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1cc8" w14:paraId="cea1cc8" w:rsidRDefault="00C27FBD" w:rsidP="00C27FBD" w:rsidR="00C27FBD" w:rsidRPr="0016153A">
      <w:pPr>
        <w:jc w:val="right"/>
        <w15:collapsed w:val="false"/>
      </w:pPr>
      <w:bookmarkStart w:name="_GoBack" w:id="0"/>
      <w:bookmarkEnd w:id="0"/>
      <w:r w:rsidRPr="0016153A">
        <w:t>5 St-629/14</w:t>
      </w:r>
      <w:r>
        <w:t>-43</w:t>
      </w:r>
    </w:p>
    <w:p w:rsidRDefault="00C27FBD" w:rsidP="00C27FBD" w:rsidR="00C27FBD" w:rsidRPr="0016153A"/>
    <w:p w:rsidRDefault="00C27FBD" w:rsidP="00C27FBD" w:rsidR="00C27FBD" w:rsidRPr="0016153A">
      <w:r w:rsidRPr="0016153A">
        <w:t xml:space="preserve">    REPUBLIKA HRVATSKA</w:t>
      </w:r>
    </w:p>
    <w:p w:rsidRDefault="00C27FBD" w:rsidP="00C27FBD" w:rsidR="00C27FBD" w:rsidRPr="0016153A">
      <w:r w:rsidRPr="0016153A">
        <w:t>TRGOVAČKI SUD U ZAGREBU</w:t>
      </w:r>
    </w:p>
    <w:p w:rsidRDefault="00C27FBD" w:rsidP="00C27FBD" w:rsidR="00C27FBD" w:rsidRPr="0016153A">
      <w:r>
        <w:t xml:space="preserve">     </w:t>
      </w:r>
      <w:r w:rsidRPr="0016153A">
        <w:t xml:space="preserve">   Zagreb, Amruševa 2/II</w:t>
      </w:r>
    </w:p>
    <w:p w:rsidRDefault="00C27FBD" w:rsidP="00C27FBD" w:rsidR="00C27FBD" w:rsidRPr="0016153A">
      <w:r w:rsidRPr="0016153A">
        <w:tab/>
      </w:r>
      <w:r w:rsidRPr="0016153A">
        <w:tab/>
      </w:r>
      <w:r w:rsidRPr="0016153A">
        <w:tab/>
      </w:r>
      <w:r w:rsidRPr="0016153A">
        <w:tab/>
      </w:r>
      <w:r w:rsidRPr="0016153A">
        <w:tab/>
      </w:r>
    </w:p>
    <w:p w:rsidRDefault="00C27FBD" w:rsidP="00C27FBD" w:rsidR="00C27FBD" w:rsidRPr="0016153A"/>
    <w:p w:rsidRDefault="00C27FBD" w:rsidP="009B42FF" w:rsidR="00C27FBD">
      <w:pPr>
        <w:jc w:val="center"/>
      </w:pPr>
      <w:r>
        <w:t>R E P U B L I K A  H R V A T S K A</w:t>
      </w:r>
    </w:p>
    <w:p w:rsidRDefault="00C27FBD" w:rsidP="00C27FBD" w:rsidR="00C27FBD" w:rsidRPr="0016153A"/>
    <w:p w:rsidRDefault="00C27FBD" w:rsidP="00C27FBD" w:rsidR="00C27FBD" w:rsidRPr="0016153A">
      <w:pPr>
        <w:jc w:val="center"/>
      </w:pPr>
      <w:r w:rsidRPr="0016153A">
        <w:t>O B A V I J E S T</w:t>
      </w:r>
    </w:p>
    <w:p w:rsidRDefault="00C27FBD" w:rsidP="00C27FBD" w:rsidR="00C27FBD" w:rsidRPr="0016153A"/>
    <w:p w:rsidRDefault="00C27FBD" w:rsidP="00C27FBD" w:rsidR="00C27FBD" w:rsidRPr="0016153A"/>
    <w:p w:rsidRDefault="00C27FBD" w:rsidP="00C27FBD" w:rsidR="00C27FBD" w:rsidRPr="0016153A">
      <w:pPr>
        <w:ind w:firstLine="708"/>
        <w:jc w:val="both"/>
      </w:pPr>
      <w:r w:rsidRPr="0016153A">
        <w:t>Rješenjem ovog suda broj St-629/14 od 16. rujna 2015., u stečajnom postupku nad stečajnim dužnikom MOJ STAN d.o.o. u stečaju</w:t>
      </w:r>
      <w:r>
        <w:t>,</w:t>
      </w:r>
      <w:r w:rsidRPr="0016153A">
        <w:t xml:space="preserve"> Zagreb (Grad Zagreb), Škorpikova 22.,  MBS 080528494</w:t>
      </w:r>
      <w:r>
        <w:t>,</w:t>
      </w:r>
      <w:r w:rsidRPr="0016153A">
        <w:t xml:space="preserve"> OIB 60714340929 određena je nagrada i naknada stečajnom upravitelju Goran Jujnović Lučić iz Zagreba, </w:t>
      </w:r>
      <w:r>
        <w:t>Amruševa</w:t>
      </w:r>
      <w:r w:rsidRPr="0016153A">
        <w:t xml:space="preserve"> 13, OIB 62461289936.</w:t>
      </w:r>
    </w:p>
    <w:p w:rsidRDefault="00C27FBD" w:rsidP="00C27FBD" w:rsidR="00C27FBD" w:rsidRPr="0016153A">
      <w:pPr>
        <w:jc w:val="both"/>
      </w:pPr>
      <w:r w:rsidRPr="0016153A">
        <w:tab/>
        <w:t>Uvid u potpuni tekst rješenja može se izvršiti u sudskoj pisarnici.</w:t>
      </w:r>
    </w:p>
    <w:p w:rsidRDefault="00C27FBD" w:rsidP="00C27FBD" w:rsidR="00C27FBD" w:rsidRPr="0016153A">
      <w:pPr>
        <w:jc w:val="both"/>
      </w:pPr>
    </w:p>
    <w:p w:rsidRDefault="00C27FBD" w:rsidP="00C27FBD" w:rsidR="00C27FBD" w:rsidRPr="0016153A">
      <w:pPr>
        <w:jc w:val="center"/>
      </w:pPr>
      <w:r w:rsidRPr="0016153A">
        <w:t>U Zagrebu,  1</w:t>
      </w:r>
      <w:r>
        <w:t>6</w:t>
      </w:r>
      <w:r w:rsidRPr="0016153A">
        <w:t xml:space="preserve">. rujna 2015. </w:t>
      </w:r>
    </w:p>
    <w:p w:rsidRDefault="00C27FBD" w:rsidP="00C27FBD" w:rsidR="00C27FBD" w:rsidRPr="0016153A"/>
    <w:p w:rsidRDefault="00C27FBD" w:rsidP="00C27FBD" w:rsidR="00C27FBD" w:rsidRPr="0016153A"/>
    <w:p w:rsidRDefault="00C27FBD" w:rsidP="00C27FBD" w:rsidR="00C27FBD" w:rsidRPr="0016153A">
      <w:pPr>
        <w:ind w:left="4956"/>
        <w:jc w:val="right"/>
      </w:pPr>
      <w:r w:rsidRPr="0016153A">
        <w:t xml:space="preserve">  STEČAJNI SUDAC:</w:t>
      </w:r>
    </w:p>
    <w:p w:rsidRDefault="00C27FBD" w:rsidP="00C27FBD" w:rsidR="00C27FBD">
      <w:pPr>
        <w:ind w:left="4956"/>
        <w:jc w:val="right"/>
      </w:pPr>
      <w:r w:rsidRPr="0016153A">
        <w:t xml:space="preserve">    dr. sc. Jelena Čuveljak</w:t>
      </w:r>
      <w:r w:rsidR="00D64414">
        <w:t>,v.r.</w:t>
      </w:r>
    </w:p>
    <w:p w:rsidRDefault="00D64414" w:rsidP="0083108A" w:rsidR="00D64414" w:rsidRPr="003528B2">
      <w:r w:rsidRPr="003528B2">
        <w:t>Za točnost otpravka-ovlašteni službenik:</w:t>
      </w:r>
    </w:p>
    <w:p w:rsidRDefault="00D64414" w:rsidP="003528B2" w:rsidR="00D64414" w:rsidRPr="003528B2">
      <w:r w:rsidRPr="003528B2">
        <w:t>Karmela Dolenc</w:t>
      </w:r>
    </w:p>
    <w:p w:rsidRDefault="00D64414" w:rsidP="00C27FBD" w:rsidR="00D64414" w:rsidRPr="0016153A">
      <w:pPr>
        <w:ind w:left="4956"/>
        <w:jc w:val="right"/>
      </w:pPr>
    </w:p>
    <w:p w:rsidRDefault="00C27FBD" w:rsidP="00C27FBD" w:rsidR="00C27FBD" w:rsidRPr="0016153A">
      <w:pPr>
        <w:jc w:val="right"/>
      </w:pPr>
    </w:p>
    <w:p w:rsidRDefault="00C27FBD" w:rsidP="00C27FBD" w:rsidR="00C27FBD"/>
    <w:p w:rsidRDefault="00C27FBD" w:rsidP="00C27FBD" w:rsidR="00C27FBD"/>
    <w:p w:rsidRDefault="00C27FBD" w:rsidP="00C27FBD" w:rsidR="00C27FBD" w:rsidRPr="0016153A"/>
    <w:p w:rsidRDefault="00C27FBD" w:rsidP="00C27FBD" w:rsidR="00C27FBD" w:rsidRPr="0016153A">
      <w:r w:rsidRPr="0016153A">
        <w:t>DN-a:</w:t>
      </w:r>
    </w:p>
    <w:p w:rsidRDefault="00C27FBD" w:rsidP="00C27FBD" w:rsidR="00C27FBD" w:rsidRPr="0016153A">
      <w:r w:rsidRPr="0016153A">
        <w:t>1.eOglasna ploča/3 dana</w:t>
      </w:r>
    </w:p>
    <w:p w:rsidRDefault="00C27FBD" w:rsidP="00C27FBD" w:rsidR="00C27FBD" w:rsidRPr="0016153A">
      <w:pPr>
        <w:jc w:val="both"/>
      </w:pPr>
    </w:p>
    <w:p w:rsidRDefault="009A248B" w:rsidR="009A248B"/>
    <w:sectPr w:rsidSect="0016153A" w:rsidR="009A248B">
      <w:headerReference w:type="even" r:id="rId8"/>
      <w:headerReference w:type="first" r:id="rId9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21F" w:rsidR="00000000">
      <w:r>
        <w:separator/>
      </w:r>
    </w:p>
  </w:endnote>
  <w:endnote w:id="0" w:type="continuationSeparator">
    <w:p w:rsidRDefault="00CC621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21F" w:rsidR="00000000">
      <w:r>
        <w:separator/>
      </w:r>
    </w:p>
  </w:footnote>
  <w:footnote w:id="0" w:type="continuationSeparator">
    <w:p w:rsidRDefault="00CC621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414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621F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FBD" w:rsidR="0016153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FBD"/>
    <w:rsid w:val="00101281"/>
    <w:rsid w:val="00215918"/>
    <w:rsid w:val="00524D3D"/>
    <w:rsid w:val="006156D0"/>
    <w:rsid w:val="0064498B"/>
    <w:rsid w:val="008C31DE"/>
    <w:rsid w:val="009A248B"/>
    <w:rsid w:val="00C27FBD"/>
    <w:rsid w:val="00CC621F"/>
    <w:rsid w:val="00D64414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FB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7FBD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C27FB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27FBD"/>
  </w:style>
  <w:style w:styleId="Tekstbalonia" w:type="paragraph">
    <w:name w:val="Balloon Text"/>
    <w:basedOn w:val="Normal"/>
    <w:link w:val="TekstbaloniaChar"/>
    <w:uiPriority w:val="99"/>
    <w:semiHidden/>
    <w:unhideWhenUsed/>
    <w:rsid w:val="00C27F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7FB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FB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7FBD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C27FB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27FBD"/>
  </w:style>
  <w:style w:styleId="Tekstbalonia" w:type="paragraph">
    <w:name w:val="Balloon Text"/>
    <w:basedOn w:val="Normal"/>
    <w:link w:val="TekstbaloniaChar"/>
    <w:uiPriority w:val="99"/>
    <w:semiHidden/>
    <w:unhideWhenUsed/>
    <w:rsid w:val="00C27F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7FB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St-629/2014</izvorni_sadrzaj>
    <derivirana_varijabla naziv="DomainObject.Predmet.OznakaBroj_1">St-629/2014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STAN d.o.o. za proizvodnju, trgovinu i usluge zastupanog po punomoćniku STIPO GUBERAC</izvorni_sadrzaj>
    <derivirana_varijabla naziv="DomainObject.Predmet.ProtustrankaFormated_1">  MOJ STAN d.o.o. za proizvodnju, trgovinu i usluge zastupanog po punomoćniku STIPO GUBERAC</derivirana_varijabla>
  </DomainObject.Predmet.ProtustrankaFormated>
  <DomainObject.Predmet.ProtustrankaFormatedOIB>
    <izvorni_sadrzaj>  MOJ STAN d.o.o. za proizvodnju, trgovinu i usluge, OIB 60714340929 zastupanog po punomoćniku STIPO GUBERAC</izvorni_sadrzaj>
    <derivirana_varijabla naziv="DomainObject.Predmet.ProtustrankaFormatedOIB_1">  MOJ STAN d.o.o. za proizvodnju, trgovinu i usluge, OIB 60714340929 zastupanog po punomoćniku STIPO GUBERAC</derivirana_varijabla>
  </DomainObject.Predmet.ProtustrankaFormatedOIB>
  <DomainObject.Predmet.ProtustrankaFormatedWithAdress>
    <izvorni_sadrzaj> MOJ STAN d.o.o. za proizvodnju, trgovinu i usluge, Škorpikova 22, 10000 Zagreb zastupanog po punomoćniku STIPO GUBERAC</izvorni_sadrzaj>
    <derivirana_varijabla naziv="DomainObject.Predmet.ProtustrankaFormatedWithAdress_1"> MOJ STAN d.o.o. za proizvodnju, trgovinu i usluge, Škorpikova 22, 10000 Zagreb zastupanog po punomoćniku STIPO GUBERAC</derivirana_varijabla>
  </DomainObject.Predmet.ProtustrankaFormatedWithAdress>
  <DomainObject.Predmet.ProtustrankaFormatedWithAdressOIB>
    <izvorni_sadrzaj> MOJ STAN d.o.o. za proizvodnju, trgovinu i usluge, OIB 60714340929, Škorpikova 22, 10000 Zagreb zastupanog po punomoćniku STIPO GUBERAC</izvorni_sadrzaj>
    <derivirana_varijabla naziv="DomainObject.Predmet.ProtustrankaFormatedWithAdressOIB_1"> MOJ STAN d.o.o. za proizvodnju, trgovinu i usluge, OIB 60714340929, Škorpikova 22, 10000 Zagreb zastupanog po punomoćniku STIPO GUBERAC</derivirana_varijabla>
  </DomainObject.Predmet.ProtustrankaFormatedWithAdressOIB>
  <DomainObject.Predmet.ProtustrankaWithAdress>
    <izvorni_sadrzaj>MOJ STAN d.o.o. za proizvodnju, trgovinu i usluge Škorpikova 22, 10000 Zagreb</izvorni_sadrzaj>
    <derivirana_varijabla naziv="DomainObject.Predmet.ProtustrankaWithAdress_1">MOJ STAN d.o.o. za proizvodnju, trgovinu i usluge Škorpikova 22, 10000 Zagreb</derivirana_varijabla>
  </DomainObject.Predmet.ProtustrankaWithAdress>
  <DomainObject.Predmet.ProtustrankaWithAdressOIB>
    <izvorni_sadrzaj>MOJ STAN d.o.o. za proizvodnju, trgovinu i usluge, OIB 60714340929, Škorpikova 22, 10000 Zagreb</izvorni_sadrzaj>
    <derivirana_varijabla naziv="DomainObject.Predmet.ProtustrankaWithAdressOIB_1">MOJ STAN d.o.o. za proizvodnju, trgovinu i usluge, OIB 60714340929, Škorpikova 22, 10000 Zagreb</derivirana_varijabla>
  </DomainObject.Predmet.ProtustrankaWithAdressOIB>
  <DomainObject.Predmet.ProtustrankaNazivFormated>
    <izvorni_sadrzaj>MOJ STAN d.o.o. za proizvodnju, trgovinu i usluge</izvorni_sadrzaj>
    <derivirana_varijabla naziv="DomainObject.Predmet.ProtustrankaNazivFormated_1">MOJ STAN d.o.o. za proizvodnju, trgovinu i usluge</derivirana_varijabla>
  </DomainObject.Predmet.ProtustrankaNazivFormated>
  <DomainObject.Predmet.ProtustrankaNazivFormatedOIB>
    <izvorni_sadrzaj>MOJ STAN d.o.o. za proizvodnju, trgovinu i usluge, OIB 60714340929</izvorni_sadrzaj>
    <derivirana_varijabla naziv="DomainObject.Predmet.ProtustrankaNazivFormatedOIB_1">MOJ STAN d.o.o. za proizvodnju, trgovinu i usluge, OIB 60714340929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centaz Zagreb</izvorni_sadrzaj>
    <derivirana_varijabla naziv="DomainObject.Predmet.StrankaFormated_1">  FINA Regionalni centaz Zagreb</derivirana_varijabla>
  </DomainObject.Predmet.StrankaFormated>
  <DomainObject.Predmet.StrankaFormatedOIB>
    <izvorni_sadrzaj>  FINA Regionalni centaz Zagreb, OIB 85821130368</izvorni_sadrzaj>
    <derivirana_varijabla naziv="DomainObject.Predmet.StrankaFormatedOIB_1">  FINA Regionalni centaz Zagreb, OIB 85821130368</derivirana_varijabla>
  </DomainObject.Predmet.StrankaFormatedOIB>
  <DomainObject.Predmet.StrankaFormatedWithAdress>
    <izvorni_sadrzaj> FINA Regionalni centaz Zagreb, Ulica grada Vukovara 70, 10000 Zagreb</izvorni_sadrzaj>
    <derivirana_varijabla naziv="DomainObject.Predmet.StrankaFormatedWithAdress_1"> FINA Regionalni centaz Zagreb, Ulica grada Vukovara 70, 10000 Zagreb</derivirana_varijabla>
  </DomainObject.Predmet.StrankaFormatedWithAdress>
  <DomainObject.Predmet.StrankaFormatedWithAdressOIB>
    <izvorni_sadrzaj> FINA Regionalni centaz Zagreb, OIB 85821130368, Ulica grada Vukovara 70, 10000 Zagreb</izvorni_sadrzaj>
    <derivirana_varijabla naziv="DomainObject.Predmet.StrankaFormatedWithAdressOIB_1"> FINA Regionalni centaz Zagreb, OIB 85821130368, Ulica grada Vukovara 70, 10000 Zagreb</derivirana_varijabla>
  </DomainObject.Predmet.StrankaFormatedWithAdressOIB>
  <DomainObject.Predmet.StrankaWithAdress>
    <izvorni_sadrzaj>FINA Regionalni centaz Zagreb Ulica grada Vukovara 70,10000 Zagreb</izvorni_sadrzaj>
    <derivirana_varijabla naziv="DomainObject.Predmet.StrankaWithAdress_1">FINA Regionalni centaz Zagreb Ulica grada Vukovara 70,10000 Zagreb</derivirana_varijabla>
  </DomainObject.Predmet.StrankaWithAdress>
  <DomainObject.Predmet.StrankaWithAdressOIB>
    <izvorni_sadrzaj>FINA Regionalni centaz Zagreb, OIB 85821130368, Ulica grada Vukovara 70,10000 Zagreb</izvorni_sadrzaj>
    <derivirana_varijabla naziv="DomainObject.Predmet.StrankaWithAdressOIB_1">FINA Regionalni centaz Zagreb, OIB 85821130368, Ulica grada Vukovara 70,10000 Zagreb</derivirana_varijabla>
  </DomainObject.Predmet.StrankaWithAdressOIB>
  <DomainObject.Predmet.StrankaNazivFormated>
    <izvorni_sadrzaj>FINA Regionalni centaz Zagreb</izvorni_sadrzaj>
    <derivirana_varijabla naziv="DomainObject.Predmet.StrankaNazivFormated_1">FINA Regionalni centaz Zagreb</derivirana_varijabla>
  </DomainObject.Predmet.StrankaNazivFormated>
  <DomainObject.Predmet.StrankaNazivFormatedOIB>
    <izvorni_sadrzaj>FINA Regionalni centaz Zagreb, OIB 85821130368</izvorni_sadrzaj>
    <derivirana_varijabla naziv="DomainObject.Predmet.StrankaNazivFormatedOIB_1">FINA Regionalni centaz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centaz Zagreb</item>
    </izvorni_sadrzaj>
    <derivirana_varijabla naziv="DomainObject.Predmet.StrankaListFormated_1">
      <item>FINA Regionalni centaz Zagreb</item>
    </derivirana_varijabla>
  </DomainObject.Predmet.StrankaListFormated>
  <DomainObject.Predmet.StrankaListFormatedOIB>
    <izvorni_sadrzaj>
      <item>FINA Regionalni centaz Zagreb, OIB 85821130368</item>
    </izvorni_sadrzaj>
    <derivirana_varijabla naziv="DomainObject.Predmet.StrankaListFormatedOIB_1">
      <item>FINA Regionalni centaz Zagreb, OIB 85821130368</item>
    </derivirana_varijabla>
  </DomainObject.Predmet.StrankaListFormatedOIB>
  <DomainObject.Predmet.StrankaListFormatedWithAdress>
    <izvorni_sadrzaj>
      <item>FINA Regionalni centaz Zagreb, Ulica grada Vukovara 70, 10000 Zagreb</item>
    </izvorni_sadrzaj>
    <derivirana_varijabla naziv="DomainObject.Predmet.StrankaListFormatedWithAdress_1">
      <item>FINA Regionalni centaz Zagreb, Ulica grada Vukovara 70, 10000 Zagreb</item>
    </derivirana_varijabla>
  </DomainObject.Predmet.StrankaListFormatedWithAdress>
  <DomainObject.Predmet.StrankaListFormatedWithAdressOIB>
    <izvorni_sadrzaj>
      <item>FINA Regionalni centaz Zagreb, OIB 85821130368, Ulica grada Vukovara 70, 10000 Zagreb</item>
    </izvorni_sadrzaj>
    <derivirana_varijabla naziv="DomainObject.Predmet.StrankaListFormatedWithAdressOIB_1">
      <item>FINA Regionalni centaz Zagreb, OIB 85821130368, Ulica grada Vukovara 70, 10000 Zagreb</item>
    </derivirana_varijabla>
  </DomainObject.Predmet.StrankaListFormatedWithAdressOIB>
  <DomainObject.Predmet.StrankaListNazivFormated>
    <izvorni_sadrzaj>
      <item>FINA Regionalni centaz Zagreb</item>
    </izvorni_sadrzaj>
    <derivirana_varijabla naziv="DomainObject.Predmet.StrankaListNazivFormated_1">
      <item>FINA Regionalni centaz Zagreb</item>
    </derivirana_varijabla>
  </DomainObject.Predmet.StrankaListNazivFormated>
  <DomainObject.Predmet.StrankaListNazivFormatedOIB>
    <izvorni_sadrzaj>
      <item>FINA Regionalni centaz Zagreb, OIB 85821130368</item>
    </izvorni_sadrzaj>
    <derivirana_varijabla naziv="DomainObject.Predmet.StrankaListNazivFormatedOIB_1">
      <item>FINA Regionalni centaz Zagreb, OIB 85821130368</item>
    </derivirana_varijabla>
  </DomainObject.Predmet.StrankaListNazivFormatedOIB>
  <DomainObject.Predmet.ProtuStrankaListFormated>
    <izvorni_sadrzaj>
      <item>MOJ STAN d.o.o. za proizvodnju, trgovinu i usluge zastupanog po punomoćniku STIPO GUBERAC</item>
    </izvorni_sadrzaj>
    <derivirana_varijabla naziv="DomainObject.Predmet.ProtuStrankaListFormated_1">
      <item>MOJ STAN d.o.o. za proizvodnju, trgovinu i usluge zastupanog po punomoćniku STIPO GUBERAC</item>
    </derivirana_varijabla>
  </DomainObject.Predmet.ProtuStrankaListFormated>
  <DomainObject.Predmet.ProtuStrankaListFormatedOIB>
    <izvorni_sadrzaj>
      <item>MOJ STAN d.o.o. za proizvodnju, trgovinu i usluge, OIB 60714340929 zastupanog po punomoćniku STIPO GUBERAC</item>
    </izvorni_sadrzaj>
    <derivirana_varijabla naziv="DomainObject.Predmet.ProtuStrankaListFormatedOIB_1">
      <item>MOJ STAN d.o.o. za proizvodnju, trgovinu i usluge, OIB 60714340929 zastupanog po punomoćniku STIPO GUBERAC</item>
    </derivirana_varijabla>
  </DomainObject.Predmet.ProtuStrankaListFormatedOIB>
  <DomainObject.Predmet.ProtuStrankaListFormatedWithAdress>
    <izvorni_sadrzaj>
      <item>MOJ STAN d.o.o. za proizvodnju, trgovinu i usluge, Škorpikova 22, 10000 Zagreb zastupanog po punomoćniku STIPO GUBERAC</item>
    </izvorni_sadrzaj>
    <derivirana_varijabla naziv="DomainObject.Predmet.ProtuStrankaListFormatedWithAdress_1">
      <item>MOJ STAN d.o.o. za proizvodnju, trgovinu i usluge, Škorpikova 22, 10000 Zagreb zastupanog po punomoćniku STIPO GUBERAC</item>
    </derivirana_varijabla>
  </DomainObject.Predmet.ProtuStrankaListFormatedWithAdress>
  <DomainObject.Predmet.ProtuStrankaListFormatedWithAdressOIB>
    <izvorni_sadrzaj>
      <item>MOJ STAN d.o.o. za proizvodnju, trgovinu i usluge, OIB 60714340929, Škorpikova 22, 10000 Zagreb zastupanog po punomoćniku STIPO GUBERAC</item>
    </izvorni_sadrzaj>
    <derivirana_varijabla naziv="DomainObject.Predmet.ProtuStrankaListFormatedWithAdressOIB_1">
      <item>MOJ STAN d.o.o. za proizvodnju, trgovinu i usluge, OIB 60714340929, Škorpikova 22, 10000 Zagreb zastupanog po punomoćniku STIPO GUBERAC</item>
    </derivirana_varijabla>
  </DomainObject.Predmet.ProtuStrankaListFormatedWithAdressOIB>
  <DomainObject.Predmet.ProtuStrankaListNazivFormated>
    <izvorni_sadrzaj>
      <item>MOJ STAN d.o.o. za proizvodnju, trgovinu i usluge</item>
    </izvorni_sadrzaj>
    <derivirana_varijabla naziv="DomainObject.Predmet.ProtuStrankaListNazivFormated_1">
      <item>MOJ STAN d.o.o. za proizvodnju, trgovinu i usluge</item>
    </derivirana_varijabla>
  </DomainObject.Predmet.ProtuStrankaListNazivFormated>
  <DomainObject.Predmet.ProtuStrankaListNazivFormatedOIB>
    <izvorni_sadrzaj>
      <item>MOJ STAN d.o.o. za proizvodnju, trgovinu i usluge, OIB 60714340929</item>
    </izvorni_sadrzaj>
    <derivirana_varijabla naziv="DomainObject.Predmet.ProtuStrankaListNazivFormatedOIB_1">
      <item>MOJ STAN d.o.o. za proizvodnju, trgovinu i usluge, OIB 60714340929</item>
    </derivirana_varijabla>
  </DomainObject.Predmet.ProtuStrankaListNazivFormatedOIB>
  <DomainObject.Predmet.OstaliListFormated>
    <izvorni_sadrzaj>
      <item>STIPO GUBERAC punomoćnik sudionika u postupku MOJ STAN d.o.o. za proizvodnju, trgovinu i usluge</item>
      <item>Goran Jujnović Lučić</item>
      <item>JAVNOST</item>
    </izvorni_sadrzaj>
    <derivirana_varijabla naziv="DomainObject.Predmet.OstaliListFormated_1">
      <item>STIPO GUBERAC punomoćnik sudionika u postupku MOJ STAN d.o.o. za proizvodnju, trgovinu i usluge</item>
      <item>Goran Jujnović Lučić</item>
      <item>JAVNOST</item>
    </derivirana_varijabla>
  </DomainObject.Predmet.OstaliListFormated>
  <DomainObject.Predmet.OstaliListFormatedOIB>
    <izvorni_sadrzaj>
      <item>STIPO GUBERAC, OIB 97102864478 punomoćnik sudionika u postupku MOJ STAN d.o.o. za proizvodnju, trgovinu i usluge</item>
      <item>Goran Jujnović Lučić, OIB 62461289936</item>
      <item>JAVNOST</item>
    </izvorni_sadrzaj>
    <derivirana_varijabla naziv="DomainObject.Predmet.OstaliListFormatedOIB_1">
      <item>STIPO GUBERAC, OIB 97102864478 punomoćnik sudionika u postupku MOJ STAN d.o.o. za proizvodnju, trgovinu i usluge</item>
      <item>Goran Jujnović Lučić, OIB 62461289936</item>
      <item>JAVNOST</item>
    </derivirana_varijabla>
  </DomainObject.Predmet.OstaliListFormatedOIB>
  <DomainObject.Predmet.OstaliListFormatedWithAdress>
    <izvorni_sadrzaj>
      <item>STIPO GUBERAC, Šestinac V 7, 35000 Slavonski Brod punomoćnik sudionika u postupku MOJ STAN d.o.o. za proizvodnju, trgovinu i usluge</item>
      <item>Goran Jujnović Lučić, Zadarska 22, 21300 Makarska</item>
      <item>JAVNOST</item>
    </izvorni_sadrzaj>
    <derivirana_varijabla naziv="DomainObject.Predmet.OstaliListFormatedWithAdress_1">
      <item>STIPO GUBERAC, Šestinac V 7, 35000 Slavonski Brod punomoćnik sudionika u postupku MOJ STAN d.o.o. za proizvodnju, trgovinu i usluge</item>
      <item>Goran Jujnović Lučić, Zadarska 22, 21300 Makarska</item>
      <item>JAVNOST</item>
    </derivirana_varijabla>
  </DomainObject.Predmet.OstaliListFormatedWithAdress>
  <DomainObject.Predmet.OstaliListFormatedWithAdressOIB>
    <izvorni_sadrzaj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izvorni_sadrzaj>
    <derivirana_varijabla naziv="DomainObject.Predmet.OstaliListFormatedWithAdressOIB_1"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derivirana_varijabla>
  </DomainObject.Predmet.OstaliListFormatedWithAdressOIB>
  <DomainObject.Predmet.OstaliListNazivFormated>
    <izvorni_sadrzaj>
      <item>STIPO GUBERAC</item>
      <item>Goran Jujnović Lučić</item>
      <item>JAVNOST</item>
    </izvorni_sadrzaj>
    <derivirana_varijabla naziv="DomainObject.Predmet.OstaliListNazivFormated_1">
      <item>STIPO GUBERAC</item>
      <item>Goran Jujnović Lučić</item>
      <item>JAVNOST</item>
    </derivirana_varijabla>
  </DomainObject.Predmet.OstaliListNazivFormated>
  <DomainObject.Predmet.OstaliListNazivFormatedOIB>
    <izvorni_sadrzaj>
      <item>STIPO GUBERAC, OIB 97102864478</item>
      <item>Goran Jujnović Lučić, OIB 62461289936</item>
      <item>JAVNOST</item>
    </izvorni_sadrzaj>
    <derivirana_varijabla naziv="DomainObject.Predmet.OstaliListNazivFormatedOIB_1">
      <item>STIPO GUBERAC, OIB 97102864478</item>
      <item>Goran Jujnović Lučić, OIB 62461289936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centaz Zagreb</izvorni_sadrzaj>
    <derivirana_varijabla naziv="DomainObject.Predmet.StrankaIDrugi_1">FINA Regionalni centaz Zagreb</derivirana_varijabla>
  </DomainObject.Predmet.StrankaIDrugi>
  <DomainObject.Predmet.ProtustrankaIDrugi>
    <izvorni_sadrzaj>MOJ STAN d.o.o. za proizvodnju, trgovinu i usluge</izvorni_sadrzaj>
    <derivirana_varijabla naziv="DomainObject.Predmet.ProtustrankaIDrugi_1">MOJ STAN d.o.o. za proizvodnju, trgovinu i usluge</derivirana_varijabla>
  </DomainObject.Predmet.ProtustrankaIDrugi>
  <DomainObject.Predmet.StrankaIDrugiAdressOIB>
    <izvorni_sadrzaj>FINA Regionalni centaz Zagreb, OIB 85821130368, Ulica grada Vukovara 70, 10000 Zagreb</izvorni_sadrzaj>
    <derivirana_varijabla naziv="DomainObject.Predmet.StrankaIDrugiAdressOIB_1">FINA Regionalni centaz Zagreb, OIB 85821130368, Ulica grada Vukovara 70, 10000 Zagreb</derivirana_varijabla>
  </DomainObject.Predmet.StrankaIDrugiAdressOIB>
  <DomainObject.Predmet.ProtustrankaIDrugiAdressOIB>
    <izvorni_sadrzaj>MOJ STAN d.o.o. za proizvodnju, trgovinu i usluge, OIB 60714340929, Škorpikova 22, 10000 Zagreb</izvorni_sadrzaj>
    <derivirana_varijabla naziv="DomainObject.Predmet.ProtustrankaIDrugiAdressOIB_1">MOJ STAN d.o.o. za proizvodnju, trgovinu i usluge, OIB 60714340929,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centaz Zagreb</item>
      <item>MOJ STAN d.o.o. za proizvodnju, trgovinu i usluge</item>
      <item>STIPO GUBERAC</item>
      <item>Goran Jujnović Lučić</item>
      <item>JAVNOST</item>
    </izvorni_sadrzaj>
    <derivirana_varijabla naziv="DomainObject.Predmet.SudioniciListNaziv_1">
      <item>FINA Regionalni centaz Zagreb</item>
      <item>MOJ STAN d.o.o. za proizvodnju, trgovinu i usluge</item>
      <item>STIPO GUBERAC</item>
      <item>Goran Jujnović Lučić</item>
      <item>JAVNOST</item>
    </derivirana_varijabla>
  </DomainObject.Predmet.SudioniciListNaziv>
  <DomainObject.Predmet.SudioniciListAdressOIB>
    <izvorni_sadrzaj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izvorni_sadrzaj>
    <derivirana_varijabla naziv="DomainObject.Predmet.SudioniciListAdressOIB_1"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60714340929</item>
      <item>, OIB 97102864478</item>
      <item>, OIB 62461289936</item>
      <item>, OIB null</item>
    </izvorni_sadrzaj>
    <derivirana_varijabla naziv="DomainObject.Predmet.SudioniciListNazivOIB_1">
      <item>, OIB 85821130368</item>
      <item>, OIB 60714340929</item>
      <item>, OIB 97102864478</item>
      <item>, OIB 62461289936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114</properties:Words>
  <properties:Characters>554</properties:Characters>
  <properties:Lines>33</properties:Lines>
  <properties:Paragraphs>15</properties:Paragraphs>
  <properties:TotalTime>0</properties:TotalTime>
  <properties:ScaleCrop>false</properties:ScaleCrop>
  <properties:LinksUpToDate>false</properties:LinksUpToDate>
  <properties:CharactersWithSpaces>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2015-09-16T07:21:00Z</dcterms:created>
  <dc:creator>Karmela Dolenc</dc:creator>
  <cp:lastModifiedBy>Karmela Dolenc</cp:lastModifiedBy>
  <cp:lastPrinted>2015-09-16T07:23:00Z</cp:lastPrinted>
  <dcterms:modified xmlns:xsi="http://www.w3.org/2001/XMLSchema-instance" xsi:type="dcterms:W3CDTF">2015-09-16T07:29:00Z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