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22be" w14:paraId="d2a22be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D12003" w:rsidR="00790EFD" w:rsidRPr="00FC1C4F">
      <w:pPr>
        <w:jc w:val="both"/>
        <w:rPr>
          <w:b/>
        </w:rPr>
      </w:pPr>
      <w:r w:rsidRPr="00FC1C4F">
        <w:rPr>
          <w:color w:val="000000"/>
        </w:rPr>
        <w:t xml:space="preserve">     </w:t>
      </w:r>
      <w:r w:rsidRPr="00FC1C4F">
        <w:rPr>
          <w:b/>
        </w:rPr>
        <w:t>REPUBLIKA HRVATSKA</w:t>
      </w:r>
    </w:p>
    <w:p w:rsidRDefault="00790EFD" w:rsidP="00D12003" w:rsidR="00790EFD" w:rsidRPr="00FC1C4F">
      <w:pPr>
        <w:jc w:val="both"/>
        <w:rPr>
          <w:b/>
        </w:rPr>
      </w:pPr>
      <w:r w:rsidRPr="00FC1C4F">
        <w:rPr>
          <w:b/>
        </w:rPr>
        <w:t xml:space="preserve">     TRGOVAČKI SUD U SPLITU</w:t>
      </w:r>
      <w:r w:rsidR="00D12003">
        <w:rPr>
          <w:b/>
        </w:rPr>
        <w:t xml:space="preserve"> U DUBROVNIKU</w:t>
      </w:r>
    </w:p>
    <w:p w:rsidRDefault="00790EFD" w:rsidP="00D12003" w:rsidR="00790EFD" w:rsidRPr="00FC1C4F">
      <w:pPr>
        <w:jc w:val="both"/>
        <w:rPr>
          <w:b/>
        </w:rPr>
      </w:pPr>
      <w:r w:rsidRPr="00FC1C4F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435765">
        <w:rPr>
          <w:b/>
        </w:rPr>
        <w:t>248/19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>Trgov</w:t>
      </w:r>
      <w:r w:rsidR="007C73FE">
        <w:t xml:space="preserve">ački sud </w:t>
      </w:r>
      <w:r w:rsidRPr="00FA1EA0">
        <w:t xml:space="preserve"> u Dubrovniku, po stečajnom sucu tog suda Diani Butigan Granić, kao sucu pojedincu, u stečajnom postupku nad stečajnim dužnikom </w:t>
      </w:r>
      <w:r w:rsidR="008403B3" w:rsidRPr="00E2401C">
        <w:t xml:space="preserve">kojeg </w:t>
      </w:r>
      <w:r w:rsidR="007C73FE">
        <w:t>K</w:t>
      </w:r>
      <w:r w:rsidR="007C73FE" w:rsidRPr="007C73FE">
        <w:t>OSIJER d.o.o. za hortikulturu, graditeljstvo i usluge</w:t>
      </w:r>
      <w:r w:rsidR="007C73FE">
        <w:t xml:space="preserve">, </w:t>
      </w:r>
      <w:r w:rsidR="007C73FE" w:rsidRPr="007C73FE">
        <w:t xml:space="preserve">Molunat 38 </w:t>
      </w:r>
      <w:r w:rsidR="007C73FE">
        <w:t xml:space="preserve">, Pločice, OIB: </w:t>
      </w:r>
      <w:r w:rsidR="007C73FE" w:rsidRPr="007C73FE">
        <w:t xml:space="preserve">00409059467 </w:t>
      </w:r>
      <w:r w:rsidR="007C73FE">
        <w:t xml:space="preserve">, </w:t>
      </w:r>
      <w:r w:rsidR="008403B3" w:rsidRPr="00E2401C">
        <w:t>zastupa steč</w:t>
      </w:r>
      <w:r w:rsidR="007C73FE">
        <w:t>ajni upravitelj Ivanka Sušić,</w:t>
      </w:r>
      <w:r w:rsidRPr="00FA1EA0">
        <w:t xml:space="preserve"> dana </w:t>
      </w:r>
      <w:r w:rsidR="007C73FE">
        <w:t>23. siječnja 2019</w:t>
      </w:r>
      <w:r>
        <w:t xml:space="preserve">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7C73FE" w:rsidR="00A76B57" w:rsidRPr="00FC1C4F">
      <w:pPr>
        <w:ind w:firstLine="708"/>
        <w:jc w:val="both"/>
      </w:pPr>
      <w:r w:rsidRPr="00FC1C4F">
        <w:t>Rješenjem ovog suda posl. br. 7 St-</w:t>
      </w:r>
      <w:r w:rsidR="00D50E5D">
        <w:t>248/19</w:t>
      </w:r>
      <w:r w:rsidR="00871338" w:rsidRPr="00FC1C4F">
        <w:t xml:space="preserve"> od </w:t>
      </w:r>
      <w:r w:rsidR="00D50E5D">
        <w:t>9</w:t>
      </w:r>
      <w:r w:rsidR="00CC74B6">
        <w:t xml:space="preserve">. </w:t>
      </w:r>
      <w:r w:rsidR="00D50E5D">
        <w:t>kolovoza</w:t>
      </w:r>
      <w:r w:rsidR="001F1315">
        <w:t xml:space="preserve"> 2017</w:t>
      </w:r>
      <w:r w:rsidR="00CC74B6">
        <w:t>.g.</w:t>
      </w:r>
      <w:r w:rsidR="002D14B7" w:rsidRPr="00FC1C4F">
        <w:t xml:space="preserve"> </w:t>
      </w:r>
      <w:r w:rsidRPr="00FC1C4F">
        <w:t xml:space="preserve">otvoren je stečajni postupak nad </w:t>
      </w:r>
      <w:r w:rsidR="007C73FE" w:rsidRPr="007C73FE">
        <w:t>KOSIJER d.o.o. za hortikulturu, graditeljstvo i usluge, Molunat 38 , Pločice, OIB: 00409059467</w:t>
      </w:r>
      <w:r w:rsidR="007C73FE">
        <w:t>.</w:t>
      </w: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lastRenderedPageBreak/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7C73FE" w:rsidP="00790EFD" w:rsidR="00845AA1" w:rsidRPr="00FC1C4F">
      <w:pPr>
        <w:jc w:val="center"/>
        <w:rPr>
          <w:b/>
        </w:rPr>
      </w:pPr>
      <w:r>
        <w:rPr>
          <w:b/>
        </w:rPr>
        <w:t>U Dubrovniku, 23</w:t>
      </w:r>
      <w:r w:rsidR="00C47518">
        <w:rPr>
          <w:b/>
        </w:rPr>
        <w:t xml:space="preserve">. </w:t>
      </w:r>
      <w:r>
        <w:rPr>
          <w:b/>
        </w:rPr>
        <w:t>siječnja</w:t>
      </w:r>
      <w:r w:rsidR="00CC74B6">
        <w:rPr>
          <w:b/>
        </w:rPr>
        <w:t xml:space="preserve"> 201</w:t>
      </w:r>
      <w:r>
        <w:rPr>
          <w:b/>
        </w:rPr>
        <w:t>9</w:t>
      </w:r>
      <w:r w:rsidR="00CC74B6">
        <w:rPr>
          <w:b/>
        </w:rPr>
        <w:t>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DCF" w:rsidP="006D75D1" w:rsidR="00184DCF">
      <w:r>
        <w:separator/>
      </w:r>
    </w:p>
  </w:endnote>
  <w:endnote w:id="0" w:type="continuationSeparator">
    <w:p w:rsidRDefault="00184DCF" w:rsidP="006D75D1" w:rsidR="0018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DCF" w:rsidP="006D75D1" w:rsidR="00184DCF">
      <w:r>
        <w:separator/>
      </w:r>
    </w:p>
  </w:footnote>
  <w:footnote w:id="0" w:type="continuationSeparator">
    <w:p w:rsidRDefault="00184DCF" w:rsidP="006D75D1" w:rsidR="00184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9F9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D50E5D">
          <w:t>248/19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184DCF"/>
    <w:rsid w:val="001F1315"/>
    <w:rsid w:val="00211E36"/>
    <w:rsid w:val="002C609D"/>
    <w:rsid w:val="002D14B7"/>
    <w:rsid w:val="002F0B83"/>
    <w:rsid w:val="00347851"/>
    <w:rsid w:val="003D1B73"/>
    <w:rsid w:val="00404FE1"/>
    <w:rsid w:val="00435765"/>
    <w:rsid w:val="00477C83"/>
    <w:rsid w:val="004845E2"/>
    <w:rsid w:val="00485F47"/>
    <w:rsid w:val="004E6E14"/>
    <w:rsid w:val="004F3F63"/>
    <w:rsid w:val="00606F4C"/>
    <w:rsid w:val="006A349F"/>
    <w:rsid w:val="006B382A"/>
    <w:rsid w:val="006D62A4"/>
    <w:rsid w:val="006D75D1"/>
    <w:rsid w:val="00790EFD"/>
    <w:rsid w:val="007A754D"/>
    <w:rsid w:val="007C73FE"/>
    <w:rsid w:val="007F3071"/>
    <w:rsid w:val="008403B3"/>
    <w:rsid w:val="00845AA1"/>
    <w:rsid w:val="0086502C"/>
    <w:rsid w:val="00871338"/>
    <w:rsid w:val="009A58A1"/>
    <w:rsid w:val="00A469F9"/>
    <w:rsid w:val="00A652EF"/>
    <w:rsid w:val="00A76B57"/>
    <w:rsid w:val="00AE5D39"/>
    <w:rsid w:val="00B03C3C"/>
    <w:rsid w:val="00C3292F"/>
    <w:rsid w:val="00C47518"/>
    <w:rsid w:val="00CC74B6"/>
    <w:rsid w:val="00D12003"/>
    <w:rsid w:val="00D320AC"/>
    <w:rsid w:val="00D40490"/>
    <w:rsid w:val="00D50E5D"/>
    <w:rsid w:val="00E86971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9F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9F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9F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9F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9F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9F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9F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9F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932/16</izvorni_sadrzaj>
    <derivirana_varijabla naziv="DomainObject.Predmet.Opis_1">Obustava St 932/16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St-248/2019</izvorni_sadrzaj>
    <derivirana_varijabla naziv="DomainObject.Predmet.OznakaBroj_1">St-248/2019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KOSIJER d.o.o. za hortikulturu, graditeljstvo i usluge</izvorni_sadrzaj>
    <derivirana_varijabla naziv="DomainObject.Predmet.ProtustrankaFormated_1">  KOSIJER d.o.o. za hortikulturu, graditeljstvo i usluge</derivirana_varijabla>
  </DomainObject.Predmet.ProtustrankaFormated>
  <DomainObject.Predmet.ProtustrankaFormatedOIB>
    <izvorni_sadrzaj>  KOSIJER d.o.o. za hortikulturu, graditeljstvo i usluge, OIB 00409059467</izvorni_sadrzaj>
    <derivirana_varijabla naziv="DomainObject.Predmet.ProtustrankaFormatedOIB_1">  KOSIJER d.o.o. za hortikulturu, graditeljstvo i usluge, OIB 00409059467</derivirana_varijabla>
  </DomainObject.Predmet.ProtustrankaFormatedOIB>
  <DomainObject.Predmet.ProtustrankaFormatedWithAdress>
    <izvorni_sadrzaj> KOSIJER d.o.o. za hortikulturu, graditeljstvo i usluge, Molunat 38, 20215 Pločice</izvorni_sadrzaj>
    <derivirana_varijabla naziv="DomainObject.Predmet.ProtustrankaFormatedWithAdress_1"> KOSIJER d.o.o. za hortikulturu, graditeljstvo i usluge, Molunat 38, 20215 Pločice</derivirana_varijabla>
  </DomainObject.Predmet.ProtustrankaFormatedWithAdress>
  <DomainObject.Predmet.ProtustrankaFormatedWithAdressOIB>
    <izvorni_sadrzaj> KOSIJER d.o.o. za hortikulturu, graditeljstvo i usluge, OIB 00409059467, Molunat 38, 20215 Pločice</izvorni_sadrzaj>
    <derivirana_varijabla naziv="DomainObject.Predmet.ProtustrankaFormatedWithAdressOIB_1"> KOSIJER d.o.o. za hortikulturu, graditeljstvo i usluge, OIB 00409059467, Molunat 38, 20215 Pločice</derivirana_varijabla>
  </DomainObject.Predmet.ProtustrankaFormatedWithAdressOIB>
  <DomainObject.Predmet.ProtustrankaWithAdress>
    <izvorni_sadrzaj>KOSIJER d.o.o. za hortikulturu, graditeljstvo i usluge Molunat 38, 20215 Pločice</izvorni_sadrzaj>
    <derivirana_varijabla naziv="DomainObject.Predmet.ProtustrankaWithAdress_1">KOSIJER d.o.o. za hortikulturu, graditeljstvo i usluge Molunat 38, 20215 Pločice</derivirana_varijabla>
  </DomainObject.Predmet.ProtustrankaWithAdress>
  <DomainObject.Predmet.ProtustrankaWithAdressOIB>
    <izvorni_sadrzaj>KOSIJER d.o.o. za hortikulturu, graditeljstvo i usluge, OIB 00409059467, Molunat 38, 20215 Pločice</izvorni_sadrzaj>
    <derivirana_varijabla naziv="DomainObject.Predmet.ProtustrankaWithAdressOIB_1">KOSIJER d.o.o. za hortikulturu, graditeljstvo i usluge, OIB 00409059467, Molunat 38, 20215 Pločice</derivirana_varijabla>
  </DomainObject.Predmet.ProtustrankaWithAdressOIB>
  <DomainObject.Predmet.ProtustrankaNazivFormated>
    <izvorni_sadrzaj>KOSIJER d.o.o. za hortikulturu, graditeljstvo i usluge</izvorni_sadrzaj>
    <derivirana_varijabla naziv="DomainObject.Predmet.ProtustrankaNazivFormated_1">KOSIJER d.o.o. za hortikulturu, graditeljstvo i usluge</derivirana_varijabla>
  </DomainObject.Predmet.ProtustrankaNazivFormated>
  <DomainObject.Predmet.ProtustrankaNazivFormatedOIB>
    <izvorni_sadrzaj>KOSIJER d.o.o. za hortikulturu, graditeljstvo i usluge, OIB 00409059467</izvorni_sadrzaj>
    <derivirana_varijabla naziv="DomainObject.Predmet.ProtustrankaNazivFormatedOIB_1">KOSIJER d.o.o. za hortikulturu, graditeljstvo i usluge, OIB 00409059467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DUBROVAČKO PRIMORJE d.o.o. za vodoopskrbu i odvodnju</izvorni_sadrzaj>
    <derivirana_varijabla naziv="DomainObject.Predmet.StrankaFormated_1">  FINA, RC Split, Podružnica Dubrovnik; DUBROVAČKO PRIMORJE d.o.o. za vodoopskrbu i odvodnju</derivirana_varijabla>
  </DomainObject.Predmet.StrankaFormated>
  <DomainObject.Predmet.StrankaFormatedOIB>
    <izvorni_sadrzaj>  FINA, RC Split, Podružnica Dubrovnik, OIB 85821130368; DUBROVAČKO PRIMORJE d.o.o. za vodoopskrbu i odvodnju, OIB 66545607884</izvorni_sadrzaj>
    <derivirana_varijabla naziv="DomainObject.Predmet.StrankaFormatedOIB_1">  FINA, RC Split, Podružnica Dubrovnik, OIB 85821130368; DUBROVAČKO PRIMORJE d.o.o. za vodoopskrbu i odvodnju, OIB 66545607884</derivirana_varijabla>
  </DomainObject.Predmet.StrankaFormatedOIB>
  <DomainObject.Predmet.StrankaFormatedWithAdress>
    <izvorni_sadrzaj> FINA, RC Split, Podružnica Dubrovnik, Vukovarska 2, 20000 Dubrovnik; DUBROVAČKO PRIMORJE d.o.o. za vodoopskrbu i odvodnju, Obala Ohmučevića 2, 20232 Slano</izvorni_sadrzaj>
    <derivirana_varijabla naziv="DomainObject.Predmet.StrankaFormatedWithAdress_1"> FINA, RC Split, Podružnica Dubrovnik, Vukovarska 2, 20000 Dubrovnik; DUBROVAČKO PRIMORJE d.o.o. za vodoopskrbu i odvodnju, Obala Ohmučevića 2, 20232 Slano</derivirana_varijabla>
  </DomainObject.Predmet.StrankaFormatedWithAdress>
  <DomainObject.Predmet.StrankaFormatedWithAdressOIB>
    <izvorni_sadrzaj> FINA, RC Split, Podružnica Dubrovnik, OIB 85821130368, Vukovarska 2, 20000 Dubrovnik; DUBROVAČKO PRIMORJE d.o.o. za vodoopskrbu i odvodnju, OIB 66545607884, Obala Ohmučevića 2, 20232 Slano</izvorni_sadrzaj>
    <derivirana_varijabla naziv="DomainObject.Predmet.StrankaFormatedWithAdressOIB_1"> FINA, RC Split, Podružnica Dubrovnik, OIB 85821130368, Vukovarska 2, 20000 Dubrovnik; DUBROVAČKO PRIMORJE d.o.o. za vodoopskrbu i odvodnju, OIB 66545607884, Obala Ohmučevića 2, 20232 Slano</derivirana_varijabla>
  </DomainObject.Predmet.StrankaFormatedWithAdressOIB>
  <DomainObject.Predmet.StrankaWithAdress>
    <izvorni_sadrzaj>FINA, RC Split, Podružnica Dubrovnik Vukovarska 2,20000 Dubrovnik,DUBROVAČKO PRIMORJE d.o.o. za vodoopskrbu i odvodnju Obala Ohmučevića 2,20232 Slano</izvorni_sadrzaj>
    <derivirana_varijabla naziv="DomainObject.Predmet.StrankaWithAdress_1">FINA, RC Split, Podružnica Dubrovnik Vukovarska 2,20000 Dubrovnik,DUBROVAČKO PRIMORJE d.o.o. za vodoopskrbu i odvodnju Obala Ohmučevića 2,20232 Slano</derivirana_varijabla>
  </DomainObject.Predmet.StrankaWithAdress>
  <DomainObject.Predmet.StrankaWithAdressOIB>
    <izvorni_sadrzaj>FINA, RC Split, Podružnica Dubrovnik, OIB 85821130368, Vukovarska 2,20000 Dubrovnik,DUBROVAČKO PRIMORJE d.o.o. za vodoopskrbu i odvodnju, OIB 66545607884, Obala Ohmučevića 2,20232 Slano</izvorni_sadrzaj>
    <derivirana_varijabla naziv="DomainObject.Predmet.StrankaWithAdressOIB_1">FINA, RC Split, Podružnica Dubrovnik, OIB 85821130368, Vukovarska 2,20000 Dubrovnik,DUBROVAČKO PRIMORJE d.o.o. za vodoopskrbu i odvodnju, OIB 66545607884, Obala Ohmučevića 2,20232 Slano</derivirana_varijabla>
  </DomainObject.Predmet.StrankaWithAdressOIB>
  <DomainObject.Predmet.StrankaNazivFormated>
    <izvorni_sadrzaj>FINA, RC Split, Podružnica Dubrovnik,DUBROVAČKO PRIMORJE d.o.o. za vodoopskrbu i odvodnju</izvorni_sadrzaj>
    <derivirana_varijabla naziv="DomainObject.Predmet.StrankaNazivFormated_1">FINA, RC Split, Podružnica Dubrovnik,DUBROVAČKO PRIMORJE d.o.o. za vodoopskrbu i odvodnju</derivirana_varijabla>
  </DomainObject.Predmet.StrankaNazivFormated>
  <DomainObject.Predmet.StrankaNazivFormatedOIB>
    <izvorni_sadrzaj>FINA, RC Split, Podružnica Dubrovnik, OIB 85821130368,DUBROVAČKO PRIMORJE d.o.o. za vodoopskrbu i odvodnju, OIB 66545607884</izvorni_sadrzaj>
    <derivirana_varijabla naziv="DomainObject.Predmet.StrankaNazivFormatedOIB_1">FINA, RC Split, Podružnica Dubrovnik, OIB 85821130368,DUBROVAČKO PRIMORJE d.o.o. za vodoopskrbu i odvodnju, OIB 66545607884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DUBROVAČKO PRIMORJE d.o.o. za vodoopskrbu i odvodnju</item>
    </izvorni_sadrzaj>
    <derivirana_varijabla naziv="DomainObject.Predmet.StrankaListFormated_1">
      <item>FINA, RC Split, Podružnica Dubrovnik</item>
      <item>DUBROVAČKO PRIMORJE d.o.o. za vodoopskrbu i odvodnju</item>
    </derivirana_varijabla>
  </DomainObject.Predmet.StrankaListFormated>
  <DomainObject.Predmet.StrankaListFormatedOIB>
    <izvorni_sadrzaj>
      <item>FINA, RC Split, Podružnica Dubrovnik, OIB 85821130368</item>
      <item>DUBROVAČKO PRIMORJE d.o.o. za vodoopskrbu i odvodnju, OIB 66545607884</item>
    </izvorni_sadrzaj>
    <derivirana_varijabla naziv="DomainObject.Predmet.StrankaListFormatedOIB_1">
      <item>FINA, RC Split, Podružnica Dubrovnik, OIB 85821130368</item>
      <item>DUBROVAČKO PRIMORJE d.o.o. za vodoopskrbu i odvodnju, OIB 66545607884</item>
    </derivirana_varijabla>
  </DomainObject.Predmet.StrankaListFormatedOIB>
  <DomainObject.Predmet.StrankaListFormatedWithAdress>
    <izvorni_sadrzaj>
      <item>FINA, RC Split, Podružnica Dubrovnik, Vukovarska 2, 20000 Dubrovnik</item>
      <item>DUBROVAČKO PRIMORJE d.o.o. za vodoopskrbu i odvodnju, Obala Ohmučevića 2, 20232 Slano</item>
    </izvorni_sadrzaj>
    <derivirana_varijabla naziv="DomainObject.Predmet.StrankaListFormatedWithAdress_1">
      <item>FINA, RC Split, Podružnica Dubrovnik, Vukovarska 2, 20000 Dubrovnik</item>
      <item>DUBROVAČKO PRIMORJE d.o.o. za vodoopskrbu i odvodnju, Obala Ohmučevića 2, 20232 Slano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DUBROVAČKO PRIMORJE d.o.o. za vodoopskrbu i odvodnju, OIB 66545607884, Obala Ohmučevića 2, 20232 Slano</item>
    </izvorni_sadrzaj>
    <derivirana_varijabla naziv="DomainObject.Predmet.StrankaListFormatedWithAdressOIB_1">
      <item>FINA, RC Split, Podružnica Dubrovnik, OIB 85821130368, Vukovarska 2, 20000 Dubrovnik</item>
      <item>DUBROVAČKO PRIMORJE d.o.o. za vodoopskrbu i odvodnju, OIB 66545607884, Obala Ohmučevića 2, 20232 Slano</item>
    </derivirana_varijabla>
  </DomainObject.Predmet.StrankaListFormatedWithAdressOIB>
  <DomainObject.Predmet.StrankaListNazivFormated>
    <izvorni_sadrzaj>
      <item>FINA, RC Split, Podružnica Dubrovnik</item>
      <item>DUBROVAČKO PRIMORJE d.o.o. za vodoopskrbu i odvodnju</item>
    </izvorni_sadrzaj>
    <derivirana_varijabla naziv="DomainObject.Predmet.StrankaListNazivFormated_1">
      <item>FINA, RC Split, Podružnica Dubrovnik</item>
      <item>DUBROVAČKO PRIMORJE d.o.o. za vodoopskrbu i odvodnju</item>
    </derivirana_varijabla>
  </DomainObject.Predmet.StrankaListNazivFormated>
  <DomainObject.Predmet.StrankaListNazivFormatedOIB>
    <izvorni_sadrzaj>
      <item>FINA, RC Split, Podružnica Dubrovnik, OIB 85821130368</item>
      <item>DUBROVAČKO PRIMORJE d.o.o. za vodoopskrbu i odvodnju, OIB 66545607884</item>
    </izvorni_sadrzaj>
    <derivirana_varijabla naziv="DomainObject.Predmet.StrankaListNazivFormatedOIB_1">
      <item>FINA, RC Split, Podružnica Dubrovnik, OIB 85821130368</item>
      <item>DUBROVAČKO PRIMORJE d.o.o. za vodoopskrbu i odvodnju, OIB 66545607884</item>
    </derivirana_varijabla>
  </DomainObject.Predmet.StrankaListNazivFormatedOIB>
  <DomainObject.Predmet.ProtuStrankaListFormated>
    <izvorni_sadrzaj>
      <item>KOSIJER d.o.o. za hortikulturu, graditeljstvo i usluge</item>
    </izvorni_sadrzaj>
    <derivirana_varijabla naziv="DomainObject.Predmet.ProtuStrankaListFormated_1">
      <item>KOSIJER d.o.o. za hortikulturu, graditeljstvo i usluge</item>
    </derivirana_varijabla>
  </DomainObject.Predmet.ProtuStrankaListFormated>
  <DomainObject.Predmet.ProtuStrankaListFormatedOIB>
    <izvorni_sadrzaj>
      <item>KOSIJER d.o.o. za hortikulturu, graditeljstvo i usluge, OIB 00409059467</item>
    </izvorni_sadrzaj>
    <derivirana_varijabla naziv="DomainObject.Predmet.ProtuStrankaListFormatedOIB_1">
      <item>KOSIJER d.o.o. za hortikulturu, graditeljstvo i usluge, OIB 00409059467</item>
    </derivirana_varijabla>
  </DomainObject.Predmet.ProtuStrankaListFormatedOIB>
  <DomainObject.Predmet.ProtuStrankaListFormatedWithAdress>
    <izvorni_sadrzaj>
      <item>KOSIJER d.o.o. za hortikulturu, graditeljstvo i usluge, Molunat 38, 20215 Pločice</item>
    </izvorni_sadrzaj>
    <derivirana_varijabla naziv="DomainObject.Predmet.ProtuStrankaListFormatedWithAdress_1">
      <item>KOSIJER d.o.o. za hortikulturu, graditeljstvo i usluge, Molunat 38, 20215 Pločice</item>
    </derivirana_varijabla>
  </DomainObject.Predmet.ProtuStrankaListFormatedWithAdress>
  <DomainObject.Predmet.ProtuStrankaListFormatedWithAdressOIB>
    <izvorni_sadrzaj>
      <item>KOSIJER d.o.o. za hortikulturu, graditeljstvo i usluge, OIB 00409059467, Molunat 38, 20215 Pločice</item>
    </izvorni_sadrzaj>
    <derivirana_varijabla naziv="DomainObject.Predmet.ProtuStrankaListFormatedWithAdressOIB_1">
      <item>KOSIJER d.o.o. za hortikulturu, graditeljstvo i usluge, OIB 00409059467, Molunat 38, 20215 Pločice</item>
    </derivirana_varijabla>
  </DomainObject.Predmet.ProtuStrankaListFormatedWithAdressOIB>
  <DomainObject.Predmet.ProtuStrankaListNazivFormated>
    <izvorni_sadrzaj>
      <item>KOSIJER d.o.o. za hortikulturu, graditeljstvo i usluge</item>
    </izvorni_sadrzaj>
    <derivirana_varijabla naziv="DomainObject.Predmet.ProtuStrankaListNazivFormated_1">
      <item>KOSIJER d.o.o. za hortikulturu, graditeljstvo i usluge</item>
    </derivirana_varijabla>
  </DomainObject.Predmet.ProtuStrankaListNazivFormated>
  <DomainObject.Predmet.ProtuStrankaListNazivFormatedOIB>
    <izvorni_sadrzaj>
      <item>KOSIJER d.o.o. za hortikulturu, graditeljstvo i usluge, OIB 00409059467</item>
    </izvorni_sadrzaj>
    <derivirana_varijabla naziv="DomainObject.Predmet.ProtuStrankaListNazivFormatedOIB_1">
      <item>KOSIJER d.o.o. za hortikulturu, graditeljstvo i usluge, OIB 00409059467</item>
    </derivirana_varijabla>
  </DomainObject.Predmet.ProtuStrankaListNazivFormatedOIB>
  <DomainObject.Predmet.OstaliListFormated>
    <izvorni_sadrzaj>
      <item>Alen Fabris</item>
    </izvorni_sadrzaj>
    <derivirana_varijabla naziv="DomainObject.Predmet.OstaliListFormated_1">
      <item>Alen Fabris</item>
    </derivirana_varijabla>
  </DomainObject.Predmet.OstaliListFormated>
  <DomainObject.Predmet.OstaliListFormatedOIB>
    <izvorni_sadrzaj>
      <item>Alen Fabris, OIB 56323762770</item>
    </izvorni_sadrzaj>
    <derivirana_varijabla naziv="DomainObject.Predmet.OstaliListFormatedOIB_1">
      <item>Alen Fabris, OIB 56323762770</item>
    </derivirana_varijabla>
  </DomainObject.Predmet.OstaliListFormatedOIB>
  <DomainObject.Predmet.OstaliListFormatedWithAdress>
    <izvorni_sadrzaj>
      <item>Alen Fabris, Radnički Dol 21, 10000 Zagreb</item>
    </izvorni_sadrzaj>
    <derivirana_varijabla naziv="DomainObject.Predmet.OstaliListFormatedWithAdress_1">
      <item>Alen Fabris, Radnički Dol 21, 10000 Zagreb</item>
    </derivirana_varijabla>
  </DomainObject.Predmet.OstaliListFormatedWithAdress>
  <DomainObject.Predmet.OstaliListFormatedWithAdressOIB>
    <izvorni_sadrzaj>
      <item>Alen Fabris, OIB 56323762770, Radnički Dol 21, 10000 Zagreb</item>
    </izvorni_sadrzaj>
    <derivirana_varijabla naziv="DomainObject.Predmet.OstaliListFormatedWithAdressOIB_1">
      <item>Alen Fabris, OIB 56323762770, Radnički Dol 21, 10000 Zagreb</item>
    </derivirana_varijabla>
  </DomainObject.Predmet.OstaliListFormatedWithAdressOIB>
  <DomainObject.Predmet.OstaliListNazivFormated>
    <izvorni_sadrzaj>
      <item>Alen Fabris</item>
    </izvorni_sadrzaj>
    <derivirana_varijabla naziv="DomainObject.Predmet.OstaliListNazivFormated_1">
      <item>Alen Fabris</item>
    </derivirana_varijabla>
  </DomainObject.Predmet.OstaliListNazivFormated>
  <DomainObject.Predmet.OstaliListNazivFormatedOIB>
    <izvorni_sadrzaj>
      <item>Alen Fabris, OIB 56323762770</item>
    </izvorni_sadrzaj>
    <derivirana_varijabla naziv="DomainObject.Predmet.OstaliListNazivFormatedOIB_1">
      <item>Alen Fabris, OIB 56323762770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KOSIJER d.o.o. za hortikulturu, graditeljstvo i usluge</izvorni_sadrzaj>
    <derivirana_varijabla naziv="DomainObject.Predmet.ProtustrankaIDrugi_1">KOSIJER d.o.o. za hortikulturu,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KOSIJER d.o.o. za hortikulturu, graditeljstvo i usluge, OIB 00409059467, Molunat 38, 20215 Pločice</izvorni_sadrzaj>
    <derivirana_varijabla naziv="DomainObject.Predmet.ProtustrankaIDrugiAdressOIB_1">KOSIJER d.o.o. za hortikulturu, graditeljstvo i usluge, OIB 00409059467, Molunat 38,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KOSIJER d.o.o. za hortikulturu, graditeljstvo i usluge</item>
      <item>FINA, RC Split, Podružnica Dubrovnik</item>
      <item>DUBROVAČKO PRIMORJE d.o.o. za vodoopskrbu i odvodnju</item>
      <item>Alen Fabris</item>
    </izvorni_sadrzaj>
    <derivirana_varijabla naziv="DomainObject.Predmet.SudioniciListNaziv_1">
      <item>KOSIJER d.o.o. za hortikulturu, graditeljstvo i usluge</item>
      <item>FINA, RC Split, Podružnica Dubrovnik</item>
      <item>DUBROVAČKO PRIMORJE d.o.o. za vodoopskrbu i odvodnju</item>
      <item>Alen Fabris</item>
    </derivirana_varijabla>
  </DomainObject.Predmet.SudioniciListNaziv>
  <DomainObject.Predmet.SudioniciListAdressOIB>
    <izvorni_sadrzaj>
      <item>KOSIJER d.o.o. za hortikulturu, graditeljstvo i usluge, OIB 00409059467, Molunat 38,20215 Pločice</item>
      <item>FINA, RC Split, Podružnica Dubrovnik, OIB 85821130368, Vukovarska 2,20000 Dubrovnik</item>
      <item>DUBROVAČKO PRIMORJE d.o.o. za vodoopskrbu i odvodnju, OIB 66545607884, Obala Ohmučevića 2,20232 Slano</item>
      <item>Alen Fabris, OIB 56323762770, Radnički Dol 21,10000 Zagreb</item>
    </izvorni_sadrzaj>
    <derivirana_varijabla naziv="DomainObject.Predmet.SudioniciListAdressOIB_1">
      <item>KOSIJER d.o.o. za hortikulturu, graditeljstvo i usluge, OIB 00409059467, Molunat 38,20215 Pločice</item>
      <item>FINA, RC Split, Podružnica Dubrovnik, OIB 85821130368, Vukovarska 2,20000 Dubrovnik</item>
      <item>DUBROVAČKO PRIMORJE d.o.o. za vodoopskrbu i odvodnju, OIB 66545607884, Obala Ohmučevića 2,20232 Slano</item>
      <item>Alen Fabris, OIB 56323762770, Radnički Dol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00409059467</item>
      <item>, OIB 85821130368</item>
      <item>, OIB 66545607884</item>
      <item>, OIB 56323762770</item>
    </izvorni_sadrzaj>
    <derivirana_varijabla naziv="DomainObject.Predmet.SudioniciListNazivOIB_1">
      <item>, OIB 00409059467</item>
      <item>, OIB 85821130368</item>
      <item>, OIB 66545607884</item>
      <item>, OIB 56323762770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2134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2019-01-23T09:18:00Z</dcterms:created>
  <dc:creator>Diana Butigan Granić</dc:creator>
  <cp:lastModifiedBy>Sanja Vuković</cp:lastModifiedBy>
  <cp:lastPrinted>2017-06-05T10:49:00Z</cp:lastPrinted>
  <dcterms:modified xmlns:xsi="http://www.w3.org/2001/XMLSchema-instance" xsi:type="dcterms:W3CDTF">2019-01-23T09:31:00Z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(248-19 - poziv - 293-kosijer.docx)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