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d7f1" w14:paraId="a87d7f1" w:rsidRDefault="002A0AF8" w:rsidP="002A0AF8" w:rsidR="002A0AF8" w:rsidRPr="002A0AF8">
      <w:pPr>
        <w:ind w:firstLine="426" w:left="708"/>
        <w15:collapsed w:val="false"/>
        <w:rPr>
          <w:color w:val="000000"/>
          <w:sz w:val="20"/>
        </w:rPr>
      </w:pPr>
      <w:bookmarkStart w:name="_GoBack" w:id="0"/>
      <w:bookmarkEnd w:id="0"/>
      <w:r w:rsidRPr="002A0AF8">
        <w:rPr>
          <w:noProof/>
          <w:color w:val="0000FF"/>
          <w:sz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AF8" w:rsidP="002A0AF8" w:rsidR="002A0AF8" w:rsidRPr="002A0AF8">
      <w:pPr>
        <w:rPr>
          <w:b/>
          <w:sz w:val="20"/>
        </w:rPr>
      </w:pPr>
      <w:r w:rsidRPr="002A0AF8">
        <w:rPr>
          <w:color w:val="000000"/>
          <w:sz w:val="20"/>
        </w:rPr>
        <w:t xml:space="preserve">        </w:t>
      </w:r>
      <w:r w:rsidRPr="002A0AF8">
        <w:rPr>
          <w:b/>
          <w:sz w:val="20"/>
        </w:rPr>
        <w:t>REPUBLIKA HRVATSKA</w:t>
      </w:r>
    </w:p>
    <w:p w:rsidRDefault="002A0AF8" w:rsidP="002A0AF8" w:rsidR="002A0AF8" w:rsidRPr="002A0AF8">
      <w:pPr>
        <w:rPr>
          <w:b/>
          <w:sz w:val="20"/>
        </w:rPr>
      </w:pPr>
      <w:r w:rsidRPr="002A0AF8">
        <w:rPr>
          <w:b/>
          <w:sz w:val="20"/>
        </w:rPr>
        <w:t xml:space="preserve">     TRGOVAČKI SUD U SPLITU</w:t>
      </w:r>
    </w:p>
    <w:p w:rsidRDefault="002A0AF8" w:rsidP="002A0AF8" w:rsidR="002A0AF8" w:rsidRPr="002A0AF8">
      <w:pPr>
        <w:rPr>
          <w:b/>
          <w:sz w:val="20"/>
        </w:rPr>
      </w:pPr>
      <w:r w:rsidRPr="002A0AF8">
        <w:rPr>
          <w:b/>
          <w:sz w:val="20"/>
        </w:rPr>
        <w:t xml:space="preserve">   STALNA SLUŽBA DUBROVNIK</w:t>
      </w:r>
    </w:p>
    <w:p w:rsidRDefault="002A0AF8" w:rsidP="002A0AF8" w:rsidR="002A0AF8" w:rsidRPr="002A0AF8">
      <w:pPr>
        <w:rPr>
          <w:b/>
          <w:sz w:val="20"/>
        </w:rPr>
      </w:pPr>
      <w:r w:rsidRPr="002A0AF8">
        <w:rPr>
          <w:b/>
          <w:sz w:val="20"/>
        </w:rPr>
        <w:t xml:space="preserve">     Dr. A. Starčevića 23, Dubrovnik</w:t>
      </w:r>
    </w:p>
    <w:p w:rsidRDefault="007D6691" w:rsidP="007D6691" w:rsidR="007D6691" w:rsidRPr="007D6691">
      <w:pPr>
        <w:keepNext/>
        <w:spacing w:after="60" w:before="240"/>
        <w:jc w:val="right"/>
        <w:outlineLvl w:val="0"/>
        <w:rPr>
          <w:rFonts w:eastAsiaTheme="majorEastAsia"/>
          <w:b/>
          <w:bCs/>
          <w:kern w:val="32"/>
          <w:sz w:val="22"/>
          <w:szCs w:val="22"/>
        </w:rPr>
      </w:pPr>
      <w:r w:rsidRPr="007D6691">
        <w:rPr>
          <w:rFonts w:eastAsiaTheme="majorEastAsia"/>
          <w:b/>
          <w:bCs/>
          <w:kern w:val="32"/>
          <w:sz w:val="22"/>
          <w:szCs w:val="22"/>
        </w:rPr>
        <w:t xml:space="preserve">Posl. br. 6-St. </w:t>
      </w:r>
      <w:r w:rsidR="00F256D5">
        <w:rPr>
          <w:rFonts w:eastAsiaTheme="majorEastAsia"/>
          <w:b/>
          <w:bCs/>
          <w:kern w:val="32"/>
          <w:sz w:val="22"/>
          <w:szCs w:val="22"/>
        </w:rPr>
        <w:t>571</w:t>
      </w:r>
      <w:r w:rsidRPr="007D6691">
        <w:rPr>
          <w:rFonts w:eastAsiaTheme="majorEastAsia"/>
          <w:b/>
          <w:bCs/>
          <w:kern w:val="32"/>
          <w:sz w:val="22"/>
          <w:szCs w:val="22"/>
        </w:rPr>
        <w:t>/</w:t>
      </w:r>
      <w:r w:rsidR="00F256D5">
        <w:rPr>
          <w:rFonts w:eastAsiaTheme="majorEastAsia"/>
          <w:b/>
          <w:bCs/>
          <w:kern w:val="32"/>
          <w:sz w:val="22"/>
          <w:szCs w:val="22"/>
        </w:rPr>
        <w:t>20</w:t>
      </w:r>
      <w:r w:rsidRPr="007D6691">
        <w:rPr>
          <w:rFonts w:eastAsiaTheme="majorEastAsia"/>
          <w:b/>
          <w:bCs/>
          <w:kern w:val="32"/>
          <w:sz w:val="22"/>
          <w:szCs w:val="22"/>
        </w:rPr>
        <w:t>11-</w:t>
      </w:r>
      <w:r w:rsidR="006817E6">
        <w:rPr>
          <w:rFonts w:eastAsiaTheme="majorEastAsia"/>
          <w:b/>
          <w:bCs/>
          <w:kern w:val="32"/>
          <w:sz w:val="22"/>
          <w:szCs w:val="22"/>
        </w:rPr>
        <w:t>184</w:t>
      </w:r>
    </w:p>
    <w:p w:rsidRDefault="007D6691" w:rsidP="007D6691" w:rsidR="007D6691" w:rsidRPr="007D6691">
      <w:pPr>
        <w:jc w:val="center"/>
        <w:rPr>
          <w:b/>
          <w:sz w:val="22"/>
          <w:szCs w:val="22"/>
        </w:rPr>
      </w:pPr>
    </w:p>
    <w:p w:rsidRDefault="007D6691" w:rsidP="007D6691" w:rsidR="007D6691" w:rsidRPr="007D6691">
      <w:pPr>
        <w:jc w:val="center"/>
        <w:rPr>
          <w:b/>
          <w:sz w:val="22"/>
          <w:szCs w:val="22"/>
        </w:rPr>
      </w:pPr>
      <w:r w:rsidRPr="007D6691">
        <w:rPr>
          <w:b/>
          <w:sz w:val="22"/>
          <w:szCs w:val="22"/>
        </w:rPr>
        <w:t>U   I M E   R E P U B L I K E    H R V A T S K E</w:t>
      </w:r>
    </w:p>
    <w:p w:rsidRDefault="007D6691" w:rsidP="007D6691" w:rsidR="007D6691" w:rsidRPr="007D6691">
      <w:pPr>
        <w:jc w:val="center"/>
        <w:rPr>
          <w:b/>
          <w:sz w:val="22"/>
          <w:szCs w:val="22"/>
        </w:rPr>
      </w:pPr>
    </w:p>
    <w:p w:rsidRDefault="007D6691" w:rsidP="007D6691" w:rsidR="007D6691" w:rsidRPr="007D6691">
      <w:pPr>
        <w:keepNext/>
        <w:overflowPunct w:val="false"/>
        <w:autoSpaceDE w:val="false"/>
        <w:autoSpaceDN w:val="false"/>
        <w:adjustRightInd w:val="false"/>
        <w:jc w:val="center"/>
        <w:textAlignment w:val="baseline"/>
        <w:outlineLvl w:val="1"/>
        <w:rPr>
          <w:b/>
          <w:sz w:val="22"/>
          <w:szCs w:val="22"/>
        </w:rPr>
      </w:pPr>
      <w:r w:rsidRPr="007D6691">
        <w:rPr>
          <w:b/>
          <w:sz w:val="22"/>
          <w:szCs w:val="22"/>
        </w:rPr>
        <w:t>R J E Š E N J E</w:t>
      </w:r>
    </w:p>
    <w:p w:rsidRDefault="007D6691" w:rsidP="007D6691" w:rsidR="007D6691" w:rsidRPr="007D6691">
      <w:pPr>
        <w:jc w:val="center"/>
        <w:rPr>
          <w:b/>
          <w:sz w:val="22"/>
          <w:szCs w:val="22"/>
        </w:rPr>
      </w:pPr>
    </w:p>
    <w:p w:rsidRDefault="007D6691" w:rsidP="007D6691" w:rsidR="007D6691" w:rsidRPr="007D6691">
      <w:pPr>
        <w:jc w:val="both"/>
        <w:rPr>
          <w:sz w:val="22"/>
          <w:szCs w:val="22"/>
        </w:rPr>
      </w:pPr>
      <w:r w:rsidRPr="007D6691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F256D5" w:rsidRPr="004317DF">
        <w:rPr>
          <w:sz w:val="22"/>
          <w:szCs w:val="22"/>
        </w:rPr>
        <w:t>AUTO CENTAR AVIA d. o.o. za proizvodnju i trgovinu „u stečaju“, Mlini, Čibača, Servisna zona, MBS: 060026855, OIB: 50179659925, zastupano po stečajnom upravitelju Ivanki Sušić iz Dubrovnika</w:t>
      </w:r>
      <w:r w:rsidRPr="007D6691">
        <w:rPr>
          <w:sz w:val="22"/>
          <w:szCs w:val="22"/>
        </w:rPr>
        <w:t xml:space="preserve">, </w:t>
      </w:r>
      <w:r w:rsidRPr="006817E6">
        <w:rPr>
          <w:sz w:val="22"/>
          <w:szCs w:val="22"/>
        </w:rPr>
        <w:t>dana 1</w:t>
      </w:r>
      <w:r w:rsidR="006817E6" w:rsidRPr="006817E6">
        <w:rPr>
          <w:sz w:val="22"/>
          <w:szCs w:val="22"/>
        </w:rPr>
        <w:t>4</w:t>
      </w:r>
      <w:r w:rsidRPr="006817E6">
        <w:rPr>
          <w:sz w:val="22"/>
          <w:szCs w:val="22"/>
        </w:rPr>
        <w:t xml:space="preserve">. </w:t>
      </w:r>
      <w:r w:rsidR="006817E6" w:rsidRPr="006817E6">
        <w:rPr>
          <w:sz w:val="22"/>
          <w:szCs w:val="22"/>
        </w:rPr>
        <w:t>siječnja</w:t>
      </w:r>
      <w:r w:rsidRPr="007D6691">
        <w:rPr>
          <w:sz w:val="22"/>
          <w:szCs w:val="22"/>
        </w:rPr>
        <w:t xml:space="preserve"> 201</w:t>
      </w:r>
      <w:r w:rsidR="006817E6">
        <w:rPr>
          <w:sz w:val="22"/>
          <w:szCs w:val="22"/>
        </w:rPr>
        <w:t>6</w:t>
      </w:r>
      <w:r w:rsidRPr="007D6691">
        <w:rPr>
          <w:sz w:val="22"/>
          <w:szCs w:val="22"/>
        </w:rPr>
        <w:t>. godine</w:t>
      </w:r>
    </w:p>
    <w:p w:rsidRDefault="00F1052C" w:rsidR="00F1052C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F256D5" w:rsidRPr="004317DF">
        <w:rPr>
          <w:sz w:val="22"/>
          <w:szCs w:val="22"/>
        </w:rPr>
        <w:t>AUTO CENTAR AVIA d. o.o. za proizvodnju i trgovinu „u stečaju“, Mlini, Čibača, Servisna zona, MBS: 060026855, OIB: 50179659925, zastupano po stečajnom upravitelju Ivanki Sušić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F256D5">
        <w:rPr>
          <w:sz w:val="22"/>
          <w:szCs w:val="22"/>
        </w:rPr>
        <w:t>Ivanka Sušić</w:t>
      </w:r>
      <w:r w:rsidR="00A36710">
        <w:rPr>
          <w:sz w:val="22"/>
          <w:szCs w:val="22"/>
        </w:rPr>
        <w:t xml:space="preserve"> ako se ukaže potreba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DA3DF9" w:rsidRPr="0008673A">
        <w:rPr>
          <w:sz w:val="22"/>
          <w:szCs w:val="22"/>
        </w:rPr>
        <w:t xml:space="preserve">u </w:t>
      </w:r>
      <w:r w:rsidR="00E97616" w:rsidRPr="0008673A">
        <w:rPr>
          <w:sz w:val="22"/>
          <w:szCs w:val="22"/>
        </w:rPr>
        <w:t xml:space="preserve">stečajnom postupku nad dužnikom </w:t>
      </w:r>
      <w:r w:rsidR="00F256D5" w:rsidRPr="004317DF">
        <w:rPr>
          <w:sz w:val="22"/>
          <w:szCs w:val="22"/>
        </w:rPr>
        <w:t>AUTO CENTAR AVIA d. o.o. za proizvodnju i trgovinu „u stečaju“, Mlini, Čibača, Servisna zona, MBS: 060026855, OIB: 50179659925</w:t>
      </w:r>
      <w:r w:rsidR="005700CD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>Ovo rješenje i osnova zaključenja stečajnog postupka objavit će se u Narodnim novinama.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5700CD">
        <w:rPr>
          <w:sz w:val="22"/>
          <w:szCs w:val="22"/>
        </w:rPr>
        <w:t>571</w:t>
      </w:r>
      <w:r w:rsidR="007D6F54" w:rsidRPr="00F60455">
        <w:rPr>
          <w:sz w:val="22"/>
          <w:szCs w:val="22"/>
        </w:rPr>
        <w:t>/</w:t>
      </w:r>
      <w:r w:rsidR="00E25525" w:rsidRPr="00F60455">
        <w:rPr>
          <w:sz w:val="22"/>
          <w:szCs w:val="22"/>
        </w:rPr>
        <w:t>201</w:t>
      </w:r>
      <w:r w:rsidR="00F60455" w:rsidRPr="00F60455">
        <w:rPr>
          <w:sz w:val="22"/>
          <w:szCs w:val="22"/>
        </w:rPr>
        <w:t>1</w:t>
      </w:r>
      <w:r w:rsidR="002677B6" w:rsidRPr="00F60455">
        <w:rPr>
          <w:sz w:val="22"/>
          <w:szCs w:val="22"/>
        </w:rPr>
        <w:t>-</w:t>
      </w:r>
      <w:r w:rsidR="005700CD">
        <w:rPr>
          <w:sz w:val="22"/>
          <w:szCs w:val="22"/>
        </w:rPr>
        <w:t>1</w:t>
      </w:r>
      <w:r w:rsidR="00D41BE4">
        <w:rPr>
          <w:sz w:val="22"/>
          <w:szCs w:val="22"/>
        </w:rPr>
        <w:t>2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F60455" w:rsidRPr="00F60455">
        <w:rPr>
          <w:sz w:val="22"/>
          <w:szCs w:val="22"/>
        </w:rPr>
        <w:t>1</w:t>
      </w:r>
      <w:r w:rsidR="005700CD">
        <w:rPr>
          <w:sz w:val="22"/>
          <w:szCs w:val="22"/>
        </w:rPr>
        <w:t>3</w:t>
      </w:r>
      <w:r w:rsidR="002677B6" w:rsidRPr="00F60455">
        <w:rPr>
          <w:sz w:val="22"/>
          <w:szCs w:val="22"/>
        </w:rPr>
        <w:t xml:space="preserve">. </w:t>
      </w:r>
      <w:r w:rsidR="00D41BE4">
        <w:rPr>
          <w:sz w:val="22"/>
          <w:szCs w:val="22"/>
        </w:rPr>
        <w:t>listopada</w:t>
      </w:r>
      <w:r w:rsidR="002677B6" w:rsidRPr="00F60455">
        <w:rPr>
          <w:sz w:val="22"/>
          <w:szCs w:val="22"/>
        </w:rPr>
        <w:t xml:space="preserve"> 201</w:t>
      </w:r>
      <w:r w:rsidR="005E5114">
        <w:rPr>
          <w:sz w:val="22"/>
          <w:szCs w:val="22"/>
        </w:rPr>
        <w:t>1</w:t>
      </w:r>
      <w:r w:rsidR="002677B6" w:rsidRPr="00F60455">
        <w:rPr>
          <w:sz w:val="22"/>
          <w:szCs w:val="22"/>
        </w:rPr>
        <w:t>.</w:t>
      </w:r>
      <w:r w:rsidR="002677B6" w:rsidRPr="0008673A">
        <w:rPr>
          <w:sz w:val="22"/>
          <w:szCs w:val="22"/>
        </w:rPr>
        <w:t xml:space="preserve"> godine</w:t>
      </w:r>
      <w:r w:rsidR="007D6F54" w:rsidRPr="0008673A">
        <w:rPr>
          <w:sz w:val="22"/>
          <w:szCs w:val="22"/>
        </w:rPr>
        <w:t xml:space="preserve">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5700CD" w:rsidRPr="004317DF">
        <w:rPr>
          <w:sz w:val="22"/>
          <w:szCs w:val="22"/>
        </w:rPr>
        <w:t>AUTO CENTAR AVIA d. o.o. za proizvodnju i trgovinu, Mlini, Čibača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086695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St.</w:t>
      </w:r>
      <w:r w:rsidR="00B2406F">
        <w:rPr>
          <w:sz w:val="22"/>
          <w:szCs w:val="22"/>
        </w:rPr>
        <w:t>571</w:t>
      </w:r>
      <w:r w:rsidRPr="005B63A3">
        <w:rPr>
          <w:sz w:val="22"/>
          <w:szCs w:val="22"/>
        </w:rPr>
        <w:t>/</w:t>
      </w:r>
      <w:r w:rsidR="007D6F54" w:rsidRPr="005B63A3">
        <w:rPr>
          <w:sz w:val="22"/>
          <w:szCs w:val="22"/>
        </w:rPr>
        <w:t>201</w:t>
      </w:r>
      <w:r w:rsidR="00F60455">
        <w:rPr>
          <w:sz w:val="22"/>
          <w:szCs w:val="22"/>
        </w:rPr>
        <w:t>1</w:t>
      </w:r>
      <w:r w:rsidR="00DA3DF9" w:rsidRPr="005B63A3">
        <w:rPr>
          <w:sz w:val="22"/>
          <w:szCs w:val="22"/>
        </w:rPr>
        <w:t>-</w:t>
      </w:r>
      <w:r w:rsidR="00B2406F">
        <w:rPr>
          <w:sz w:val="22"/>
          <w:szCs w:val="22"/>
        </w:rPr>
        <w:t>170</w:t>
      </w:r>
      <w:r w:rsidRPr="005B63A3">
        <w:rPr>
          <w:sz w:val="22"/>
          <w:szCs w:val="22"/>
        </w:rPr>
        <w:t xml:space="preserve"> od </w:t>
      </w:r>
      <w:r w:rsidR="00B2406F">
        <w:rPr>
          <w:sz w:val="22"/>
          <w:szCs w:val="22"/>
        </w:rPr>
        <w:t>27</w:t>
      </w:r>
      <w:r w:rsidR="00F60455">
        <w:rPr>
          <w:sz w:val="22"/>
          <w:szCs w:val="22"/>
        </w:rPr>
        <w:t xml:space="preserve">. </w:t>
      </w:r>
      <w:r w:rsidR="00B2406F">
        <w:rPr>
          <w:sz w:val="22"/>
          <w:szCs w:val="22"/>
        </w:rPr>
        <w:t>kolovoza</w:t>
      </w:r>
      <w:r w:rsidR="005E5114">
        <w:rPr>
          <w:sz w:val="22"/>
          <w:szCs w:val="22"/>
        </w:rPr>
        <w:t xml:space="preserve"> 2015.</w:t>
      </w:r>
      <w:r w:rsidRPr="005B63A3">
        <w:rPr>
          <w:sz w:val="22"/>
          <w:szCs w:val="22"/>
        </w:rPr>
        <w:t xml:space="preserve"> godine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</w:t>
      </w:r>
      <w:r w:rsidR="00AB17A5" w:rsidRPr="007B52C6">
        <w:rPr>
          <w:sz w:val="22"/>
          <w:szCs w:val="22"/>
        </w:rPr>
        <w:t xml:space="preserve">dan </w:t>
      </w:r>
      <w:r w:rsidR="005E5114" w:rsidRPr="007B52C6">
        <w:rPr>
          <w:sz w:val="22"/>
          <w:szCs w:val="22"/>
        </w:rPr>
        <w:t>2</w:t>
      </w:r>
      <w:r w:rsidR="007B52C6" w:rsidRPr="007B52C6">
        <w:rPr>
          <w:sz w:val="22"/>
          <w:szCs w:val="22"/>
        </w:rPr>
        <w:t>9</w:t>
      </w:r>
      <w:r w:rsidR="00AB17A5" w:rsidRPr="007B52C6">
        <w:rPr>
          <w:sz w:val="22"/>
          <w:szCs w:val="22"/>
        </w:rPr>
        <w:t xml:space="preserve">. </w:t>
      </w:r>
      <w:r w:rsidR="007B52C6" w:rsidRPr="007B52C6">
        <w:rPr>
          <w:sz w:val="22"/>
          <w:szCs w:val="22"/>
        </w:rPr>
        <w:t>listopada</w:t>
      </w:r>
      <w:r w:rsidR="00F60455" w:rsidRPr="007B52C6">
        <w:rPr>
          <w:sz w:val="22"/>
          <w:szCs w:val="22"/>
        </w:rPr>
        <w:t xml:space="preserve"> 201</w:t>
      </w:r>
      <w:r w:rsidR="005E5114" w:rsidRPr="007B52C6">
        <w:rPr>
          <w:sz w:val="22"/>
          <w:szCs w:val="22"/>
        </w:rPr>
        <w:t>5</w:t>
      </w:r>
      <w:r w:rsidR="00F60455" w:rsidRPr="007B52C6">
        <w:rPr>
          <w:sz w:val="22"/>
          <w:szCs w:val="22"/>
        </w:rPr>
        <w:t>. godine</w:t>
      </w:r>
      <w:r w:rsidRPr="00086695">
        <w:rPr>
          <w:sz w:val="22"/>
          <w:szCs w:val="22"/>
        </w:rPr>
        <w:t xml:space="preserve">, a oglas o tome objavljen je </w:t>
      </w:r>
      <w:r w:rsidR="00DA3DF9" w:rsidRPr="00086695">
        <w:rPr>
          <w:sz w:val="22"/>
          <w:szCs w:val="22"/>
        </w:rPr>
        <w:t xml:space="preserve">na oglasnoj ploči suda </w:t>
      </w:r>
      <w:r w:rsidR="00086695" w:rsidRPr="00086695">
        <w:rPr>
          <w:sz w:val="22"/>
          <w:szCs w:val="22"/>
        </w:rPr>
        <w:t>27. kolovoza</w:t>
      </w:r>
      <w:r w:rsidR="00DA3DF9" w:rsidRPr="00086695">
        <w:rPr>
          <w:sz w:val="22"/>
          <w:szCs w:val="22"/>
        </w:rPr>
        <w:t xml:space="preserve"> 201</w:t>
      </w:r>
      <w:r w:rsidR="00315763" w:rsidRPr="00086695">
        <w:rPr>
          <w:sz w:val="22"/>
          <w:szCs w:val="22"/>
        </w:rPr>
        <w:t>5</w:t>
      </w:r>
      <w:r w:rsidR="00DA3DF9" w:rsidRPr="00086695">
        <w:rPr>
          <w:sz w:val="22"/>
          <w:szCs w:val="22"/>
        </w:rPr>
        <w:t xml:space="preserve">. godine i </w:t>
      </w:r>
      <w:r w:rsidRPr="00086695">
        <w:rPr>
          <w:sz w:val="22"/>
          <w:szCs w:val="22"/>
        </w:rPr>
        <w:t>u Narodnim novinama</w:t>
      </w:r>
      <w:r w:rsidR="000B4A0E" w:rsidRPr="00086695">
        <w:rPr>
          <w:sz w:val="22"/>
          <w:szCs w:val="22"/>
        </w:rPr>
        <w:t xml:space="preserve"> br. </w:t>
      </w:r>
      <w:r w:rsidR="00086695" w:rsidRPr="00086695">
        <w:rPr>
          <w:sz w:val="22"/>
          <w:szCs w:val="22"/>
        </w:rPr>
        <w:t>94</w:t>
      </w:r>
      <w:r w:rsidR="00BB5A6A" w:rsidRPr="00086695">
        <w:rPr>
          <w:sz w:val="22"/>
          <w:szCs w:val="22"/>
        </w:rPr>
        <w:t>/</w:t>
      </w:r>
      <w:r w:rsidR="00315763" w:rsidRPr="00086695">
        <w:rPr>
          <w:sz w:val="22"/>
          <w:szCs w:val="22"/>
        </w:rPr>
        <w:t>15</w:t>
      </w:r>
      <w:r w:rsidR="00BB5A6A" w:rsidRPr="00086695">
        <w:rPr>
          <w:sz w:val="22"/>
          <w:szCs w:val="22"/>
        </w:rPr>
        <w:t xml:space="preserve"> </w:t>
      </w:r>
      <w:r w:rsidR="000A278C" w:rsidRPr="00086695">
        <w:rPr>
          <w:sz w:val="22"/>
          <w:szCs w:val="22"/>
        </w:rPr>
        <w:t xml:space="preserve">od </w:t>
      </w:r>
      <w:r w:rsidR="00086695" w:rsidRPr="00086695">
        <w:rPr>
          <w:sz w:val="22"/>
          <w:szCs w:val="22"/>
        </w:rPr>
        <w:t>2. rujna</w:t>
      </w:r>
      <w:r w:rsidR="00BB5A6A" w:rsidRPr="00086695">
        <w:rPr>
          <w:sz w:val="22"/>
          <w:szCs w:val="22"/>
        </w:rPr>
        <w:t xml:space="preserve"> </w:t>
      </w:r>
      <w:r w:rsidR="000B4A0E" w:rsidRPr="00086695">
        <w:rPr>
          <w:sz w:val="22"/>
          <w:szCs w:val="22"/>
        </w:rPr>
        <w:t>20</w:t>
      </w:r>
      <w:r w:rsidR="007D6F54" w:rsidRPr="00086695">
        <w:rPr>
          <w:sz w:val="22"/>
          <w:szCs w:val="22"/>
        </w:rPr>
        <w:t>1</w:t>
      </w:r>
      <w:r w:rsidR="00315763" w:rsidRPr="00086695">
        <w:rPr>
          <w:sz w:val="22"/>
          <w:szCs w:val="22"/>
        </w:rPr>
        <w:t>5</w:t>
      </w:r>
      <w:r w:rsidR="000B4A0E" w:rsidRPr="00086695">
        <w:rPr>
          <w:sz w:val="22"/>
          <w:szCs w:val="22"/>
        </w:rPr>
        <w:t>. godine</w:t>
      </w:r>
      <w:r w:rsidRPr="00086695">
        <w:rPr>
          <w:sz w:val="22"/>
          <w:szCs w:val="22"/>
        </w:rPr>
        <w:t>.</w:t>
      </w:r>
    </w:p>
    <w:p w:rsidRDefault="0094027D" w:rsidP="00F0033D" w:rsidR="0094027D" w:rsidRPr="00086695">
      <w:pPr>
        <w:jc w:val="both"/>
        <w:rPr>
          <w:sz w:val="22"/>
          <w:szCs w:val="22"/>
        </w:rPr>
      </w:pPr>
    </w:p>
    <w:p w:rsidRDefault="00F0033D" w:rsidP="00F0033D" w:rsidR="009635CE" w:rsidRPr="00A21C97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>izvješću</w:t>
      </w:r>
      <w:r w:rsidR="00B2406F">
        <w:rPr>
          <w:sz w:val="22"/>
          <w:szCs w:val="22"/>
        </w:rPr>
        <w:t xml:space="preserve"> (list spisa 397)</w:t>
      </w:r>
      <w:r w:rsidR="0094027D" w:rsidRPr="00597ECD">
        <w:rPr>
          <w:sz w:val="22"/>
          <w:szCs w:val="22"/>
        </w:rPr>
        <w:t xml:space="preserve">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(list spisa </w:t>
      </w:r>
      <w:r w:rsidR="0028680A">
        <w:rPr>
          <w:sz w:val="22"/>
          <w:szCs w:val="22"/>
        </w:rPr>
        <w:t>406</w:t>
      </w:r>
      <w:r w:rsidR="00420CEA">
        <w:rPr>
          <w:sz w:val="22"/>
          <w:szCs w:val="22"/>
        </w:rPr>
        <w:t>-</w:t>
      </w:r>
      <w:r w:rsidR="0028680A">
        <w:rPr>
          <w:sz w:val="22"/>
          <w:szCs w:val="22"/>
        </w:rPr>
        <w:t>407</w:t>
      </w:r>
      <w:r w:rsidR="00BC79FD" w:rsidRPr="00597ECD">
        <w:rPr>
          <w:sz w:val="22"/>
          <w:szCs w:val="22"/>
        </w:rPr>
        <w:t xml:space="preserve">) </w:t>
      </w:r>
      <w:r w:rsidRPr="00597ECD">
        <w:rPr>
          <w:sz w:val="22"/>
          <w:szCs w:val="22"/>
        </w:rPr>
        <w:t xml:space="preserve">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 xml:space="preserve">cjelokupna imovina koja je ulazila u stečajnu masu stečajnog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28680A">
        <w:rPr>
          <w:sz w:val="22"/>
          <w:szCs w:val="22"/>
        </w:rPr>
        <w:t>671</w:t>
      </w:r>
      <w:r w:rsidR="00352228">
        <w:rPr>
          <w:sz w:val="22"/>
          <w:szCs w:val="22"/>
        </w:rPr>
        <w:t>.</w:t>
      </w:r>
      <w:r w:rsidR="0028680A">
        <w:rPr>
          <w:sz w:val="22"/>
          <w:szCs w:val="22"/>
        </w:rPr>
        <w:t>899</w:t>
      </w:r>
      <w:r w:rsidR="00352228">
        <w:rPr>
          <w:sz w:val="22"/>
          <w:szCs w:val="22"/>
        </w:rPr>
        <w:t>,</w:t>
      </w:r>
      <w:r w:rsidR="0028680A">
        <w:rPr>
          <w:sz w:val="22"/>
          <w:szCs w:val="22"/>
        </w:rPr>
        <w:t>21</w:t>
      </w:r>
      <w:r w:rsidR="007D6F54" w:rsidRPr="00D33878">
        <w:rPr>
          <w:sz w:val="22"/>
          <w:szCs w:val="22"/>
        </w:rPr>
        <w:t xml:space="preserve"> kuna</w:t>
      </w:r>
      <w:r w:rsidR="00AF4556">
        <w:rPr>
          <w:sz w:val="22"/>
          <w:szCs w:val="22"/>
        </w:rPr>
        <w:t>,</w:t>
      </w:r>
      <w:r w:rsidR="00867B89">
        <w:rPr>
          <w:sz w:val="22"/>
          <w:szCs w:val="22"/>
        </w:rPr>
        <w:t xml:space="preserve"> </w:t>
      </w:r>
      <w:r w:rsidR="00867B89" w:rsidRPr="00A21C97">
        <w:rPr>
          <w:sz w:val="22"/>
          <w:szCs w:val="22"/>
        </w:rPr>
        <w:t>od kojeg iznosa su namireni troškovi i ostale obveze stečajne mase, razlučni vjerovni</w:t>
      </w:r>
      <w:r w:rsidR="00420E04" w:rsidRPr="00A21C97">
        <w:rPr>
          <w:sz w:val="22"/>
          <w:szCs w:val="22"/>
        </w:rPr>
        <w:t>k P.Z. AUTO d.o.o., Velika Goric</w:t>
      </w:r>
      <w:r w:rsidR="007B52C6" w:rsidRPr="00A21C97">
        <w:rPr>
          <w:sz w:val="22"/>
          <w:szCs w:val="22"/>
        </w:rPr>
        <w:t>a u iznosu od 40.574,65 kuna</w:t>
      </w:r>
      <w:r w:rsidR="00867B89" w:rsidRPr="00A21C97">
        <w:rPr>
          <w:sz w:val="22"/>
          <w:szCs w:val="22"/>
        </w:rPr>
        <w:t xml:space="preserve"> i vje</w:t>
      </w:r>
      <w:r w:rsidR="003A750E" w:rsidRPr="00A21C97">
        <w:rPr>
          <w:sz w:val="22"/>
          <w:szCs w:val="22"/>
        </w:rPr>
        <w:t xml:space="preserve">rovnici </w:t>
      </w:r>
      <w:r w:rsidR="0028680A" w:rsidRPr="00A21C97">
        <w:rPr>
          <w:sz w:val="22"/>
          <w:szCs w:val="22"/>
        </w:rPr>
        <w:t>prvo</w:t>
      </w:r>
      <w:r w:rsidR="003A750E" w:rsidRPr="00A21C97">
        <w:rPr>
          <w:sz w:val="22"/>
          <w:szCs w:val="22"/>
        </w:rPr>
        <w:t xml:space="preserve">g višeg isplatnog reda u visini </w:t>
      </w:r>
      <w:r w:rsidR="0028680A" w:rsidRPr="00A21C97">
        <w:rPr>
          <w:sz w:val="22"/>
          <w:szCs w:val="22"/>
        </w:rPr>
        <w:t>32,82</w:t>
      </w:r>
      <w:r w:rsidR="003A750E" w:rsidRPr="00A21C97">
        <w:rPr>
          <w:sz w:val="22"/>
          <w:szCs w:val="22"/>
        </w:rPr>
        <w:t>% njihovih priznatih tražbina</w:t>
      </w:r>
      <w:r w:rsidR="00032C00" w:rsidRPr="00A21C97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19</w:t>
      </w:r>
      <w:r w:rsidR="00E97616" w:rsidRPr="0008673A">
        <w:rPr>
          <w:sz w:val="22"/>
          <w:szCs w:val="22"/>
        </w:rPr>
        <w:t>3</w:t>
      </w:r>
      <w:r w:rsidRPr="0008673A">
        <w:rPr>
          <w:sz w:val="22"/>
          <w:szCs w:val="22"/>
        </w:rPr>
        <w:t xml:space="preserve">. </w:t>
      </w:r>
      <w:r w:rsidR="00E97616" w:rsidRPr="0008673A">
        <w:rPr>
          <w:sz w:val="22"/>
          <w:szCs w:val="22"/>
        </w:rPr>
        <w:t>Stečajnog zakona (NN 44/96, 29/99, 129/00, 123/03, 197/03, 88/06, 116/10, 25/12, 133/12, dalje u tekstu: SZ)</w:t>
      </w:r>
      <w:r w:rsidRPr="0008673A">
        <w:rPr>
          <w:sz w:val="22"/>
          <w:szCs w:val="22"/>
        </w:rPr>
        <w:t xml:space="preserve"> 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C019E3">
      <w:pPr>
        <w:ind w:firstLine="708"/>
        <w:jc w:val="both"/>
        <w:rPr>
          <w:b/>
          <w:sz w:val="22"/>
          <w:szCs w:val="22"/>
        </w:rPr>
      </w:pPr>
      <w:r w:rsidRPr="00C019E3">
        <w:rPr>
          <w:sz w:val="22"/>
          <w:szCs w:val="22"/>
        </w:rPr>
        <w:t xml:space="preserve">Stečajni upravitelj je </w:t>
      </w:r>
      <w:r w:rsidR="002677B6" w:rsidRPr="00C019E3">
        <w:rPr>
          <w:sz w:val="22"/>
          <w:szCs w:val="22"/>
        </w:rPr>
        <w:t>uradio završni račun stečajnog dužnika</w:t>
      </w:r>
      <w:r w:rsidR="00943F1D" w:rsidRPr="00C019E3">
        <w:rPr>
          <w:sz w:val="22"/>
          <w:szCs w:val="22"/>
        </w:rPr>
        <w:t xml:space="preserve"> (list spisa 406)</w:t>
      </w:r>
      <w:r w:rsidRPr="00C019E3">
        <w:rPr>
          <w:sz w:val="22"/>
          <w:szCs w:val="22"/>
        </w:rPr>
        <w:t xml:space="preserve">, </w:t>
      </w:r>
      <w:r w:rsidRPr="00C019E3">
        <w:rPr>
          <w:bCs/>
          <w:sz w:val="22"/>
          <w:szCs w:val="22"/>
        </w:rPr>
        <w:t>te je</w:t>
      </w:r>
      <w:r w:rsidR="002677B6" w:rsidRPr="00C019E3">
        <w:rPr>
          <w:bCs/>
          <w:sz w:val="22"/>
          <w:szCs w:val="22"/>
        </w:rPr>
        <w:t xml:space="preserve"> podnio izvješće </w:t>
      </w:r>
      <w:r w:rsidR="00420CEA" w:rsidRPr="00C019E3">
        <w:rPr>
          <w:sz w:val="22"/>
          <w:szCs w:val="22"/>
        </w:rPr>
        <w:t xml:space="preserve">(list spisa </w:t>
      </w:r>
      <w:r w:rsidR="00943F1D" w:rsidRPr="00C019E3">
        <w:rPr>
          <w:sz w:val="22"/>
          <w:szCs w:val="22"/>
        </w:rPr>
        <w:t xml:space="preserve">428) </w:t>
      </w:r>
      <w:r w:rsidR="002677B6" w:rsidRPr="00C019E3">
        <w:rPr>
          <w:bCs/>
          <w:sz w:val="22"/>
          <w:szCs w:val="22"/>
        </w:rPr>
        <w:t xml:space="preserve">da su vjerovnici namireni </w:t>
      </w:r>
      <w:r w:rsidR="00C019E3" w:rsidRPr="00C019E3">
        <w:rPr>
          <w:bCs/>
          <w:sz w:val="22"/>
          <w:szCs w:val="22"/>
        </w:rPr>
        <w:t>prema završnom diobenom popisu</w:t>
      </w:r>
      <w:r w:rsidRPr="00C019E3">
        <w:rPr>
          <w:sz w:val="22"/>
          <w:szCs w:val="22"/>
        </w:rPr>
        <w:t>.</w:t>
      </w:r>
      <w:r w:rsidR="002D161F" w:rsidRPr="00C019E3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F82817" w:rsidR="00F82817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96. st" w:name="ProductID"/>
        </w:smartTagPr>
        <w:r w:rsidR="00F82817" w:rsidRPr="0026483B">
          <w:rPr>
            <w:sz w:val="22"/>
            <w:szCs w:val="22"/>
          </w:rPr>
          <w:t>196. st</w:t>
        </w:r>
      </w:smartTag>
      <w:r w:rsidR="00F82817"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F82817" w:rsidP="00F82817" w:rsidR="00F82817" w:rsidRPr="0026483B">
      <w:pPr>
        <w:jc w:val="both"/>
        <w:rPr>
          <w:sz w:val="22"/>
          <w:szCs w:val="22"/>
        </w:rPr>
      </w:pPr>
    </w:p>
    <w:p w:rsidRDefault="00F82817" w:rsidP="00F82817" w:rsidR="00F82817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08673A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Zbog svega navedenog, na temelju spomenutih propisa i čl. </w:t>
      </w:r>
      <w:smartTag w:element="metricconverter" w:uri="urn:schemas-microsoft-com:office:smarttags">
        <w:smartTagPr>
          <w:attr w:val="196. st" w:name="ProductID"/>
        </w:smartTagPr>
        <w:r w:rsidRPr="0008673A">
          <w:rPr>
            <w:sz w:val="22"/>
            <w:szCs w:val="22"/>
          </w:rPr>
          <w:t>196. st</w:t>
        </w:r>
      </w:smartTag>
      <w:r w:rsidRPr="0008673A">
        <w:rPr>
          <w:sz w:val="22"/>
          <w:szCs w:val="22"/>
        </w:rPr>
        <w:t xml:space="preserve">. 1. </w:t>
      </w:r>
      <w:r w:rsidR="00DA3DF9" w:rsidRPr="0008673A">
        <w:rPr>
          <w:sz w:val="22"/>
          <w:szCs w:val="22"/>
        </w:rPr>
        <w:t xml:space="preserve">SZ, </w:t>
      </w:r>
      <w:r w:rsidRPr="0008673A">
        <w:rPr>
          <w:sz w:val="22"/>
          <w:szCs w:val="22"/>
        </w:rPr>
        <w:t>odlučeno je kao u izreci.</w:t>
      </w:r>
    </w:p>
    <w:p w:rsidRDefault="000906E4" w:rsidP="000906E4" w:rsidR="000906E4" w:rsidRPr="0008673A">
      <w:pPr>
        <w:jc w:val="center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Dubrovniku</w:t>
      </w:r>
      <w:r w:rsidRPr="00C019E3">
        <w:rPr>
          <w:b/>
          <w:sz w:val="22"/>
          <w:szCs w:val="22"/>
        </w:rPr>
        <w:t xml:space="preserve">, </w:t>
      </w:r>
      <w:r w:rsidR="00920CAC" w:rsidRPr="00C019E3">
        <w:rPr>
          <w:b/>
          <w:sz w:val="22"/>
          <w:szCs w:val="22"/>
        </w:rPr>
        <w:t>1</w:t>
      </w:r>
      <w:r w:rsidR="00C019E3" w:rsidRPr="00C019E3">
        <w:rPr>
          <w:b/>
          <w:sz w:val="22"/>
          <w:szCs w:val="22"/>
        </w:rPr>
        <w:t>4</w:t>
      </w:r>
      <w:r w:rsidR="00920CAC" w:rsidRPr="00C019E3">
        <w:rPr>
          <w:b/>
          <w:sz w:val="22"/>
          <w:szCs w:val="22"/>
        </w:rPr>
        <w:t xml:space="preserve">. </w:t>
      </w:r>
      <w:r w:rsidR="00C019E3" w:rsidRPr="00C019E3">
        <w:rPr>
          <w:b/>
          <w:sz w:val="22"/>
          <w:szCs w:val="22"/>
        </w:rPr>
        <w:t>siječnja</w:t>
      </w:r>
      <w:r w:rsidR="0008673A" w:rsidRPr="00C019E3">
        <w:rPr>
          <w:b/>
          <w:sz w:val="22"/>
          <w:szCs w:val="22"/>
        </w:rPr>
        <w:t xml:space="preserve"> </w:t>
      </w:r>
      <w:r w:rsidRPr="00C019E3">
        <w:rPr>
          <w:b/>
          <w:sz w:val="22"/>
          <w:szCs w:val="22"/>
        </w:rPr>
        <w:t>20</w:t>
      </w:r>
      <w:r w:rsidR="007D6F54" w:rsidRPr="00C019E3">
        <w:rPr>
          <w:b/>
          <w:sz w:val="22"/>
          <w:szCs w:val="22"/>
        </w:rPr>
        <w:t>1</w:t>
      </w:r>
      <w:r w:rsidR="00C019E3" w:rsidRPr="00C019E3">
        <w:rPr>
          <w:b/>
          <w:sz w:val="22"/>
          <w:szCs w:val="22"/>
        </w:rPr>
        <w:t>6</w:t>
      </w:r>
      <w:r w:rsidRPr="00C019E3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 xml:space="preserve">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AA15B0" w:rsidR="00AA15B0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C019E3">
        <w:rPr>
          <w:sz w:val="22"/>
          <w:szCs w:val="22"/>
        </w:rPr>
        <w:t>14</w:t>
      </w:r>
      <w:r w:rsidR="00032C00" w:rsidRPr="00C019E3">
        <w:rPr>
          <w:sz w:val="22"/>
          <w:szCs w:val="22"/>
        </w:rPr>
        <w:t>.0</w:t>
      </w:r>
      <w:r w:rsidR="00C019E3" w:rsidRPr="00C019E3">
        <w:rPr>
          <w:sz w:val="22"/>
          <w:szCs w:val="22"/>
        </w:rPr>
        <w:t>1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C019E3">
        <w:rPr>
          <w:sz w:val="22"/>
          <w:szCs w:val="22"/>
        </w:rPr>
        <w:t>6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A3DF9" w:rsidP="00DA3DF9" w:rsidR="002712E4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C26438" w:rsidRPr="00C24831">
        <w:rPr>
          <w:sz w:val="22"/>
          <w:szCs w:val="22"/>
        </w:rPr>
        <w:t xml:space="preserve"> predlagatelju </w:t>
      </w:r>
      <w:r w:rsidR="000F5FFB">
        <w:rPr>
          <w:sz w:val="22"/>
          <w:szCs w:val="22"/>
        </w:rPr>
        <w:t>po</w:t>
      </w:r>
      <w:r w:rsidR="00920CAC">
        <w:rPr>
          <w:sz w:val="22"/>
          <w:szCs w:val="22"/>
        </w:rPr>
        <w:t xml:space="preserve"> </w:t>
      </w:r>
      <w:r w:rsidR="002712E4" w:rsidRPr="002712E4">
        <w:rPr>
          <w:sz w:val="22"/>
          <w:szCs w:val="22"/>
        </w:rPr>
        <w:t xml:space="preserve">ŽDO Dubrovnik, Građansko-upravni odjel, </w:t>
      </w:r>
    </w:p>
    <w:p w:rsidRDefault="00C26438" w:rsidP="00FF73BD" w:rsidR="00FF73BD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DA3DF9" w:rsidRPr="00C24831">
        <w:rPr>
          <w:sz w:val="22"/>
          <w:szCs w:val="22"/>
        </w:rPr>
        <w:t>stečajnom upravitelju,</w:t>
      </w:r>
    </w:p>
    <w:p w:rsidRDefault="00FF73BD" w:rsidP="00FF73BD" w:rsidR="00FF73BD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F5FFB">
        <w:rPr>
          <w:sz w:val="22"/>
          <w:szCs w:val="22"/>
        </w:rPr>
        <w:t>FINA,</w:t>
      </w:r>
      <w:r w:rsidRPr="00FF73BD">
        <w:rPr>
          <w:sz w:val="22"/>
          <w:szCs w:val="22"/>
        </w:rPr>
        <w:t xml:space="preserve"> </w:t>
      </w:r>
    </w:p>
    <w:p w:rsidRDefault="00FF73BD" w:rsidP="00FF73BD" w:rsidR="00FF73BD" w:rsidRPr="002712E4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712E4">
        <w:rPr>
          <w:sz w:val="22"/>
          <w:szCs w:val="22"/>
        </w:rPr>
        <w:t>Raiffeisenbank Austria d.d.,</w:t>
      </w:r>
    </w:p>
    <w:p w:rsidRDefault="00247AED" w:rsidP="00DA3DF9" w:rsidR="00FF73BD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C26438" w:rsidRPr="00C24831">
        <w:rPr>
          <w:sz w:val="22"/>
          <w:szCs w:val="22"/>
        </w:rPr>
        <w:t xml:space="preserve"> Porezna uprava, Ispostava Dubrovnik,</w:t>
      </w:r>
      <w:r w:rsidR="00FF73BD" w:rsidRPr="00FF73BD">
        <w:rPr>
          <w:sz w:val="22"/>
          <w:szCs w:val="22"/>
        </w:rPr>
        <w:t xml:space="preserve"> </w:t>
      </w:r>
    </w:p>
    <w:p w:rsidRDefault="00247AED" w:rsidP="00C539B2" w:rsidR="00DA3DF9" w:rsidRPr="00C24831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DA3DF9" w:rsidRPr="00C24831">
        <w:rPr>
          <w:sz w:val="22"/>
          <w:szCs w:val="22"/>
        </w:rPr>
        <w:t xml:space="preserve"> </w:t>
      </w:r>
      <w:r w:rsidR="00B1529A">
        <w:rPr>
          <w:sz w:val="22"/>
          <w:szCs w:val="22"/>
        </w:rPr>
        <w:t xml:space="preserve">e </w:t>
      </w:r>
      <w:r w:rsidR="00DA3DF9" w:rsidRPr="00C24831">
        <w:rPr>
          <w:sz w:val="22"/>
          <w:szCs w:val="22"/>
        </w:rPr>
        <w:t>oglasna ploča suda,</w:t>
      </w:r>
      <w:r w:rsidR="00B1529A">
        <w:rPr>
          <w:sz w:val="22"/>
          <w:szCs w:val="22"/>
        </w:rPr>
        <w:t xml:space="preserve"> uz</w:t>
      </w:r>
      <w:r w:rsidR="00DA3DF9" w:rsidRPr="00C24831">
        <w:rPr>
          <w:sz w:val="22"/>
          <w:szCs w:val="22"/>
        </w:rPr>
        <w:t xml:space="preserve"> oglas</w:t>
      </w:r>
      <w:r w:rsidR="00B1529A">
        <w:rPr>
          <w:sz w:val="22"/>
          <w:szCs w:val="22"/>
        </w:rPr>
        <w:t>,</w:t>
      </w:r>
    </w:p>
    <w:p w:rsidRDefault="00C24831" w:rsidP="00DA3DF9" w:rsidR="00DA3DF9" w:rsidRPr="00C24831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DA3DF9" w:rsidRPr="00C24831">
        <w:rPr>
          <w:sz w:val="22"/>
          <w:szCs w:val="22"/>
        </w:rPr>
        <w:t xml:space="preserve"> </w:t>
      </w:r>
      <w:r w:rsidR="00C26438" w:rsidRPr="00C24831">
        <w:rPr>
          <w:sz w:val="22"/>
          <w:szCs w:val="22"/>
        </w:rPr>
        <w:t>sudski registar, ovdje, prije i nakon pravomoćnosti.</w:t>
      </w:r>
    </w:p>
    <w:p w:rsidRDefault="002712E4" w:rsidP="002712E4" w:rsidR="002712E4" w:rsidRPr="002712E4">
      <w:pPr>
        <w:ind w:left="360"/>
        <w:jc w:val="both"/>
        <w:rPr>
          <w:sz w:val="22"/>
          <w:szCs w:val="22"/>
        </w:rPr>
      </w:pPr>
    </w:p>
    <w:p w:rsidRDefault="00C24831" w:rsidP="00DA3DF9" w:rsidR="00C24831">
      <w:pPr>
        <w:ind w:left="360"/>
        <w:jc w:val="both"/>
        <w:rPr>
          <w:sz w:val="22"/>
          <w:szCs w:val="22"/>
        </w:rPr>
      </w:pPr>
    </w:p>
    <w:sectPr w:rsidSect="00CD2C60" w:rsidR="00C24831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36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2712E4">
      <w:rPr>
        <w:b/>
        <w:sz w:val="22"/>
        <w:szCs w:val="22"/>
      </w:rPr>
      <w:t>571</w:t>
    </w:r>
    <w:r w:rsidRPr="003731E2">
      <w:rPr>
        <w:b/>
        <w:sz w:val="22"/>
        <w:szCs w:val="22"/>
      </w:rPr>
      <w:t>/</w:t>
    </w:r>
    <w:r w:rsidR="002712E4">
      <w:rPr>
        <w:b/>
        <w:sz w:val="22"/>
        <w:szCs w:val="22"/>
      </w:rPr>
      <w:t>20</w:t>
    </w:r>
    <w:r w:rsidRPr="003731E2">
      <w:rPr>
        <w:b/>
        <w:sz w:val="22"/>
        <w:szCs w:val="22"/>
      </w:rPr>
      <w:t>11-</w:t>
    </w:r>
    <w:r w:rsidR="00A21C97">
      <w:rPr>
        <w:b/>
        <w:sz w:val="22"/>
        <w:szCs w:val="22"/>
      </w:rPr>
      <w:t>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626C1"/>
    <w:rsid w:val="00063E9C"/>
    <w:rsid w:val="0007417A"/>
    <w:rsid w:val="00086695"/>
    <w:rsid w:val="0008673A"/>
    <w:rsid w:val="000906E4"/>
    <w:rsid w:val="000A278C"/>
    <w:rsid w:val="000B1326"/>
    <w:rsid w:val="000B4A0E"/>
    <w:rsid w:val="000D024F"/>
    <w:rsid w:val="000F5FFB"/>
    <w:rsid w:val="00104163"/>
    <w:rsid w:val="001813BA"/>
    <w:rsid w:val="001A1308"/>
    <w:rsid w:val="001E33FE"/>
    <w:rsid w:val="00247AED"/>
    <w:rsid w:val="002677B6"/>
    <w:rsid w:val="002712E4"/>
    <w:rsid w:val="0028680A"/>
    <w:rsid w:val="002A0AF8"/>
    <w:rsid w:val="002D161F"/>
    <w:rsid w:val="002D1DCD"/>
    <w:rsid w:val="002D7FAC"/>
    <w:rsid w:val="002E37D9"/>
    <w:rsid w:val="002F33F5"/>
    <w:rsid w:val="002F4339"/>
    <w:rsid w:val="002F528F"/>
    <w:rsid w:val="00310420"/>
    <w:rsid w:val="00315763"/>
    <w:rsid w:val="00352228"/>
    <w:rsid w:val="003731E2"/>
    <w:rsid w:val="003842B7"/>
    <w:rsid w:val="00385376"/>
    <w:rsid w:val="00387A62"/>
    <w:rsid w:val="003A750E"/>
    <w:rsid w:val="00415DEA"/>
    <w:rsid w:val="00420CEA"/>
    <w:rsid w:val="00420E04"/>
    <w:rsid w:val="004623DC"/>
    <w:rsid w:val="004702B2"/>
    <w:rsid w:val="00472F04"/>
    <w:rsid w:val="004934B6"/>
    <w:rsid w:val="004A3B68"/>
    <w:rsid w:val="004A6748"/>
    <w:rsid w:val="004F38DD"/>
    <w:rsid w:val="004F75F4"/>
    <w:rsid w:val="005021C6"/>
    <w:rsid w:val="00505B09"/>
    <w:rsid w:val="0051294A"/>
    <w:rsid w:val="005236B0"/>
    <w:rsid w:val="005319DA"/>
    <w:rsid w:val="005700CD"/>
    <w:rsid w:val="00583A83"/>
    <w:rsid w:val="00595802"/>
    <w:rsid w:val="00595AA6"/>
    <w:rsid w:val="00597ECD"/>
    <w:rsid w:val="005B63A3"/>
    <w:rsid w:val="005C6BA0"/>
    <w:rsid w:val="005E3AEE"/>
    <w:rsid w:val="005E5114"/>
    <w:rsid w:val="005F213A"/>
    <w:rsid w:val="00607ADC"/>
    <w:rsid w:val="00644A52"/>
    <w:rsid w:val="006817E6"/>
    <w:rsid w:val="006A2BEE"/>
    <w:rsid w:val="006E5197"/>
    <w:rsid w:val="007409D3"/>
    <w:rsid w:val="00753660"/>
    <w:rsid w:val="007B52C6"/>
    <w:rsid w:val="007D6691"/>
    <w:rsid w:val="007D6F54"/>
    <w:rsid w:val="007F067D"/>
    <w:rsid w:val="008061DF"/>
    <w:rsid w:val="008263E1"/>
    <w:rsid w:val="00841865"/>
    <w:rsid w:val="00867B89"/>
    <w:rsid w:val="008735A5"/>
    <w:rsid w:val="008B1D9E"/>
    <w:rsid w:val="008C33D0"/>
    <w:rsid w:val="008D57EA"/>
    <w:rsid w:val="00903457"/>
    <w:rsid w:val="00910CCD"/>
    <w:rsid w:val="00920CAC"/>
    <w:rsid w:val="00922233"/>
    <w:rsid w:val="0094027D"/>
    <w:rsid w:val="00943F1D"/>
    <w:rsid w:val="00963105"/>
    <w:rsid w:val="009635CE"/>
    <w:rsid w:val="009E3778"/>
    <w:rsid w:val="009F54D7"/>
    <w:rsid w:val="009F5C62"/>
    <w:rsid w:val="00A21C97"/>
    <w:rsid w:val="00A36710"/>
    <w:rsid w:val="00A65FDE"/>
    <w:rsid w:val="00AA15B0"/>
    <w:rsid w:val="00AB17A5"/>
    <w:rsid w:val="00AD4570"/>
    <w:rsid w:val="00AF4556"/>
    <w:rsid w:val="00AF7762"/>
    <w:rsid w:val="00B07481"/>
    <w:rsid w:val="00B11FDE"/>
    <w:rsid w:val="00B1529A"/>
    <w:rsid w:val="00B2406F"/>
    <w:rsid w:val="00B24CDF"/>
    <w:rsid w:val="00B36E34"/>
    <w:rsid w:val="00B628FE"/>
    <w:rsid w:val="00B7199F"/>
    <w:rsid w:val="00BB5A6A"/>
    <w:rsid w:val="00BB7645"/>
    <w:rsid w:val="00BC79FD"/>
    <w:rsid w:val="00BE31C7"/>
    <w:rsid w:val="00BE6325"/>
    <w:rsid w:val="00BF2880"/>
    <w:rsid w:val="00C019E3"/>
    <w:rsid w:val="00C149BE"/>
    <w:rsid w:val="00C23684"/>
    <w:rsid w:val="00C24831"/>
    <w:rsid w:val="00C26438"/>
    <w:rsid w:val="00C32E41"/>
    <w:rsid w:val="00C539B2"/>
    <w:rsid w:val="00C84A10"/>
    <w:rsid w:val="00CB61F3"/>
    <w:rsid w:val="00CD2C60"/>
    <w:rsid w:val="00D03B49"/>
    <w:rsid w:val="00D131ED"/>
    <w:rsid w:val="00D13C79"/>
    <w:rsid w:val="00D3103D"/>
    <w:rsid w:val="00D33878"/>
    <w:rsid w:val="00D41BE4"/>
    <w:rsid w:val="00D5360C"/>
    <w:rsid w:val="00D64A19"/>
    <w:rsid w:val="00D843D8"/>
    <w:rsid w:val="00D975FE"/>
    <w:rsid w:val="00DA3DF9"/>
    <w:rsid w:val="00E11F55"/>
    <w:rsid w:val="00E245E2"/>
    <w:rsid w:val="00E25525"/>
    <w:rsid w:val="00E26D58"/>
    <w:rsid w:val="00E97616"/>
    <w:rsid w:val="00EA57DC"/>
    <w:rsid w:val="00F0033D"/>
    <w:rsid w:val="00F1052C"/>
    <w:rsid w:val="00F17D88"/>
    <w:rsid w:val="00F24833"/>
    <w:rsid w:val="00F256D5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C23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8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8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8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8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C23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8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8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8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8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2011.</izvorni_sadrzaj>
    <derivirana_varijabla naziv="DomainObject.Predmet.DatumOsnivanja_1">22.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St-571/2011</izvorni_sadrzaj>
    <derivirana_varijabla naziv="DomainObject.Predmet.OznakaBroj_1">St-571/2011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AVIA d.o.o. za proizvodnju i trgovinu - "u stečaju"</izvorni_sadrzaj>
    <derivirana_varijabla naziv="DomainObject.Predmet.ProtustrankaFormated_1">  AUTO CENTAR AVIA d.o.o. za proizvodnju i trgovinu - "u stečaju"</derivirana_varijabla>
  </DomainObject.Predmet.ProtustrankaFormated>
  <DomainObject.Predmet.ProtustrankaFormatedOIB>
    <izvorni_sadrzaj>  AUTO CENTAR AVIA d.o.o. za proizvodnju i trgovinu - "u stečaju", OIB 50179659925</izvorni_sadrzaj>
    <derivirana_varijabla naziv="DomainObject.Predmet.ProtustrankaFormatedOIB_1">  AUTO CENTAR AVIA d.o.o. za proizvodnju i trgovinu - "u stečaju", OIB 50179659925</derivirana_varijabla>
  </DomainObject.Predmet.ProtustrankaFormatedOIB>
  <DomainObject.Predmet.ProtustrankaFormatedWithAdress>
    <izvorni_sadrzaj> AUTO CENTAR AVIA d.o.o. za proizvodnju i trgovinu - "u stečaju", Čibača, Servisna zona, Mlini</izvorni_sadrzaj>
    <derivirana_varijabla naziv="DomainObject.Predmet.ProtustrankaFormatedWithAdress_1"> AUTO CENTAR AVIA d.o.o. za proizvodnju i trgovinu - "u stečaju", Čibača, Servisna zona, Mlini</derivirana_varijabla>
  </DomainObject.Predmet.ProtustrankaFormatedWithAdress>
  <DomainObject.Predmet.ProtustrankaFormatedWithAdressOIB>
    <izvorni_sadrzaj> AUTO CENTAR AVIA d.o.o. za proizvodnju i trgovinu - "u stečaju", OIB 50179659925, Čibača, Servisna zona, Mlini</izvorni_sadrzaj>
    <derivirana_varijabla naziv="DomainObject.Predmet.ProtustrankaFormatedWithAdressOIB_1"> AUTO CENTAR AVIA d.o.o. za proizvodnju i trgovinu - "u stečaju", OIB 50179659925, Čibača, Servisna zona, Mlini</derivirana_varijabla>
  </DomainObject.Predmet.ProtustrankaFormatedWithAdressOIB>
  <DomainObject.Predmet.ProtustrankaWithAdress>
    <izvorni_sadrzaj>AUTO CENTAR AVIA d.o.o. za proizvodnju i trgovinu - "u stečaju" Čibača, Servisna zona, Mlini</izvorni_sadrzaj>
    <derivirana_varijabla naziv="DomainObject.Predmet.ProtustrankaWithAdress_1">AUTO CENTAR AVIA d.o.o. za proizvodnju i trgovinu - "u stečaju" Čibača, Servisna zona, Mlini</derivirana_varijabla>
  </DomainObject.Predmet.ProtustrankaWithAdress>
  <DomainObject.Predmet.ProtustrankaWithAdressOIB>
    <izvorni_sadrzaj>AUTO CENTAR AVIA d.o.o. za proizvodnju i trgovinu - "u stečaju", OIB 50179659925, Čibača, Servisna zona, Mlini</izvorni_sadrzaj>
    <derivirana_varijabla naziv="DomainObject.Predmet.ProtustrankaWithAdressOIB_1">AUTO CENTAR AVIA d.o.o. za proizvodnju i trgovinu - "u stečaju", OIB 50179659925, Čibača, Servisna zona, Mlini</derivirana_varijabla>
  </DomainObject.Predmet.ProtustrankaWithAdressOIB>
  <DomainObject.Predmet.ProtustrankaNazivFormated>
    <izvorni_sadrzaj>AUTO CENTAR AVIA d.o.o. za proizvodnju i trgovinu - "u stečaju"</izvorni_sadrzaj>
    <derivirana_varijabla naziv="DomainObject.Predmet.ProtustrankaNazivFormated_1">AUTO CENTAR AVIA d.o.o. za proizvodnju i trgovinu - "u stečaju"</derivirana_varijabla>
  </DomainObject.Predmet.ProtustrankaNazivFormated>
  <DomainObject.Predmet.ProtustrankaNazivFormatedOIB>
    <izvorni_sadrzaj>AUTO CENTAR AVIA d.o.o. za proizvodnju i trgovinu - "u stečaju", OIB 50179659925</izvorni_sadrzaj>
    <derivirana_varijabla naziv="DomainObject.Predmet.ProtustrankaNazivFormatedOIB_1">AUTO CENTAR AVIA d.o.o. za proizvodnju i trgovinu - "u stečaju", OIB 50179659925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DUBROVNIK</izvorni_sadrzaj>
    <derivirana_varijabla naziv="DomainObject.Predmet.StrankaFormated_1">  REPUBLIKA HRVATSKA MINISTARSTVO FINANCIJA, POREZNA UPRAVA, PODRUČNI URED DUBROVNIK</derivirana_varijabla>
  </DomainObject.Predmet.StrankaFormated>
  <DomainObject.Predmet.StrankaFormatedOIB>
    <izvorni_sadrzaj>  REPUBLIKA HRVATSKA MINISTARSTVO FINANCIJA, POREZNA UPRAVA, PODRUČNI URED DUBROVNIK</izvorni_sadrzaj>
    <derivirana_varijabla naziv="DomainObject.Predmet.StrankaFormatedOIB_1">  REPUBLIKA HRVATSKA MINISTARSTVO FINANCIJA, POREZNA UPRAVA, PODRUČNI URED DUBROVNIK</derivirana_varijabla>
  </DomainObject.Predmet.StrankaFormatedOIB>
  <DomainObject.Predmet.StrankaFormatedWithAdress>
    <izvorni_sadrzaj> REPUBLIKA HRVATSKA MINISTARSTVO FINANCIJA, POREZNA UPRAVA, PODRUČNI URED DUBROVNIK, 20000, Dubrovnik</izvorni_sadrzaj>
    <derivirana_varijabla naziv="DomainObject.Predmet.StrankaFormatedWithAdress_1"> REPUBLIKA HRVATSKA MINISTARSTVO FINANCIJA, POREZNA UPRAVA, PODRUČNI URED DUBROVNIK, 20000, Dubrovnik</derivirana_varijabla>
  </DomainObject.Predmet.StrankaFormatedWithAdress>
  <DomainObject.Predmet.StrankaFormatedWithAdressOIB>
    <izvorni_sadrzaj> REPUBLIKA HRVATSKA MINISTARSTVO FINANCIJA, POREZNA UPRAVA, PODRUČNI URED DUBROVNIK, 20000, Dubrovnik</izvorni_sadrzaj>
    <derivirana_varijabla naziv="DomainObject.Predmet.StrankaFormatedWithAdressOIB_1"> REPUBLIKA HRVATSKA MINISTARSTVO FINANCIJA, POREZNA UPRAVA, PODRUČNI URED DUBROVNIK, 20000, Dubrovnik</derivirana_varijabla>
  </DomainObject.Predmet.StrankaFormatedWithAdressOIB>
  <DomainObject.Predmet.StrankaWithAdress>
    <izvorni_sadrzaj>REPUBLIKA HRVATSKA MINISTARSTVO FINANCIJA, POREZNA UPRAVA, PODRUČNI URED DUBROVNIK 20000,Dubrovnik</izvorni_sadrzaj>
    <derivirana_varijabla naziv="DomainObject.Predmet.StrankaWithAdress_1">REPUBLIKA HRVATSKA MINISTARSTVO FINANCIJA, POREZNA UPRAVA, PODRUČNI URED DUBROVNIK 20000,Dubrovnik</derivirana_varijabla>
  </DomainObject.Predmet.StrankaWithAdress>
  <DomainObject.Predmet.StrankaWithAdressOIB>
    <izvorni_sadrzaj>REPUBLIKA HRVATSKA MINISTARSTVO FINANCIJA, POREZNA UPRAVA, PODRUČNI URED DUBROVNIK, 20000,Dubrovnik</izvorni_sadrzaj>
    <derivirana_varijabla naziv="DomainObject.Predmet.StrankaWithAdressOIB_1">REPUBLIKA HRVATSKA MINISTARSTVO FINANCIJA, POREZNA UPRAVA, PODRUČNI URED DUBROVNIK, 20000,Dubrovnik</derivirana_varijabla>
  </DomainObject.Predmet.StrankaWithAdressOIB>
  <DomainObject.Predmet.StrankaNazivFormated>
    <izvorni_sadrzaj>REPUBLIKA HRVATSKA MINISTARSTVO FINANCIJA, POREZNA UPRAVA, PODRUČNI URED DUBROVNIK</izvorni_sadrzaj>
    <derivirana_varijabla naziv="DomainObject.Predmet.StrankaNazivFormated_1">REPUBLIKA HRVATSKA MINISTARSTVO FINANCIJA, POREZNA UPRAVA, PODRUČNI URED DUBROVNIK</derivirana_varijabla>
  </DomainObject.Predmet.StrankaNazivFormated>
  <DomainObject.Predmet.StrankaNazivFormatedOIB>
    <izvorni_sadrzaj>REPUBLIKA HRVATSKA MINISTARSTVO FINANCIJA, POREZNA UPRAVA, PODRUČNI URED DUBROVNIK</izvorni_sadrzaj>
    <derivirana_varijabla naziv="DomainObject.Predmet.StrankaNazivFormatedOIB_1">REPUBLIKA HRVATSKA MINISTARSTVO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4144982.01</izvorni_sadrzaj>
    <derivirana_varijabla naziv="DomainObject.Predmet.TrenutnaVrijednost_1">4144982.01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 MINISTARSTVO FINANCIJA, POREZNA UPRAVA, PODRUČNI URED DUBROVNIK</item>
    </izvorni_sadrzaj>
    <derivirana_varijabla naziv="DomainObject.Predmet.StrankaListFormated_1">
      <item>REPUBLIKA HRVATSKA MINISTARSTVO FINANCIJA, POREZNA UPRAVA, PODRUČNI URED DUBROVNIK</item>
    </derivirana_varijabla>
  </DomainObject.Predmet.StrankaListFormated>
  <DomainObject.Predmet.StrankaListFormatedOIB>
    <izvorni_sadrzaj>
      <item>REPUBLIKA HRVATSKA MINISTARSTVO FINANCIJA, POREZNA UPRAVA, PODRUČNI URED DUBROVNIK</item>
    </izvorni_sadrzaj>
    <derivirana_varijabla naziv="DomainObject.Predmet.StrankaListFormatedOIB_1">
      <item>REPUBLIKA HRVATSKA MINISTARSTVO FINANCIJA, POREZNA UPRAVA, PODRUČNI URED DUBROVNIK</item>
    </derivirana_varijabla>
  </DomainObject.Predmet.StrankaListFormatedOIB>
  <DomainObject.Predmet.StrankaListFormatedWithAdress>
    <izvorni_sadrzaj>
      <item>REPUBLIKA HRVATSKA MINISTARSTVO FINANCIJA, POREZNA UPRAVA, PODRUČNI URED DUBROVNIK, 20000, Dubrovnik</item>
    </izvorni_sadrzaj>
    <derivirana_varijabla naziv="DomainObject.Predmet.StrankaListFormatedWithAdress_1">
      <item>REPUBLIKA HRVATSKA MINISTARSTVO FINANCIJA, POREZNA UPRAVA, PODRUČNI URED DUBROVNIK, 20000, Dubrovnik</item>
    </derivirana_varijabla>
  </DomainObject.Predmet.StrankaListFormatedWithAdress>
  <DomainObject.Predmet.StrankaListFormatedWithAdressOIB>
    <izvorni_sadrzaj>
      <item>REPUBLIKA HRVATSKA MINISTARSTVO FINANCIJA, POREZNA UPRAVA, PODRUČNI URED DUBROVNIK, 20000, Dubrovnik</item>
    </izvorni_sadrzaj>
    <derivirana_varijabla naziv="DomainObject.Predmet.StrankaListFormatedWithAdressOIB_1">
      <item>REPUBLIKA HRVATSKA MINISTARSTVO FINANCIJA, POREZNA UPRAVA, PODRUČNI URED DUBROVNIK, 20000, Dubrovnik</item>
    </derivirana_varijabla>
  </DomainObject.Predmet.StrankaListFormatedWithAdressOIB>
  <DomainObject.Predmet.StrankaListNazivFormated>
    <izvorni_sadrzaj>
      <item>REPUBLIKA HRVATSKA MINISTARSTVO FINANCIJA, POREZNA UPRAVA, PODRUČNI URED DUBROVNIK</item>
    </izvorni_sadrzaj>
    <derivirana_varijabla naziv="DomainObject.Predmet.StrankaListNazivFormated_1">
      <item>REPUBLIKA HRVATSKA MINISTARSTVO FINANCIJA, POREZNA UPRAVA, PODRUČNI URED DUBROVNIK</item>
    </derivirana_varijabla>
  </DomainObject.Predmet.StrankaListNazivFormated>
  <DomainObject.Predmet.StrankaListNazivFormatedOIB>
    <izvorni_sadrzaj>
      <item>REPUBLIKA HRVATSKA MINISTARSTVO FINANCIJA, POREZNA UPRAVA, PODRUČNI URED DUBROVNIK</item>
    </izvorni_sadrzaj>
    <derivirana_varijabla naziv="DomainObject.Predmet.StrankaListNazivFormatedOIB_1">
      <item>REPUBLIKA HRVATSKA MINISTARSTVO FINANCIJA, POREZNA UPRAVA, PODRUČNI URED DUBROVNIK</item>
    </derivirana_varijabla>
  </DomainObject.Predmet.StrankaListNazivFormatedOIB>
  <DomainObject.Predmet.ProtuStrankaListFormated>
    <izvorni_sadrzaj>
      <item>AUTO CENTAR AVIA d.o.o. za proizvodnju i trgovinu - "u stečaju"</item>
    </izvorni_sadrzaj>
    <derivirana_varijabla naziv="DomainObject.Predmet.ProtuStrankaListFormated_1">
      <item>AUTO CENTAR AVIA d.o.o. za proizvodnju i trgovinu - "u stečaju"</item>
    </derivirana_varijabla>
  </DomainObject.Predmet.ProtuStrankaListFormated>
  <DomainObject.Predmet.ProtuStrankaListFormatedOIB>
    <izvorni_sadrzaj>
      <item>AUTO CENTAR AVIA d.o.o. za proizvodnju i trgovinu - "u stečaju", OIB 50179659925</item>
    </izvorni_sadrzaj>
    <derivirana_varijabla naziv="DomainObject.Predmet.ProtuStrankaListFormatedOIB_1">
      <item>AUTO CENTAR AVIA d.o.o. za proizvodnju i trgovinu - "u stečaju", OIB 50179659925</item>
    </derivirana_varijabla>
  </DomainObject.Predmet.ProtuStrankaListFormatedOIB>
  <DomainObject.Predmet.ProtuStrankaListFormatedWithAdress>
    <izvorni_sadrzaj>
      <item>AUTO CENTAR AVIA d.o.o. za proizvodnju i trgovinu - "u stečaju", Čibača, Servisna zona, Mlini</item>
    </izvorni_sadrzaj>
    <derivirana_varijabla naziv="DomainObject.Predmet.ProtuStrankaListFormatedWithAdress_1">
      <item>AUTO CENTAR AVIA d.o.o. za proizvodnju i trgovinu - "u stečaju", Čibača, Servisna zona, Mlini</item>
    </derivirana_varijabla>
  </DomainObject.Predmet.ProtuStrankaListFormatedWithAdress>
  <DomainObject.Predmet.ProtuStrankaListFormatedWithAdressOIB>
    <izvorni_sadrzaj>
      <item>AUTO CENTAR AVIA d.o.o. za proizvodnju i trgovinu - "u stečaju", OIB 50179659925, Čibača, Servisna zona, Mlini</item>
    </izvorni_sadrzaj>
    <derivirana_varijabla naziv="DomainObject.Predmet.ProtuStrankaListFormatedWithAdressOIB_1">
      <item>AUTO CENTAR AVIA d.o.o. za proizvodnju i trgovinu - "u stečaju", OIB 50179659925, Čibača, Servisna zona, Mlini</item>
    </derivirana_varijabla>
  </DomainObject.Predmet.ProtuStrankaListFormatedWithAdressOIB>
  <DomainObject.Predmet.ProtuStrankaListNazivFormated>
    <izvorni_sadrzaj>
      <item>AUTO CENTAR AVIA d.o.o. za proizvodnju i trgovinu - "u stečaju"</item>
    </izvorni_sadrzaj>
    <derivirana_varijabla naziv="DomainObject.Predmet.ProtuStrankaListNazivFormated_1">
      <item>AUTO CENTAR AVIA d.o.o. za proizvodnju i trgovinu - "u stečaju"</item>
    </derivirana_varijabla>
  </DomainObject.Predmet.ProtuStrankaListNazivFormated>
  <DomainObject.Predmet.ProtuStrankaListNazivFormatedOIB>
    <izvorni_sadrzaj>
      <item>AUTO CENTAR AVIA d.o.o. za proizvodnju i trgovinu - "u stečaju", OIB 50179659925</item>
    </izvorni_sadrzaj>
    <derivirana_varijabla naziv="DomainObject.Predmet.ProtuStrankaListNazivFormatedOIB_1">
      <item>AUTO CENTAR AVIA d.o.o. za proizvodnju i trgovinu - "u stečaju", OIB 50179659925</item>
    </derivirana_varijabla>
  </DomainObject.Predmet.ProtuStrankaListNazivFormatedOIB>
  <DomainObject.Predmet.OstaliListFormated>
    <izvorni_sadrzaj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izvorni_sadrzaj>
    <derivirana_varijabla naziv="DomainObject.Predmet.OstaliListFormated_1"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derivirana_varijabla>
  </DomainObject.Predmet.OstaliListFormated>
  <DomainObject.Predmet.OstaliListFormatedOIB>
    <izvorni_sadrzaj>
      <item>ŽDO DUBROVNIK</item>
      <item>IVO ŠIMUNOVIĆ</item>
      <item>IVO BOROVINA</item>
      <item>STIJEPO DERANJA</item>
      <item>Hrvatski Telekom d.d., OIB 81793146560</item>
      <item>NIKOLA MILOŠEVIĆ</item>
      <item>VERICA MOJAŠ</item>
      <item>Raiffeisenbank Austria d.d., OIB 53056966535</item>
      <item>NIKOLA KRALJEVIĆ</item>
      <item>IVO ŠIMUNOVIĆ</item>
      <item>P.Z. AUTO društvo s ograničenom odgovornošću za trgovinu na veliko i malo, OIB 56007827423</item>
      <item>HP - Hrvatska pošta d.d., OIB 87311810356</item>
      <item>MAROJE PAVIĆ</item>
      <item>TONI BOBAN</item>
      <item>PERO ČUPIĆ</item>
      <item>Alpe-Adria poslovodstvo društvo s ograničenom odgovornošću za promet nekretnina, OIB 99488126785</item>
      <item>POREZNA UPRAVA</item>
      <item>DANICA MARIČIĆ</item>
      <item>KARMEN TOMAŠEVIĆ</item>
      <item>INES BRAILO</item>
      <item>CROATIA zdravstveno osiguranje dioničko društvo, OIB 45302812775</item>
      <item>IVICA VLAHUŠIĆ</item>
      <item>IGH TURIZAM d.o.o. za usluge i trgovinu, OIB 80880830136</item>
      <item>DENIS HASANSPAHIĆ</item>
      <item>LUKO GLAVINJA</item>
      <item>HYPO-LEASING KROATIEN, društvo za financiranje, d.o.o., OIB 87064273078</item>
      <item>AUTO-DUBROVNIK dioničko društvo za remontno-servisne i trgovačke usluge, OIB 68253997791</item>
      <item>IVO MRKONJIĆ</item>
      <item>NARODNE NOVINE d.d., OIB 64546066176</item>
      <item>ANDRIJANO BOROVINA</item>
      <item>DAUS TRUCK, d.o.o. za trgovinu i servis vozila, OIB 95174048745</item>
      <item>ZRAČNA LUKA DUBROVNIK društvo s ograničenom odgovornošću za usluge u zračnom prometu, OIB 63145279942</item>
      <item>WÜRTH-HRVATSKA d.o.o. za trgovinu, usluge i zastupanje, OIB 52641439848</item>
      <item>TONI KUSALIĆ</item>
      <item>LUKA PERUŠKO</item>
      <item>PAVICA GARBIN</item>
      <item>PERO BOROVINA</item>
      <item>KATA GALIĆ</item>
      <item>P.Z. AUTO društvo s ograničenom odgovornošću za trgovinu na veliko i malo, OIB 56007827423</item>
      <item>Odv. Jasminka Dugandžija Mašović</item>
      <item>GRAD DUBROVNIK</item>
      <item>Hrvatska gospodarska komora DNŽ</item>
      <item>Ivanka Sušić, OIB 74811324266</item>
      <item>Panoramabus d.o.o., OIB 57123451910</item>
    </izvorni_sadrzaj>
    <derivirana_varijabla naziv="DomainObject.Predmet.OstaliListFormatedOIB_1">
      <item>ŽDO DUBROVNIK</item>
      <item>IVO ŠIMUNOVIĆ</item>
      <item>IVO BOROVINA</item>
      <item>STIJEPO DERANJA</item>
      <item>Hrvatski Telekom d.d., OIB 81793146560</item>
      <item>NIKOLA MILOŠEVIĆ</item>
      <item>VERICA MOJAŠ</item>
      <item>Raiffeisenbank Austria d.d., OIB 53056966535</item>
      <item>NIKOLA KRALJEVIĆ</item>
      <item>IVO ŠIMUNOVIĆ</item>
      <item>P.Z. AUTO društvo s ograničenom odgovornošću za trgovinu na veliko i malo, OIB 56007827423</item>
      <item>HP - Hrvatska pošta d.d., OIB 87311810356</item>
      <item>MAROJE PAVIĆ</item>
      <item>TONI BOBAN</item>
      <item>PERO ČUPIĆ</item>
      <item>Alpe-Adria poslovodstvo društvo s ograničenom odgovornošću za promet nekretnina, OIB 99488126785</item>
      <item>POREZNA UPRAVA</item>
      <item>DANICA MARIČIĆ</item>
      <item>KARMEN TOMAŠEVIĆ</item>
      <item>INES BRAILO</item>
      <item>CROATIA zdravstveno osiguranje dioničko društvo, OIB 45302812775</item>
      <item>IVICA VLAHUŠIĆ</item>
      <item>IGH TURIZAM d.o.o. za usluge i trgovinu, OIB 80880830136</item>
      <item>DENIS HASANSPAHIĆ</item>
      <item>LUKO GLAVINJA</item>
      <item>HYPO-LEASING KROATIEN, društvo za financiranje, d.o.o., OIB 87064273078</item>
      <item>AUTO-DUBROVNIK dioničko društvo za remontno-servisne i trgovačke usluge, OIB 68253997791</item>
      <item>IVO MRKONJIĆ</item>
      <item>NARODNE NOVINE d.d., OIB 64546066176</item>
      <item>ANDRIJANO BOROVINA</item>
      <item>DAUS TRUCK, d.o.o. za trgovinu i servis vozila, OIB 95174048745</item>
      <item>ZRAČNA LUKA DUBROVNIK društvo s ograničenom odgovornošću za usluge u zračnom prometu, OIB 63145279942</item>
      <item>WÜRTH-HRVATSKA d.o.o. za trgovinu, usluge i zastupanje, OIB 52641439848</item>
      <item>TONI KUSALIĆ</item>
      <item>LUKA PERUŠKO</item>
      <item>PAVICA GARBIN</item>
      <item>PERO BOROVINA</item>
      <item>KATA GALIĆ</item>
      <item>P.Z. AUTO društvo s ograničenom odgovornošću za trgovinu na veliko i malo, OIB 56007827423</item>
      <item>Odv. Jasminka Dugandžija Mašović</item>
      <item>GRAD DUBROVNIK</item>
      <item>Hrvatska gospodarska komora DNŽ</item>
      <item>Ivanka Sušić, OIB 74811324266</item>
      <item>Panoramabus d.o.o., OIB 57123451910</item>
    </derivirana_varijabla>
  </DomainObject.Predmet.OstaliListFormatedOIB>
  <DomainObject.Predmet.OstaliListFormatedWithAdress>
    <izvorni_sadrzaj>
      <item>ŽDO DUBROVNIK</item>
      <item>IVO ŠIMUNOVIĆ, ZLATNI POTOK 30, 20000 Dubrovnik</item>
      <item>IVO BOROVINA, PUT DR. J. LUČIĆA 18, 20207 Mlini</item>
      <item>STIJEPO DERANJA, TUŠIĆI 21, 20215 Gruda</item>
      <item>Hrvatski Telekom d.d., Savska cesta 32, 10000 Zagreb</item>
      <item>NIKOLA MILOŠEVIĆ</item>
      <item>VERICA MOJAŠ, IVA DULČIĆA 23, 20000 Dubrovnik</item>
      <item>Raiffeisenbank Austria d.d., Petrinjska 59, 10000 Zagreb</item>
      <item>NIKOLA KRALJEVIĆ, VINOGRADARSKA 34, 20236 Mokošica</item>
      <item>IVO ŠIMUNOVIĆ, ZLATNI POTOK 13, 20000 Dubrovnik</item>
      <item>P.Z. AUTO društvo s ograničenom odgovornošću za trgovinu na veliko i malo, Zagrebačka 117, 10150 Velika Gorica</item>
      <item>HP - Hrvatska pošta d.d., Jurišićeva 13, 10000 Zagreb</item>
      <item>MAROJE PAVIĆ, ZLATNI POTOK 30, 20000 Dubrovnik</item>
      <item>TONI BOBAN, KUPARSKO POLJE 30, 20207 Mlini</item>
      <item>PERO ČUPIĆ, GORNJE VATAJE 18, 20215 Gruda</item>
      <item>Alpe-Adria poslovodstvo društvo s ograničenom odgovornošću za promet nekretnina, Slavonska avenija 6 a, 10000 Zagreb</item>
      <item>POREZNA UPRAVA</item>
      <item>DANICA MARIČIĆ, A. HEBRANGA 24, 20000 Dubrovnik</item>
      <item>KARMEN TOMAŠEVIĆ, ŠET. DR.F. TUĐMANA 1, 20207 Mlini</item>
      <item>INES BRAILO</item>
      <item>CROATIA zdravstveno osiguranje dioničko društvo, Miramarska 22, 10000 Zagreb</item>
      <item>IVICA VLAHUŠIĆ, SOLINE 92, 20235 ZATON</item>
      <item>IGH TURIZAM d.o.o. za usluge i trgovinu, Janka Rakuše 1, 10000 Zagreb</item>
      <item>DENIS HASANSPAHIĆ, BALETIĆI 5A, 20207 Mlini</item>
      <item>LUKO GLAVINJA, PUT PRIDVORJA 10, 20210 Cavtat</item>
      <item>HYPO-LEASING KROATIEN, društvo za financiranje, d.o.o., Koranska 16, 10000 Zagreb</item>
      <item>AUTO-DUBROVNIK dioničko društvo za remontno-servisne i trgovačke usluge, Od Sv. Mihajla 3, Dubrovnik</item>
      <item>IVO MRKONJIĆ, VIGNJE 17, 20213 Čilipi</item>
      <item>NARODNE NOVINE d.d., SAVSKI GAJ XIII. PUT 6, 10000 Zagreb</item>
      <item>ANDRIJANO BOROVINA, PUT DR. J. LUČIĆA 18, 20207 Mlini</item>
      <item>DAUS TRUCK, d.o.o. za trgovinu i servis vozila, Put Mostina 1, Split</item>
      <item>ZRAČNA LUKA DUBROVNIK društvo s ograničenom odgovornošću za usluge u zračnom prometu, Čilipi</item>
      <item>WÜRTH-HRVATSKA d.o.o. za trgovinu, usluge i zastupanje, franje lučića 23/III, 10000 Zagreb</item>
      <item>TONI KUSALIĆ, DALMATINSKA 34, 20000 Dubrovnik</item>
      <item>LUKA PERUŠKO, DONJI KRAJ 27, 20215 Vitaljina</item>
      <item>PAVICA GARBIN, IZMEĐU DOLACA 11, 20236 Mokošica</item>
      <item>PERO BOROVINA, Put dr. J. Lučića 18, 20207 Milini</item>
      <item>KATA GALIĆ</item>
      <item>P.Z. AUTO društvo s ograničenom odgovornošću za trgovinu na veliko i malo, Zagrebačka b.b., 10410 Velika Gorica</item>
      <item>Odv. Jasminka Dugandžija Mašović, Vranovina 30, 10000 Zagreb</item>
      <item>GRAD DUBROVNIK, Pred Dvorom 1, 20000 Dubrovnik</item>
      <item>Hrvatska gospodarska komora DNŽ, Pera Čingrije 6, 20000 Dubrovnik</item>
      <item>Ivanka Sušić, Gornji Kono 56, 20000 Dubrovnik</item>
      <item>Panoramabus d.o.o.</item>
    </izvorni_sadrzaj>
    <derivirana_varijabla naziv="DomainObject.Predmet.OstaliListFormatedWithAdress_1">
      <item>ŽDO DUBROVNIK</item>
      <item>IVO ŠIMUNOVIĆ, ZLATNI POTOK 30, 20000 Dubrovnik</item>
      <item>IVO BOROVINA, PUT DR. J. LUČIĆA 18, 20207 Mlini</item>
      <item>STIJEPO DERANJA, TUŠIĆI 21, 20215 Gruda</item>
      <item>Hrvatski Telekom d.d., Savska cesta 32, 10000 Zagreb</item>
      <item>NIKOLA MILOŠEVIĆ</item>
      <item>VERICA MOJAŠ, IVA DULČIĆA 23, 20000 Dubrovnik</item>
      <item>Raiffeisenbank Austria d.d., Petrinjska 59, 10000 Zagreb</item>
      <item>NIKOLA KRALJEVIĆ, VINOGRADARSKA 34, 20236 Mokošica</item>
      <item>IVO ŠIMUNOVIĆ, ZLATNI POTOK 13, 20000 Dubrovnik</item>
      <item>P.Z. AUTO društvo s ograničenom odgovornošću za trgovinu na veliko i malo, Zagrebačka 117, 10150 Velika Gorica</item>
      <item>HP - Hrvatska pošta d.d., Jurišićeva 13, 10000 Zagreb</item>
      <item>MAROJE PAVIĆ, ZLATNI POTOK 30, 20000 Dubrovnik</item>
      <item>TONI BOBAN, KUPARSKO POLJE 30, 20207 Mlini</item>
      <item>PERO ČUPIĆ, GORNJE VATAJE 18, 20215 Gruda</item>
      <item>Alpe-Adria poslovodstvo društvo s ograničenom odgovornošću za promet nekretnina, Slavonska avenija 6 a, 10000 Zagreb</item>
      <item>POREZNA UPRAVA</item>
      <item>DANICA MARIČIĆ, A. HEBRANGA 24, 20000 Dubrovnik</item>
      <item>KARMEN TOMAŠEVIĆ, ŠET. DR.F. TUĐMANA 1, 20207 Mlini</item>
      <item>INES BRAILO</item>
      <item>CROATIA zdravstveno osiguranje dioničko društvo, Miramarska 22, 10000 Zagreb</item>
      <item>IVICA VLAHUŠIĆ, SOLINE 92, 20235 ZATON</item>
      <item>IGH TURIZAM d.o.o. za usluge i trgovinu, Janka Rakuše 1, 10000 Zagreb</item>
      <item>DENIS HASANSPAHIĆ, BALETIĆI 5A, 20207 Mlini</item>
      <item>LUKO GLAVINJA, PUT PRIDVORJA 10, 20210 Cavtat</item>
      <item>HYPO-LEASING KROATIEN, društvo za financiranje, d.o.o., Koranska 16, 10000 Zagreb</item>
      <item>AUTO-DUBROVNIK dioničko društvo za remontno-servisne i trgovačke usluge, Od Sv. Mihajla 3, Dubrovnik</item>
      <item>IVO MRKONJIĆ, VIGNJE 17, 20213 Čilipi</item>
      <item>NARODNE NOVINE d.d., SAVSKI GAJ XIII. PUT 6, 10000 Zagreb</item>
      <item>ANDRIJANO BOROVINA, PUT DR. J. LUČIĆA 18, 20207 Mlini</item>
      <item>DAUS TRUCK, d.o.o. za trgovinu i servis vozila, Put Mostina 1, Split</item>
      <item>ZRAČNA LUKA DUBROVNIK društvo s ograničenom odgovornošću za usluge u zračnom prometu, Čilipi</item>
      <item>WÜRTH-HRVATSKA d.o.o. za trgovinu, usluge i zastupanje, franje lučića 23/III, 10000 Zagreb</item>
      <item>TONI KUSALIĆ, DALMATINSKA 34, 20000 Dubrovnik</item>
      <item>LUKA PERUŠKO, DONJI KRAJ 27, 20215 Vitaljina</item>
      <item>PAVICA GARBIN, IZMEĐU DOLACA 11, 20236 Mokošica</item>
      <item>PERO BOROVINA, Put dr. J. Lučića 18, 20207 Milini</item>
      <item>KATA GALIĆ</item>
      <item>P.Z. AUTO društvo s ograničenom odgovornošću za trgovinu na veliko i malo, Zagrebačka b.b., 10410 Velika Gorica</item>
      <item>Odv. Jasminka Dugandžija Mašović, Vranovina 30, 10000 Zagreb</item>
      <item>GRAD DUBROVNIK, Pred Dvorom 1, 20000 Dubrovnik</item>
      <item>Hrvatska gospodarska komora DNŽ, Pera Čingrije 6, 20000 Dubrovnik</item>
      <item>Ivanka Sušić, Gornji Kono 56, 20000 Dubrovnik</item>
      <item>Panoramabus d.o.o.</item>
    </derivirana_varijabla>
  </DomainObject.Predmet.OstaliListFormatedWithAdress>
  <DomainObject.Predmet.OstaliListFormatedWithAdressOIB>
    <izvorni_sadrzaj>
      <item>ŽDO DUBROVNIK</item>
      <item>IVO ŠIMUNOVIĆ, ZLATNI POTOK 30, 20000 Dubrovnik</item>
      <item>IVO BOROVINA, PUT DR. J. LUČIĆA 18, 20207 Mlini</item>
      <item>STIJEPO DERANJA, TUŠIĆI 21, 20215 Gruda</item>
      <item>Hrvatski Telekom d.d., OIB 81793146560, Savska cesta 32, 10000 Zagreb</item>
      <item>NIKOLA MILOŠEVIĆ</item>
      <item>VERICA MOJAŠ, IVA DULČIĆA 23, 20000 Dubrovnik</item>
      <item>Raiffeisenbank Austria d.d., OIB 53056966535, Petrinjska 59, 10000 Zagreb</item>
      <item>NIKOLA KRALJEVIĆ, VINOGRADARSKA 34, 20236 Mokošica</item>
      <item>IVO ŠIMUNOVIĆ, ZLATNI POTOK 13, 20000 Dubrovnik</item>
      <item>P.Z. AUTO društvo s ograničenom odgovornošću za trgovinu na veliko i malo, OIB 56007827423, Zagrebačka 117, 10150 Velika Gorica</item>
      <item>HP - Hrvatska pošta d.d., OIB 87311810356, Jurišićeva 13, 10000 Zagreb</item>
      <item>MAROJE PAVIĆ, ZLATNI POTOK 30, 20000 Dubrovnik</item>
      <item>TONI BOBAN, KUPARSKO POLJE 30, 20207 Mlini</item>
      <item>PERO ČUPIĆ, GORNJE VATAJE 18, 20215 Gruda</item>
      <item>Alpe-Adria poslovodstvo društvo s ograničenom odgovornošću za promet nekretnina, OIB 99488126785, Slavonska avenija 6 a, 10000 Zagreb</item>
      <item>POREZNA UPRAVA</item>
      <item>DANICA MARIČIĆ, A. HEBRANGA 24, 20000 Dubrovnik</item>
      <item>KARMEN TOMAŠEVIĆ, ŠET. DR.F. TUĐMANA 1, 20207 Mlini</item>
      <item>INES BRAILO</item>
      <item>CROATIA zdravstveno osiguranje dioničko društvo, OIB 45302812775, Miramarska 22, 10000 Zagreb</item>
      <item>IVICA VLAHUŠIĆ, SOLINE 92, 20235 ZATON</item>
      <item>IGH TURIZAM d.o.o. za usluge i trgovinu, OIB 80880830136, Janka Rakuše 1, 10000 Zagreb</item>
      <item>DENIS HASANSPAHIĆ, BALETIĆI 5A, 20207 Mlini</item>
      <item>LUKO GLAVINJA, PUT PRIDVORJA 10, 20210 Cavtat</item>
      <item>HYPO-LEASING KROATIEN, društvo za financiranje, d.o.o., OIB 87064273078, Koranska 16, 10000 Zagreb</item>
      <item>AUTO-DUBROVNIK dioničko društvo za remontno-servisne i trgovačke usluge, OIB 68253997791, Od Sv. Mihajla 3, Dubrovnik</item>
      <item>IVO MRKONJIĆ, VIGNJE 17, 20213 Čilipi</item>
      <item>NARODNE NOVINE d.d., OIB 64546066176, SAVSKI GAJ XIII. PUT 6, 10000 Zagreb</item>
      <item>ANDRIJANO BOROVINA, PUT DR. J. LUČIĆA 18, 20207 Mlini</item>
      <item>DAUS TRUCK, d.o.o. za trgovinu i servis vozila, OIB 95174048745, Put Mostina 1, Split</item>
      <item>ZRAČNA LUKA DUBROVNIK društvo s ograničenom odgovornošću za usluge u zračnom prometu, OIB 63145279942, Čilipi</item>
      <item>WÜRTH-HRVATSKA d.o.o. za trgovinu, usluge i zastupanje, OIB 52641439848, franje lučića 23/III, 10000 Zagreb</item>
      <item>TONI KUSALIĆ, DALMATINSKA 34, 20000 Dubrovnik</item>
      <item>LUKA PERUŠKO, DONJI KRAJ 27, 20215 Vitaljina</item>
      <item>PAVICA GARBIN, IZMEĐU DOLACA 11, 20236 Mokošica</item>
      <item>PERO BOROVINA, Put dr. J. Lučića 18, 20207 Milini</item>
      <item>KATA GALIĆ</item>
      <item>P.Z. AUTO društvo s ograničenom odgovornošću za trgovinu na veliko i malo, OIB 56007827423, Zagrebačka b.b., 10410 Velika Gorica</item>
      <item>Odv. Jasminka Dugandžija Mašović, Vranovina 30, 10000 Zagreb</item>
      <item>GRAD DUBROVNIK, Pred Dvorom 1, 20000 Dubrovnik</item>
      <item>Hrvatska gospodarska komora DNŽ, Pera Čingrije 6, 20000 Dubrovnik</item>
      <item>Ivanka Sušić, OIB 74811324266, Gornji Kono 56, 20000 Dubrovnik</item>
      <item>Panoramabus d.o.o., OIB 57123451910</item>
    </izvorni_sadrzaj>
    <derivirana_varijabla naziv="DomainObject.Predmet.OstaliListFormatedWithAdressOIB_1">
      <item>ŽDO DUBROVNIK</item>
      <item>IVO ŠIMUNOVIĆ, ZLATNI POTOK 30, 20000 Dubrovnik</item>
      <item>IVO BOROVINA, PUT DR. J. LUČIĆA 18, 20207 Mlini</item>
      <item>STIJEPO DERANJA, TUŠIĆI 21, 20215 Gruda</item>
      <item>Hrvatski Telekom d.d., OIB 81793146560, Savska cesta 32, 10000 Zagreb</item>
      <item>NIKOLA MILOŠEVIĆ</item>
      <item>VERICA MOJAŠ, IVA DULČIĆA 23, 20000 Dubrovnik</item>
      <item>Raiffeisenbank Austria d.d., OIB 53056966535, Petrinjska 59, 10000 Zagreb</item>
      <item>NIKOLA KRALJEVIĆ, VINOGRADARSKA 34, 20236 Mokošica</item>
      <item>IVO ŠIMUNOVIĆ, ZLATNI POTOK 13, 20000 Dubrovnik</item>
      <item>P.Z. AUTO društvo s ograničenom odgovornošću za trgovinu na veliko i malo, OIB 56007827423, Zagrebačka 117, 10150 Velika Gorica</item>
      <item>HP - Hrvatska pošta d.d., OIB 87311810356, Jurišićeva 13, 10000 Zagreb</item>
      <item>MAROJE PAVIĆ, ZLATNI POTOK 30, 20000 Dubrovnik</item>
      <item>TONI BOBAN, KUPARSKO POLJE 30, 20207 Mlini</item>
      <item>PERO ČUPIĆ, GORNJE VATAJE 18, 20215 Gruda</item>
      <item>Alpe-Adria poslovodstvo društvo s ograničenom odgovornošću za promet nekretnina, OIB 99488126785, Slavonska avenija 6 a, 10000 Zagreb</item>
      <item>POREZNA UPRAVA</item>
      <item>DANICA MARIČIĆ, A. HEBRANGA 24, 20000 Dubrovnik</item>
      <item>KARMEN TOMAŠEVIĆ, ŠET. DR.F. TUĐMANA 1, 20207 Mlini</item>
      <item>INES BRAILO</item>
      <item>CROATIA zdravstveno osiguranje dioničko društvo, OIB 45302812775, Miramarska 22, 10000 Zagreb</item>
      <item>IVICA VLAHUŠIĆ, SOLINE 92, 20235 ZATON</item>
      <item>IGH TURIZAM d.o.o. za usluge i trgovinu, OIB 80880830136, Janka Rakuše 1, 10000 Zagreb</item>
      <item>DENIS HASANSPAHIĆ, BALETIĆI 5A, 20207 Mlini</item>
      <item>LUKO GLAVINJA, PUT PRIDVORJA 10, 20210 Cavtat</item>
      <item>HYPO-LEASING KROATIEN, društvo za financiranje, d.o.o., OIB 87064273078, Koranska 16, 10000 Zagreb</item>
      <item>AUTO-DUBROVNIK dioničko društvo za remontno-servisne i trgovačke usluge, OIB 68253997791, Od Sv. Mihajla 3, Dubrovnik</item>
      <item>IVO MRKONJIĆ, VIGNJE 17, 20213 Čilipi</item>
      <item>NARODNE NOVINE d.d., OIB 64546066176, SAVSKI GAJ XIII. PUT 6, 10000 Zagreb</item>
      <item>ANDRIJANO BOROVINA, PUT DR. J. LUČIĆA 18, 20207 Mlini</item>
      <item>DAUS TRUCK, d.o.o. za trgovinu i servis vozila, OIB 95174048745, Put Mostina 1, Split</item>
      <item>ZRAČNA LUKA DUBROVNIK društvo s ograničenom odgovornošću za usluge u zračnom prometu, OIB 63145279942, Čilipi</item>
      <item>WÜRTH-HRVATSKA d.o.o. za trgovinu, usluge i zastupanje, OIB 52641439848, franje lučića 23/III, 10000 Zagreb</item>
      <item>TONI KUSALIĆ, DALMATINSKA 34, 20000 Dubrovnik</item>
      <item>LUKA PERUŠKO, DONJI KRAJ 27, 20215 Vitaljina</item>
      <item>PAVICA GARBIN, IZMEĐU DOLACA 11, 20236 Mokošica</item>
      <item>PERO BOROVINA, Put dr. J. Lučića 18, 20207 Milini</item>
      <item>KATA GALIĆ</item>
      <item>P.Z. AUTO društvo s ograničenom odgovornošću za trgovinu na veliko i malo, OIB 56007827423, Zagrebačka b.b., 10410 Velika Gorica</item>
      <item>Odv. Jasminka Dugandžija Mašović, Vranovina 30, 10000 Zagreb</item>
      <item>GRAD DUBROVNIK, Pred Dvorom 1, 20000 Dubrovnik</item>
      <item>Hrvatska gospodarska komora DNŽ, Pera Čingrije 6, 20000 Dubrovnik</item>
      <item>Ivanka Sušić, OIB 74811324266, Gornji Kono 56, 20000 Dubrovnik</item>
      <item>Panoramabus d.o.o., OIB 57123451910</item>
    </derivirana_varijabla>
  </DomainObject.Predmet.OstaliListFormatedWithAdressOIB>
  <DomainObject.Predmet.OstaliListNazivFormated>
    <izvorni_sadrzaj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izvorni_sadrzaj>
    <derivirana_varijabla naziv="DomainObject.Predmet.OstaliListNazivFormated_1"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derivirana_varijabla>
  </DomainObject.Predmet.OstaliListNazivFormated>
  <DomainObject.Predmet.OstaliListNazivFormatedOIB>
    <izvorni_sadrzaj>
      <item>ŽDO DUBROVNIK</item>
      <item>IVO ŠIMUNOVIĆ</item>
      <item>IVO BOROVINA</item>
      <item>STIJEPO DERANJA</item>
      <item>Hrvatski Telekom d.d., OIB 81793146560</item>
      <item>NIKOLA MILOŠEVIĆ</item>
      <item>VERICA MOJAŠ</item>
      <item>Raiffeisenbank Austria d.d., OIB 53056966535</item>
      <item>NIKOLA KRALJEVIĆ</item>
      <item>IVO ŠIMUNOVIĆ</item>
      <item>P.Z. AUTO društvo s ograničenom odgovornošću za trgovinu na veliko i malo, OIB 56007827423</item>
      <item>HP - Hrvatska pošta d.d., OIB 87311810356</item>
      <item>MAROJE PAVIĆ</item>
      <item>TONI BOBAN</item>
      <item>PERO ČUPIĆ</item>
      <item>Alpe-Adria poslovodstvo društvo s ograničenom odgovornošću za promet nekretnina, OIB 99488126785</item>
      <item>POREZNA UPRAVA</item>
      <item>DANICA MARIČIĆ</item>
      <item>KARMEN TOMAŠEVIĆ</item>
      <item>INES BRAILO</item>
      <item>CROATIA zdravstveno osiguranje dioničko društvo, OIB 45302812775</item>
      <item>IVICA VLAHUŠIĆ</item>
      <item>IGH TURIZAM d.o.o. za usluge i trgovinu, OIB 80880830136</item>
      <item>DENIS HASANSPAHIĆ</item>
      <item>LUKO GLAVINJA</item>
      <item>HYPO-LEASING KROATIEN, društvo za financiranje, d.o.o., OIB 87064273078</item>
      <item>AUTO-DUBROVNIK dioničko društvo za remontno-servisne i trgovačke usluge, OIB 68253997791</item>
      <item>IVO MRKONJIĆ</item>
      <item>NARODNE NOVINE d.d., OIB 64546066176</item>
      <item>ANDRIJANO BOROVINA</item>
      <item>DAUS TRUCK, d.o.o. za trgovinu i servis vozila, OIB 95174048745</item>
      <item>ZRAČNA LUKA DUBROVNIK društvo s ograničenom odgovornošću za usluge u zračnom prometu, OIB 63145279942</item>
      <item>WÜRTH-HRVATSKA d.o.o. za trgovinu, usluge i zastupanje, OIB 52641439848</item>
      <item>TONI KUSALIĆ</item>
      <item>LUKA PERUŠKO</item>
      <item>PAVICA GARBIN</item>
      <item>PERO BOROVINA</item>
      <item>KATA GALIĆ</item>
      <item>P.Z. AUTO društvo s ograničenom odgovornošću za trgovinu na veliko i malo, OIB 56007827423</item>
      <item>Odv. Jasminka Dugandžija Mašović</item>
      <item>GRAD DUBROVNIK</item>
      <item>Hrvatska gospodarska komora DNŽ</item>
      <item>Ivanka Sušić, OIB 74811324266</item>
      <item>Panoramabus d.o.o., OIB 57123451910</item>
    </izvorni_sadrzaj>
    <derivirana_varijabla naziv="DomainObject.Predmet.OstaliListNazivFormatedOIB_1">
      <item>ŽDO DUBROVNIK</item>
      <item>IVO ŠIMUNOVIĆ</item>
      <item>IVO BOROVINA</item>
      <item>STIJEPO DERANJA</item>
      <item>Hrvatski Telekom d.d., OIB 81793146560</item>
      <item>NIKOLA MILOŠEVIĆ</item>
      <item>VERICA MOJAŠ</item>
      <item>Raiffeisenbank Austria d.d., OIB 53056966535</item>
      <item>NIKOLA KRALJEVIĆ</item>
      <item>IVO ŠIMUNOVIĆ</item>
      <item>P.Z. AUTO društvo s ograničenom odgovornošću za trgovinu na veliko i malo, OIB 56007827423</item>
      <item>HP - Hrvatska pošta d.d., OIB 87311810356</item>
      <item>MAROJE PAVIĆ</item>
      <item>TONI BOBAN</item>
      <item>PERO ČUPIĆ</item>
      <item>Alpe-Adria poslovodstvo društvo s ograničenom odgovornošću za promet nekretnina, OIB 99488126785</item>
      <item>POREZNA UPRAVA</item>
      <item>DANICA MARIČIĆ</item>
      <item>KARMEN TOMAŠEVIĆ</item>
      <item>INES BRAILO</item>
      <item>CROATIA zdravstveno osiguranje dioničko društvo, OIB 45302812775</item>
      <item>IVICA VLAHUŠIĆ</item>
      <item>IGH TURIZAM d.o.o. za usluge i trgovinu, OIB 80880830136</item>
      <item>DENIS HASANSPAHIĆ</item>
      <item>LUKO GLAVINJA</item>
      <item>HYPO-LEASING KROATIEN, društvo za financiranje, d.o.o., OIB 87064273078</item>
      <item>AUTO-DUBROVNIK dioničko društvo za remontno-servisne i trgovačke usluge, OIB 68253997791</item>
      <item>IVO MRKONJIĆ</item>
      <item>NARODNE NOVINE d.d., OIB 64546066176</item>
      <item>ANDRIJANO BOROVINA</item>
      <item>DAUS TRUCK, d.o.o. za trgovinu i servis vozila, OIB 95174048745</item>
      <item>ZRAČNA LUKA DUBROVNIK društvo s ograničenom odgovornošću za usluge u zračnom prometu, OIB 63145279942</item>
      <item>WÜRTH-HRVATSKA d.o.o. za trgovinu, usluge i zastupanje, OIB 52641439848</item>
      <item>TONI KUSALIĆ</item>
      <item>LUKA PERUŠKO</item>
      <item>PAVICA GARBIN</item>
      <item>PERO BOROVINA</item>
      <item>KATA GALIĆ</item>
      <item>P.Z. AUTO društvo s ograničenom odgovornošću za trgovinu na veliko i malo, OIB 56007827423</item>
      <item>Odv. Jasminka Dugandžija Mašović</item>
      <item>GRAD DUBROVNIK</item>
      <item>Hrvatska gospodarska komora DNŽ</item>
      <item>Ivanka Sušić, OIB 74811324266</item>
      <item>Panoramabus d.o.o., OIB 57123451910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DUBROVNIK</izvorni_sadrzaj>
    <derivirana_varijabla naziv="DomainObject.Predmet.StrankaIDrugi_1">REPUBLIKA HRVATSKA MINISTARSTVO FINANCIJA, POREZNA UPRAVA, PODRUČNI URED DUBROVNIK</derivirana_varijabla>
  </DomainObject.Predmet.StrankaIDrugi>
  <DomainObject.Predmet.ProtustrankaIDrugi>
    <izvorni_sadrzaj>AUTO CENTAR AVIA d.o.o. za proizvodnju i trgovinu - "u stečaju"</izvorni_sadrzaj>
    <derivirana_varijabla naziv="DomainObject.Predmet.ProtustrankaIDrugi_1">AUTO CENTAR AVIA d.o.o. za proizvodnju i trgovinu - "u stečaju"</derivirana_varijabla>
  </DomainObject.Predmet.ProtustrankaIDrugi>
  <DomainObject.Predmet.StrankaIDrugiAdressOIB>
    <izvorni_sadrzaj>REPUBLIKA HRVATSKA MINISTARSTVO FINANCIJA, POREZNA UPRAVA, PODRUČNI URED DUBROVNIK, 20000, Dubrovnik</izvorni_sadrzaj>
    <derivirana_varijabla naziv="DomainObject.Predmet.StrankaIDrugiAdressOIB_1">REPUBLIKA HRVATSKA MINISTARSTVO FINANCIJA, POREZNA UPRAVA, PODRUČNI URED DUBROVNIK, 20000, Dubrovnik</derivirana_varijabla>
  </DomainObject.Predmet.StrankaIDrugiAdressOIB>
  <DomainObject.Predmet.ProtustrankaIDrugiAdressOIB>
    <izvorni_sadrzaj>AUTO CENTAR AVIA d.o.o. za proizvodnju i trgovinu - "u stečaju", OIB 50179659925, Čibača, Servisna zona, Mlini</izvorni_sadrzaj>
    <derivirana_varijabla naziv="DomainObject.Predmet.ProtustrankaIDrugiAdressOIB_1">AUTO CENTAR AVIA d.o.o. za proizvodnju i trgovinu - "u stečaju", OIB 50179659925, Čibača, Servisna zona,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AVIA d.o.o. za proizvodnju i trgovinu - "u stečaju"</item>
      <item>REPUBLIKA HRVATSKA MINISTARSTVO FINANCIJA, POREZNA UPRAVA, PODRUČNI URED DUBROVNIK</item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izvorni_sadrzaj>
    <derivirana_varijabla naziv="DomainObject.Predmet.SudioniciListNaziv_1">
      <item>AUTO CENTAR AVIA d.o.o. za proizvodnju i trgovinu - "u stečaju"</item>
      <item>REPUBLIKA HRVATSKA MINISTARSTVO FINANCIJA, POREZNA UPRAVA, PODRUČNI URED DUBROVNIK</item>
      <item>ŽDO DUBROVNIK</item>
      <item>IVO ŠIMUNOVIĆ</item>
      <item>IVO BOROVINA</item>
      <item>STIJEPO DERANJA</item>
      <item>Hrvatski Telekom d.d.</item>
      <item>NIKOLA MILOŠEVIĆ</item>
      <item>VERICA MOJAŠ</item>
      <item>Raiffeisenbank Austria d.d.</item>
      <item>NIKOLA KRALJEVIĆ</item>
      <item>IVO ŠIMUNOVIĆ</item>
      <item>P.Z. AUTO društvo s ograničenom odgovornošću za trgovinu na veliko i malo</item>
      <item>HP - Hrvatska pošta d.d.</item>
      <item>MAROJE PAVIĆ</item>
      <item>TONI BOBAN</item>
      <item>PERO ČUPIĆ</item>
      <item>Alpe-Adria poslovodstvo društvo s ograničenom odgovornošću za promet nekretnina</item>
      <item>POREZNA UPRAVA</item>
      <item>DANICA MARIČIĆ</item>
      <item>KARMEN TOMAŠEVIĆ</item>
      <item>INES BRAILO</item>
      <item>CROATIA zdravstveno osiguranje dioničko društvo</item>
      <item>IVICA VLAHUŠIĆ</item>
      <item>IGH TURIZAM d.o.o. za usluge i trgovinu</item>
      <item>DENIS HASANSPAHIĆ</item>
      <item>LUKO GLAVINJA</item>
      <item>HYPO-LEASING KROATIEN, društvo za financiranje, d.o.o.</item>
      <item>AUTO-DUBROVNIK dioničko društvo za remontno-servisne i trgovačke usluge</item>
      <item>IVO MRKONJIĆ</item>
      <item>NARODNE NOVINE d.d.</item>
      <item>ANDRIJANO BOROVINA</item>
      <item>DAUS TRUCK, d.o.o. za trgovinu i servis vozila</item>
      <item>ZRAČNA LUKA DUBROVNIK društvo s ograničenom odgovornošću za usluge u zračnom prometu</item>
      <item>WÜRTH-HRVATSKA d.o.o. za trgovinu, usluge i zastupanje</item>
      <item>TONI KUSALIĆ</item>
      <item>LUKA PERUŠKO</item>
      <item>PAVICA GARBIN</item>
      <item>PERO BOROVINA</item>
      <item>KATA GALIĆ</item>
      <item>P.Z. AUTO društvo s ograničenom odgovornošću za trgovinu na veliko i malo</item>
      <item>Odv. Jasminka Dugandžija Mašović</item>
      <item>GRAD DUBROVNIK</item>
      <item>Hrvatska gospodarska komora DNŽ</item>
      <item>Ivanka Sušić</item>
      <item>Panoramabus d.o.o.</item>
    </derivirana_varijabla>
  </DomainObject.Predmet.SudioniciListNaziv>
  <DomainObject.Predmet.SudioniciListAdressOIB>
    <izvorni_sadrzaj>
      <item>AUTO CENTAR AVIA d.o.o. za proizvodnju i trgovinu - "u stečaju", OIB 50179659925, Čibača, Servisna zona,Mlini</item>
      <item>REPUBLIKA HRVATSKA MINISTARSTVO FINANCIJA, POREZNA UPRAVA, PODRUČNI URED DUBROVNIK, 20000,Dubrovnik</item>
      <item>ŽDO DUBROVNIK</item>
      <item>IVO ŠIMUNOVIĆ, ZLATNI POTOK 30,20000 Dubrovnik</item>
      <item>IVO BOROVINA, PUT DR. J. LUČIĆA 18,20207 Mlini</item>
      <item>STIJEPO DERANJA, TUŠIĆI 21,20215 Gruda</item>
      <item>Hrvatski Telekom d.d., OIB 81793146560, Savska cesta 32,10000 Zagreb</item>
      <item>NIKOLA MILOŠEVIĆ</item>
      <item>VERICA MOJAŠ, IVA DULČIĆA 23,20000 Dubrovnik</item>
      <item>Raiffeisenbank Austria d.d., OIB 53056966535, Petrinjska 59,10000 Zagreb</item>
      <item>NIKOLA KRALJEVIĆ, VINOGRADARSKA 34,20236 Mokošica</item>
      <item>IVO ŠIMUNOVIĆ, ZLATNI POTOK 13,20000 Dubrovnik</item>
      <item>P.Z. AUTO društvo s ograničenom odgovornošću za trgovinu na veliko i malo, OIB 56007827423, Zagrebačka 117,10150 Velika Gorica</item>
      <item>HP - Hrvatska pošta d.d., OIB 87311810356, Jurišićeva 13,10000 Zagreb</item>
      <item>MAROJE PAVIĆ, ZLATNI POTOK 30,20000 Dubrovnik</item>
      <item>TONI BOBAN, KUPARSKO POLJE 30,20207 Mlini</item>
      <item>PERO ČUPIĆ, GORNJE VATAJE 18,20215 Gruda</item>
      <item>Alpe-Adria poslovodstvo društvo s ograničenom odgovornošću za promet nekretnina, OIB 99488126785, Slavonska avenija 6 a,10000 Zagreb</item>
      <item>POREZNA UPRAVA</item>
      <item>DANICA MARIČIĆ, A. HEBRANGA 24,20000 Dubrovnik</item>
      <item>KARMEN TOMAŠEVIĆ, ŠET. DR.F. TUĐMANA 1,20207 Mlini</item>
      <item>INES BRAILO</item>
      <item>CROATIA zdravstveno osiguranje dioničko društvo, OIB 45302812775, Miramarska 22,10000 Zagreb</item>
      <item>IVICA VLAHUŠIĆ, SOLINE 92,20235 ZATON</item>
      <item>IGH TURIZAM d.o.o. za usluge i trgovinu, OIB 80880830136, Janka Rakuše 1,10000 Zagreb</item>
      <item>DENIS HASANSPAHIĆ, BALETIĆI 5A,20207 Mlini</item>
      <item>LUKO GLAVINJA, PUT PRIDVORJA 10,20210 Cavtat</item>
      <item>HYPO-LEASING KROATIEN, društvo za financiranje, d.o.o., OIB 87064273078, Koranska 16,10000 Zagreb</item>
      <item>AUTO-DUBROVNIK dioničko društvo za remontno-servisne i trgovačke usluge, OIB 68253997791, Od Sv. Mihajla 3,Dubrovnik</item>
      <item>IVO MRKONJIĆ, VIGNJE 17,20213 Čilipi</item>
      <item>NARODNE NOVINE d.d., OIB 64546066176, SAVSKI GAJ XIII. PUT 6,10000 Zagreb</item>
      <item>ANDRIJANO BOROVINA, PUT DR. J. LUČIĆA 18,20207 Mlini</item>
      <item>DAUS TRUCK, d.o.o. za trgovinu i servis vozila, OIB 95174048745, Put Mostina 1,Split</item>
      <item>ZRAČNA LUKA DUBROVNIK društvo s ograničenom odgovornošću za usluge u zračnom prometu, OIB 63145279942, Čilipi</item>
      <item>WÜRTH-HRVATSKA d.o.o. za trgovinu, usluge i zastupanje, OIB 52641439848, franje lučića 23/III,10000 Zagreb</item>
      <item>TONI KUSALIĆ, DALMATINSKA 34,20000 Dubrovnik</item>
      <item>LUKA PERUŠKO, DONJI KRAJ 27,20215 Vitaljina</item>
      <item>PAVICA GARBIN, IZMEĐU DOLACA 11,20236 Mokošica</item>
      <item>PERO BOROVINA, Put dr. J. Lučića 18,20207 Milini</item>
      <item>KATA GALIĆ</item>
      <item>P.Z. AUTO društvo s ograničenom odgovornošću za trgovinu na veliko i malo, OIB 56007827423, Zagrebačka b.b.,10410 Velika Gorica</item>
      <item>Odv. Jasminka Dugandžija Mašović, Vranovina 30,10000 Zagreb</item>
      <item>GRAD DUBROVNIK, Pred Dvorom 1,20000 Dubrovnik</item>
      <item>Hrvatska gospodarska komora DNŽ, Pera Čingrije 6,20000 Dubrovnik</item>
      <item>Ivanka Sušić, OIB 74811324266, Gornji Kono 56,20000 Dubrovnik</item>
      <item>Panoramabus d.o.o., OIB 57123451910</item>
    </izvorni_sadrzaj>
    <derivirana_varijabla naziv="DomainObject.Predmet.SudioniciListAdressOIB_1">
      <item>AUTO CENTAR AVIA d.o.o. za proizvodnju i trgovinu - "u stečaju", OIB 50179659925, Čibača, Servisna zona,Mlini</item>
      <item>REPUBLIKA HRVATSKA MINISTARSTVO FINANCIJA, POREZNA UPRAVA, PODRUČNI URED DUBROVNIK, 20000,Dubrovnik</item>
      <item>ŽDO DUBROVNIK</item>
      <item>IVO ŠIMUNOVIĆ, ZLATNI POTOK 30,20000 Dubrovnik</item>
      <item>IVO BOROVINA, PUT DR. J. LUČIĆA 18,20207 Mlini</item>
      <item>STIJEPO DERANJA, TUŠIĆI 21,20215 Gruda</item>
      <item>Hrvatski Telekom d.d., OIB 81793146560, Savska cesta 32,10000 Zagreb</item>
      <item>NIKOLA MILOŠEVIĆ</item>
      <item>VERICA MOJAŠ, IVA DULČIĆA 23,20000 Dubrovnik</item>
      <item>Raiffeisenbank Austria d.d., OIB 53056966535, Petrinjska 59,10000 Zagreb</item>
      <item>NIKOLA KRALJEVIĆ, VINOGRADARSKA 34,20236 Mokošica</item>
      <item>IVO ŠIMUNOVIĆ, ZLATNI POTOK 13,20000 Dubrovnik</item>
      <item>P.Z. AUTO društvo s ograničenom odgovornošću za trgovinu na veliko i malo, OIB 56007827423, Zagrebačka 117,10150 Velika Gorica</item>
      <item>HP - Hrvatska pošta d.d., OIB 87311810356, Jurišićeva 13,10000 Zagreb</item>
      <item>MAROJE PAVIĆ, ZLATNI POTOK 30,20000 Dubrovnik</item>
      <item>TONI BOBAN, KUPARSKO POLJE 30,20207 Mlini</item>
      <item>PERO ČUPIĆ, GORNJE VATAJE 18,20215 Gruda</item>
      <item>Alpe-Adria poslovodstvo društvo s ograničenom odgovornošću za promet nekretnina, OIB 99488126785, Slavonska avenija 6 a,10000 Zagreb</item>
      <item>POREZNA UPRAVA</item>
      <item>DANICA MARIČIĆ, A. HEBRANGA 24,20000 Dubrovnik</item>
      <item>KARMEN TOMAŠEVIĆ, ŠET. DR.F. TUĐMANA 1,20207 Mlini</item>
      <item>INES BRAILO</item>
      <item>CROATIA zdravstveno osiguranje dioničko društvo, OIB 45302812775, Miramarska 22,10000 Zagreb</item>
      <item>IVICA VLAHUŠIĆ, SOLINE 92,20235 ZATON</item>
      <item>IGH TURIZAM d.o.o. za usluge i trgovinu, OIB 80880830136, Janka Rakuše 1,10000 Zagreb</item>
      <item>DENIS HASANSPAHIĆ, BALETIĆI 5A,20207 Mlini</item>
      <item>LUKO GLAVINJA, PUT PRIDVORJA 10,20210 Cavtat</item>
      <item>HYPO-LEASING KROATIEN, društvo za financiranje, d.o.o., OIB 87064273078, Koranska 16,10000 Zagreb</item>
      <item>AUTO-DUBROVNIK dioničko društvo za remontno-servisne i trgovačke usluge, OIB 68253997791, Od Sv. Mihajla 3,Dubrovnik</item>
      <item>IVO MRKONJIĆ, VIGNJE 17,20213 Čilipi</item>
      <item>NARODNE NOVINE d.d., OIB 64546066176, SAVSKI GAJ XIII. PUT 6,10000 Zagreb</item>
      <item>ANDRIJANO BOROVINA, PUT DR. J. LUČIĆA 18,20207 Mlini</item>
      <item>DAUS TRUCK, d.o.o. za trgovinu i servis vozila, OIB 95174048745, Put Mostina 1,Split</item>
      <item>ZRAČNA LUKA DUBROVNIK društvo s ograničenom odgovornošću za usluge u zračnom prometu, OIB 63145279942, Čilipi</item>
      <item>WÜRTH-HRVATSKA d.o.o. za trgovinu, usluge i zastupanje, OIB 52641439848, franje lučića 23/III,10000 Zagreb</item>
      <item>TONI KUSALIĆ, DALMATINSKA 34,20000 Dubrovnik</item>
      <item>LUKA PERUŠKO, DONJI KRAJ 27,20215 Vitaljina</item>
      <item>PAVICA GARBIN, IZMEĐU DOLACA 11,20236 Mokošica</item>
      <item>PERO BOROVINA, Put dr. J. Lučića 18,20207 Milini</item>
      <item>KATA GALIĆ</item>
      <item>P.Z. AUTO društvo s ograničenom odgovornošću za trgovinu na veliko i malo, OIB 56007827423, Zagrebačka b.b.,10410 Velika Gorica</item>
      <item>Odv. Jasminka Dugandžija Mašović, Vranovina 30,10000 Zagreb</item>
      <item>GRAD DUBROVNIK, Pred Dvorom 1,20000 Dubrovnik</item>
      <item>Hrvatska gospodarska komora DNŽ, Pera Čingrije 6,20000 Dubrovnik</item>
      <item>Ivanka Sušić, OIB 74811324266, Gornji Kono 56,20000 Dubrovnik</item>
      <item>Panoramabus d.o.o., OIB 57123451910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50179659925</item>
      <item>, OIB null</item>
      <item>, OIB null</item>
      <item>, OIB null</item>
      <item>, OIB null</item>
      <item>, OIB null</item>
      <item>, OIB 81793146560</item>
      <item>, OIB null</item>
      <item>, OIB null</item>
      <item>, OIB 53056966535</item>
      <item>, OIB null</item>
      <item>, OIB null</item>
      <item>, OIB 56007827423</item>
      <item>, OIB 87311810356</item>
      <item>, OIB null</item>
      <item>, OIB null</item>
      <item>, OIB null</item>
      <item>, OIB 99488126785</item>
      <item>, OIB null</item>
      <item>, OIB null</item>
      <item>, OIB null</item>
      <item>, OIB null</item>
      <item>, OIB 45302812775</item>
      <item>, OIB null</item>
      <item>, OIB 80880830136</item>
      <item>, OIB null</item>
      <item>, OIB null</item>
      <item>, OIB 87064273078</item>
      <item>, OIB 68253997791</item>
      <item>, OIB null</item>
      <item>, OIB 64546066176</item>
      <item>, OIB null</item>
      <item>, OIB 95174048745</item>
      <item>, OIB 63145279942</item>
      <item>, OIB 52641439848</item>
      <item>, OIB null</item>
      <item>, OIB null</item>
      <item>, OIB null</item>
      <item>, OIB null</item>
      <item>, OIB null</item>
      <item>, OIB 56007827423</item>
      <item>, OIB null</item>
      <item>, OIB null</item>
      <item>, OIB null</item>
      <item>, OIB 74811324266</item>
      <item>, OIB 57123451910</item>
    </izvorni_sadrzaj>
    <derivirana_varijabla naziv="DomainObject.Predmet.SudioniciListNazivOIB_1">
      <item>, OIB 50179659925</item>
      <item>, OIB null</item>
      <item>, OIB null</item>
      <item>, OIB null</item>
      <item>, OIB null</item>
      <item>, OIB null</item>
      <item>, OIB 81793146560</item>
      <item>, OIB null</item>
      <item>, OIB null</item>
      <item>, OIB 53056966535</item>
      <item>, OIB null</item>
      <item>, OIB null</item>
      <item>, OIB 56007827423</item>
      <item>, OIB 87311810356</item>
      <item>, OIB null</item>
      <item>, OIB null</item>
      <item>, OIB null</item>
      <item>, OIB 99488126785</item>
      <item>, OIB null</item>
      <item>, OIB null</item>
      <item>, OIB null</item>
      <item>, OIB null</item>
      <item>, OIB 45302812775</item>
      <item>, OIB null</item>
      <item>, OIB 80880830136</item>
      <item>, OIB null</item>
      <item>, OIB null</item>
      <item>, OIB 87064273078</item>
      <item>, OIB 68253997791</item>
      <item>, OIB null</item>
      <item>, OIB 64546066176</item>
      <item>, OIB null</item>
      <item>, OIB 95174048745</item>
      <item>, OIB 63145279942</item>
      <item>, OIB 52641439848</item>
      <item>, OIB null</item>
      <item>, OIB null</item>
      <item>, OIB null</item>
      <item>, OIB null</item>
      <item>, OIB null</item>
      <item>, OIB 56007827423</item>
      <item>, OIB null</item>
      <item>, OIB null</item>
      <item>, OIB null</item>
      <item>, OIB 74811324266</item>
      <item>, OIB 57123451910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9BEFA-23D2-4747-BBE5-3FC51FCE0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635</properties:Words>
  <properties:Characters>3403</properties:Characters>
  <properties:Lines>91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2015-08-27T09:59:00Z</dcterms:created>
  <dc:creator>none</dc:creator>
  <cp:lastModifiedBy>Srđan Gavranić</cp:lastModifiedBy>
  <cp:lastPrinted>2016-01-14T13:59:00Z</cp:lastPrinted>
  <dcterms:modified xmlns:xsi="http://www.w3.org/2001/XMLSchema-instance" xsi:type="dcterms:W3CDTF">2016-01-14T14:02:00Z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