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f89e" w14:paraId="c5ef89e" w:rsidRDefault="00DD7496" w:rsidP="00974BE9" w:rsidR="00DD7496">
      <w:pPr>
        <w15:collapsed w:val="false"/>
      </w:pPr>
      <w:bookmarkStart w:name="_GoBack" w:id="0"/>
      <w:bookmarkEnd w:id="0"/>
    </w:p>
    <w:p w:rsidRDefault="00091651" w:rsidP="00974BE9" w:rsidR="001F69A3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E104F3" w:rsidP="00E104F3" w:rsidR="00E104F3">
      <w:pPr>
        <w:jc w:val="right"/>
      </w:pPr>
      <w:r>
        <w:rPr>
          <w:b/>
        </w:rPr>
        <w:t>Broj:  1/St-549/2016-</w:t>
      </w:r>
      <w:r w:rsidR="000A2CF3">
        <w:rPr>
          <w:b/>
        </w:rPr>
        <w:t>84</w:t>
      </w:r>
    </w:p>
    <w:p w:rsidRDefault="00E104F3" w:rsidP="00E104F3" w:rsidR="00E104F3">
      <w:pPr>
        <w:jc w:val="center"/>
      </w:pPr>
      <w:r>
        <w:t>Z A K L J U Č A K</w:t>
      </w:r>
    </w:p>
    <w:p w:rsidRDefault="00E104F3" w:rsidP="00E104F3" w:rsidR="00E104F3">
      <w:pPr>
        <w:jc w:val="both"/>
      </w:pPr>
    </w:p>
    <w:p w:rsidRDefault="00E104F3" w:rsidP="00E104F3" w:rsidR="00E104F3">
      <w:pPr>
        <w:ind w:firstLine="708"/>
        <w:jc w:val="both"/>
      </w:pPr>
      <w:r>
        <w:t xml:space="preserve">TRGOVAČKI SUD U OSIJEKU, STALNA SLUŽBA U SLAVONSKOM BRODU, po stečajnoj sutkinji Vesni Vukelić, u stečajnom postupku koji se vodi nad dužnikom BRAMAN USLUGE d.o.o. u stečaju </w:t>
      </w:r>
      <w:r>
        <w:rPr>
          <w:color w:val="000000"/>
        </w:rPr>
        <w:t>Pleternica, Bana Josipa Jelačića 11, OIB 74199793045, dana</w:t>
      </w:r>
      <w:r>
        <w:t xml:space="preserve"> </w:t>
      </w:r>
      <w:r w:rsidR="000A2CF3">
        <w:t>28</w:t>
      </w:r>
      <w:r>
        <w:t>. prosinca 2018.</w:t>
      </w:r>
    </w:p>
    <w:p w:rsidRDefault="00E104F3" w:rsidP="0099268D" w:rsidR="00050FFD">
      <w:pPr>
        <w:ind w:firstLine="708"/>
        <w:jc w:val="both"/>
      </w:pPr>
      <w:r>
        <w:t xml:space="preserve"> </w:t>
      </w:r>
      <w:r w:rsidR="0030759D">
        <w:t xml:space="preserve"> </w:t>
      </w:r>
    </w:p>
    <w:p w:rsidRDefault="001F69A3" w:rsidP="001A5CCA" w:rsidR="00C65094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A57058" w:rsidR="00B7270E" w:rsidRPr="00A57058">
      <w:pPr>
        <w:tabs>
          <w:tab w:pos="720" w:val="left"/>
        </w:tabs>
        <w:jc w:val="both"/>
        <w:rPr>
          <w:b/>
        </w:rPr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>jamčevin</w:t>
      </w:r>
      <w:r w:rsidR="00A57058">
        <w:t>u u iznosu od</w:t>
      </w:r>
      <w:r w:rsidR="003F3ABF">
        <w:t xml:space="preserve"> </w:t>
      </w:r>
      <w:r w:rsidR="00F64922">
        <w:rPr>
          <w:b/>
        </w:rPr>
        <w:t>14.608,44</w:t>
      </w:r>
      <w:r w:rsidR="00650EBE" w:rsidRPr="00650EBE">
        <w:rPr>
          <w:b/>
        </w:rPr>
        <w:t xml:space="preserve"> kn</w:t>
      </w:r>
      <w:r w:rsidR="00650EBE">
        <w:t xml:space="preserve"> </w:t>
      </w:r>
      <w:r w:rsidR="00A57058">
        <w:t>koja</w:t>
      </w:r>
      <w:r w:rsidR="003F3ABF">
        <w:t xml:space="preserve"> </w:t>
      </w:r>
      <w:r w:rsidR="00A57058">
        <w:t>je</w:t>
      </w:r>
      <w:r w:rsidR="003F3ABF">
        <w:t xml:space="preserve"> </w:t>
      </w:r>
      <w:r w:rsidR="00650EBE">
        <w:t>uplaćen</w:t>
      </w:r>
      <w:r w:rsidR="00A57058">
        <w:t>a</w:t>
      </w:r>
      <w:r w:rsidR="00650EBE">
        <w:t xml:space="preserve"> </w:t>
      </w:r>
      <w:r w:rsidR="0030736C">
        <w:t>radi sudjelovanja u elektron</w:t>
      </w:r>
      <w:r w:rsidR="003F3ABF">
        <w:t>ičkoj javnoj dražbi,</w:t>
      </w:r>
      <w:r w:rsidR="0030736C">
        <w:t xml:space="preserve"> identifikator nadmetanja: </w:t>
      </w:r>
      <w:r w:rsidR="00D954AE">
        <w:t>11309</w:t>
      </w:r>
      <w:r w:rsidR="0030736C">
        <w:t>,</w:t>
      </w:r>
      <w:r w:rsidR="003F3ABF">
        <w:t xml:space="preserve"> na račun A</w:t>
      </w:r>
      <w:r w:rsidR="00D4696F">
        <w:t>gencije za uplatu jamčevine br. IBAN HR</w:t>
      </w:r>
      <w:r w:rsidR="00B538E7">
        <w:t xml:space="preserve">3323900011300028779 </w:t>
      </w:r>
      <w:r w:rsidR="00926618">
        <w:t xml:space="preserve">prenijeti u korist računa </w:t>
      </w:r>
      <w:r w:rsidR="00660EF6">
        <w:t xml:space="preserve">uplatiteljice </w:t>
      </w:r>
      <w:r w:rsidR="00660EF6" w:rsidRPr="00660EF6">
        <w:rPr>
          <w:b/>
        </w:rPr>
        <w:t>KORNELIJE VERŠEC</w:t>
      </w:r>
      <w:r w:rsidR="00660EF6">
        <w:t xml:space="preserve">, </w:t>
      </w:r>
      <w:r w:rsidR="00A57058">
        <w:t xml:space="preserve"> </w:t>
      </w:r>
      <w:r w:rsidR="00660EF6">
        <w:rPr>
          <w:b/>
        </w:rPr>
        <w:t xml:space="preserve">Virovitica, Dr. Mije </w:t>
      </w:r>
      <w:proofErr w:type="spellStart"/>
      <w:r w:rsidR="00660EF6">
        <w:rPr>
          <w:b/>
        </w:rPr>
        <w:t>Pupeka</w:t>
      </w:r>
      <w:proofErr w:type="spellEnd"/>
      <w:r w:rsidR="00660EF6">
        <w:rPr>
          <w:b/>
        </w:rPr>
        <w:t xml:space="preserve"> 23, OIB 37245707011, </w:t>
      </w:r>
      <w:proofErr w:type="spellStart"/>
      <w:r w:rsidR="00660EF6">
        <w:rPr>
          <w:b/>
        </w:rPr>
        <w:t>vl</w:t>
      </w:r>
      <w:proofErr w:type="spellEnd"/>
      <w:r w:rsidR="00660EF6">
        <w:rPr>
          <w:b/>
        </w:rPr>
        <w:t>. obrta PRIMA AG, Virovitica, Trg kralja Petra Svačića 6.</w:t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</w:r>
    </w:p>
    <w:p w:rsidRDefault="009F5DC2" w:rsidP="00FC0573" w:rsidR="002113A0">
      <w:pPr>
        <w:tabs>
          <w:tab w:pos="720" w:val="left"/>
        </w:tabs>
        <w:jc w:val="both"/>
      </w:pPr>
      <w:r>
        <w:rPr>
          <w:b/>
        </w:rPr>
        <w:tab/>
        <w:t xml:space="preserve">II – </w:t>
      </w:r>
      <w:r w:rsidR="00A57058">
        <w:t>Uplaćen</w:t>
      </w:r>
      <w:r w:rsidRPr="009F5DC2">
        <w:t xml:space="preserve"> iznos</w:t>
      </w:r>
      <w:r w:rsidR="00A57058">
        <w:t xml:space="preserve"> jamč</w:t>
      </w:r>
      <w:r w:rsidR="002113A0">
        <w:t>evine ima se vratiti uplatiteljici</w:t>
      </w:r>
      <w:r w:rsidRPr="009F5DC2">
        <w:t xml:space="preserve"> </w:t>
      </w:r>
      <w:r w:rsidR="001F38AA">
        <w:t xml:space="preserve">na </w:t>
      </w:r>
      <w:r w:rsidR="002113A0">
        <w:t>njezin</w:t>
      </w:r>
      <w:r w:rsidR="001F38AA">
        <w:t xml:space="preserve"> r</w:t>
      </w:r>
      <w:r w:rsidR="002113A0">
        <w:t>ačun IBAN HR1323600001102289609, otvoren kod Zagrebačke banke d.d.</w:t>
      </w:r>
    </w:p>
    <w:p w:rsidRDefault="00B538E7" w:rsidP="00FC0573" w:rsidR="00B538E7">
      <w:pPr>
        <w:tabs>
          <w:tab w:pos="720" w:val="left"/>
        </w:tabs>
        <w:jc w:val="both"/>
      </w:pPr>
      <w:r>
        <w:tab/>
      </w:r>
    </w:p>
    <w:p w:rsidRDefault="00B538E7" w:rsidP="00B538E7" w:rsidR="00E504C0">
      <w:pPr>
        <w:tabs>
          <w:tab w:pos="720" w:val="left"/>
        </w:tabs>
        <w:jc w:val="center"/>
      </w:pPr>
      <w:r>
        <w:t>Obrazloženje</w:t>
      </w:r>
    </w:p>
    <w:p w:rsidRDefault="00C65094" w:rsidP="00FC0573" w:rsidR="00B538E7">
      <w:pPr>
        <w:tabs>
          <w:tab w:pos="720" w:val="left"/>
        </w:tabs>
        <w:jc w:val="both"/>
      </w:pPr>
      <w:r>
        <w:t xml:space="preserve"> </w:t>
      </w:r>
    </w:p>
    <w:p w:rsidRDefault="00B538E7" w:rsidP="00FC0573" w:rsidR="0098178D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C65094">
        <w:t xml:space="preserve">BRAMAN USLUGE d.o.o. u stečaju </w:t>
      </w:r>
      <w:r w:rsidR="00C65094">
        <w:rPr>
          <w:color w:val="000000"/>
        </w:rPr>
        <w:t>Pleternica, Bana Josipa Jelačića 11, OIB 74199793045</w:t>
      </w:r>
      <w:r w:rsidRPr="007317C3">
        <w:t>,</w:t>
      </w:r>
      <w:r>
        <w:t xml:space="preserve"> </w:t>
      </w:r>
      <w:r w:rsidR="00854517">
        <w:t xml:space="preserve">Financijska agencija dostavila je izvještaj o provedenoj elektroničkoj javnoj dražbi iz kojeg proizlazi da </w:t>
      </w:r>
      <w:r w:rsidR="00A57058">
        <w:t>je uplatitelj</w:t>
      </w:r>
      <w:r w:rsidR="00C96952">
        <w:t xml:space="preserve">ica </w:t>
      </w:r>
      <w:r w:rsidR="00A57058">
        <w:t xml:space="preserve"> </w:t>
      </w:r>
      <w:r w:rsidR="00C96952" w:rsidRPr="00C96952">
        <w:t xml:space="preserve">KORNELIJA VERŠEC,  Virovitica, </w:t>
      </w:r>
      <w:proofErr w:type="spellStart"/>
      <w:r w:rsidR="00C96952" w:rsidRPr="00C96952">
        <w:t>vl</w:t>
      </w:r>
      <w:proofErr w:type="spellEnd"/>
      <w:r w:rsidR="00C96952" w:rsidRPr="00C96952">
        <w:t>. obrta PRIMA AG, Virovit</w:t>
      </w:r>
      <w:r w:rsidR="00C96952">
        <w:t>ica, Trg kralja Petra Svačića 6</w:t>
      </w:r>
      <w:r w:rsidR="001F38AA">
        <w:t xml:space="preserve"> </w:t>
      </w:r>
      <w:r w:rsidR="00C96952">
        <w:t>izvršila</w:t>
      </w:r>
      <w:r w:rsidR="00854517">
        <w:t xml:space="preserve"> uplatu jamčevine u iznosu od </w:t>
      </w:r>
      <w:r w:rsidR="009501D6">
        <w:t>14.608,44</w:t>
      </w:r>
      <w:r w:rsidR="00854517">
        <w:t xml:space="preserve"> kn </w:t>
      </w:r>
      <w:r w:rsidR="00337FA2">
        <w:t xml:space="preserve">za ID nadmetanja </w:t>
      </w:r>
      <w:r w:rsidR="009501D6">
        <w:t>11309</w:t>
      </w:r>
      <w:r w:rsidR="00A57058">
        <w:t xml:space="preserve"> i da je u nadmetanju podni</w:t>
      </w:r>
      <w:r w:rsidR="00C96952">
        <w:t>jela</w:t>
      </w:r>
      <w:r w:rsidR="00A57058">
        <w:t xml:space="preserve"> valjanu ponudu</w:t>
      </w:r>
      <w:r w:rsidR="0098178D">
        <w:t>.</w:t>
      </w:r>
    </w:p>
    <w:p w:rsidRDefault="0098178D" w:rsidP="00FC0573" w:rsidR="0098178D">
      <w:pPr>
        <w:tabs>
          <w:tab w:pos="720" w:val="left"/>
        </w:tabs>
        <w:jc w:val="both"/>
      </w:pPr>
    </w:p>
    <w:p w:rsidRDefault="0098178D" w:rsidP="00FC0573" w:rsidR="0041658B">
      <w:pPr>
        <w:tabs>
          <w:tab w:pos="720" w:val="left"/>
        </w:tabs>
        <w:jc w:val="both"/>
      </w:pPr>
      <w:r>
        <w:tab/>
        <w:t>Uplatitelj</w:t>
      </w:r>
      <w:r w:rsidR="00C96952">
        <w:t xml:space="preserve">ica Kornelija </w:t>
      </w:r>
      <w:proofErr w:type="spellStart"/>
      <w:r w:rsidR="00C96952">
        <w:t>Veršec</w:t>
      </w:r>
      <w:proofErr w:type="spellEnd"/>
      <w:r w:rsidR="00C96952">
        <w:t xml:space="preserve"> podnijela</w:t>
      </w:r>
      <w:r>
        <w:t xml:space="preserve"> je sudu zahtjev za povrat uplaćene jamčevine</w:t>
      </w:r>
      <w:r w:rsidR="00337FA2">
        <w:t xml:space="preserve">, </w:t>
      </w:r>
      <w:r>
        <w:t>s obzirom da njegova ponuda nije bi</w:t>
      </w:r>
      <w:r w:rsidR="0041658B">
        <w:t>la prihvaćena kao najpovoljnija.</w:t>
      </w:r>
    </w:p>
    <w:p w:rsidRDefault="0041658B" w:rsidP="00FC0573" w:rsidR="0041658B">
      <w:pPr>
        <w:tabs>
          <w:tab w:pos="720" w:val="left"/>
        </w:tabs>
        <w:jc w:val="both"/>
      </w:pPr>
    </w:p>
    <w:p w:rsidRDefault="0041658B" w:rsidP="00FC0573" w:rsidR="00863F74">
      <w:pPr>
        <w:tabs>
          <w:tab w:pos="720" w:val="left"/>
        </w:tabs>
        <w:jc w:val="both"/>
      </w:pPr>
      <w:r>
        <w:tab/>
        <w:t xml:space="preserve">Kako se </w:t>
      </w:r>
      <w:r w:rsidR="00B32CD5">
        <w:t xml:space="preserve">sredstva </w:t>
      </w:r>
      <w:r>
        <w:t xml:space="preserve">koja je </w:t>
      </w:r>
      <w:r w:rsidR="00C96952">
        <w:t>uplatiteljica uplatila</w:t>
      </w:r>
      <w:r>
        <w:t xml:space="preserve"> na ime jamčevine i</w:t>
      </w:r>
      <w:r w:rsidR="00B32CD5">
        <w:t xml:space="preserve"> dalje nalaze na posebnom računu Agencije</w:t>
      </w:r>
      <w:r w:rsidR="00BC5E02">
        <w:t xml:space="preserve"> kao osiguranje za plaćanje </w:t>
      </w:r>
      <w:proofErr w:type="spellStart"/>
      <w:r w:rsidR="00BC5E02">
        <w:t>kupovnine</w:t>
      </w:r>
      <w:proofErr w:type="spellEnd"/>
      <w:r w:rsidR="000A2D91">
        <w:t>,</w:t>
      </w:r>
      <w:r w:rsidR="00BC5E02">
        <w:t xml:space="preserve"> </w:t>
      </w:r>
      <w:r w:rsidR="00B32CD5">
        <w:t>to je</w:t>
      </w:r>
      <w:r>
        <w:t xml:space="preserve"> valjalo </w:t>
      </w:r>
      <w:r w:rsidR="000A2D91">
        <w:t xml:space="preserve">zahtjevu udovoljiti i </w:t>
      </w:r>
      <w:r>
        <w:t xml:space="preserve">odlučiti da se </w:t>
      </w:r>
      <w:r w:rsidR="000A2D91">
        <w:t>izvrši povrat uplaćenog iznosa</w:t>
      </w:r>
      <w:r>
        <w:t>, pa je odlučeno</w:t>
      </w:r>
      <w:r w:rsidR="00B32CD5">
        <w:t xml:space="preserve"> kao u izreci ovog zaključka na temelju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  <w:r w:rsidR="004B526F">
        <w:tab/>
      </w:r>
    </w:p>
    <w:p w:rsidRDefault="000A2D91" w:rsidP="002308E3" w:rsidR="000A2D91">
      <w:pPr>
        <w:jc w:val="center"/>
      </w:pPr>
    </w:p>
    <w:p w:rsidRDefault="00567FD6" w:rsidP="002308E3" w:rsidR="007268E8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D234A0">
        <w:t xml:space="preserve"> Brodu </w:t>
      </w:r>
      <w:r w:rsidR="00C637D1">
        <w:t xml:space="preserve"> </w:t>
      </w:r>
      <w:r w:rsidR="000A2D91">
        <w:t>28</w:t>
      </w:r>
      <w:r w:rsidR="00337FA2">
        <w:t>. prosinca</w:t>
      </w:r>
      <w:r w:rsidR="000214DC">
        <w:t xml:space="preserve"> 2018.</w:t>
      </w:r>
    </w:p>
    <w:p w:rsidRDefault="000A2D91" w:rsidP="002308E3" w:rsidR="000A2D91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F2756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817004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974BE9" w:rsidP="00C637D1" w:rsidR="00974BE9"/>
    <w:p w:rsidRDefault="000A7EC9" w:rsidP="00C637D1" w:rsidR="00C637D1">
      <w:pPr>
        <w:jc w:val="both"/>
      </w:pPr>
      <w:r>
        <w:t>Dostaviti</w:t>
      </w:r>
      <w:r w:rsidR="002F6C56">
        <w:t xml:space="preserve"> putem </w:t>
      </w:r>
      <w:r w:rsidR="00DD7496">
        <w:t xml:space="preserve">mrežne stranice </w:t>
      </w:r>
      <w:r w:rsidR="002F6C56">
        <w:t>e-oglasna ploča suda</w:t>
      </w:r>
      <w:r>
        <w:t>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0A2D91">
        <w:t xml:space="preserve">Kornelija </w:t>
      </w:r>
      <w:proofErr w:type="spellStart"/>
      <w:r w:rsidR="000A2D91">
        <w:t>Veršec</w:t>
      </w:r>
      <w:proofErr w:type="spellEnd"/>
      <w:r w:rsidR="0041658B">
        <w:t>,</w:t>
      </w:r>
      <w:r w:rsidR="00E504C0">
        <w:t xml:space="preserve"> </w:t>
      </w:r>
      <w:r>
        <w:t>kao obavijest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581B"/>
    <w:rsid w:val="00037B8B"/>
    <w:rsid w:val="00044FEF"/>
    <w:rsid w:val="00050FFD"/>
    <w:rsid w:val="00060D1B"/>
    <w:rsid w:val="00065448"/>
    <w:rsid w:val="00084191"/>
    <w:rsid w:val="00091651"/>
    <w:rsid w:val="000A2CF3"/>
    <w:rsid w:val="000A2D91"/>
    <w:rsid w:val="000A7EC9"/>
    <w:rsid w:val="000B4BBA"/>
    <w:rsid w:val="000C0DCB"/>
    <w:rsid w:val="000E0017"/>
    <w:rsid w:val="00107C05"/>
    <w:rsid w:val="00185AFD"/>
    <w:rsid w:val="001A5CCA"/>
    <w:rsid w:val="001B0E03"/>
    <w:rsid w:val="001F38AA"/>
    <w:rsid w:val="001F48E4"/>
    <w:rsid w:val="001F69A3"/>
    <w:rsid w:val="00204BC4"/>
    <w:rsid w:val="002113A0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F6C56"/>
    <w:rsid w:val="0030736C"/>
    <w:rsid w:val="0030759D"/>
    <w:rsid w:val="00325AC8"/>
    <w:rsid w:val="00337FA2"/>
    <w:rsid w:val="00354E14"/>
    <w:rsid w:val="00362C0C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1658B"/>
    <w:rsid w:val="004259A2"/>
    <w:rsid w:val="00443030"/>
    <w:rsid w:val="00455289"/>
    <w:rsid w:val="0046500D"/>
    <w:rsid w:val="00482BAF"/>
    <w:rsid w:val="004856C5"/>
    <w:rsid w:val="00492218"/>
    <w:rsid w:val="004B526F"/>
    <w:rsid w:val="004C0FBA"/>
    <w:rsid w:val="004D2983"/>
    <w:rsid w:val="004E5AB8"/>
    <w:rsid w:val="0056617F"/>
    <w:rsid w:val="00567FD6"/>
    <w:rsid w:val="00583229"/>
    <w:rsid w:val="00590EC7"/>
    <w:rsid w:val="005B5114"/>
    <w:rsid w:val="005B77E1"/>
    <w:rsid w:val="005C752E"/>
    <w:rsid w:val="005E511D"/>
    <w:rsid w:val="005E626E"/>
    <w:rsid w:val="005F7345"/>
    <w:rsid w:val="006021F6"/>
    <w:rsid w:val="006211B2"/>
    <w:rsid w:val="00630950"/>
    <w:rsid w:val="0063363E"/>
    <w:rsid w:val="00650EBE"/>
    <w:rsid w:val="00660EF6"/>
    <w:rsid w:val="006A1695"/>
    <w:rsid w:val="006A40D6"/>
    <w:rsid w:val="006B1B46"/>
    <w:rsid w:val="00705176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A57D2"/>
    <w:rsid w:val="007B6E63"/>
    <w:rsid w:val="007D03CB"/>
    <w:rsid w:val="007E2BEE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26618"/>
    <w:rsid w:val="00940E27"/>
    <w:rsid w:val="009501D6"/>
    <w:rsid w:val="00950D8E"/>
    <w:rsid w:val="0095426E"/>
    <w:rsid w:val="00956A3A"/>
    <w:rsid w:val="009608DB"/>
    <w:rsid w:val="00974BE9"/>
    <w:rsid w:val="0098178D"/>
    <w:rsid w:val="0099268D"/>
    <w:rsid w:val="009A10DE"/>
    <w:rsid w:val="009B1E3D"/>
    <w:rsid w:val="009B239C"/>
    <w:rsid w:val="009B5A90"/>
    <w:rsid w:val="009F5DC2"/>
    <w:rsid w:val="009F683E"/>
    <w:rsid w:val="00A05C75"/>
    <w:rsid w:val="00A152F2"/>
    <w:rsid w:val="00A2715B"/>
    <w:rsid w:val="00A27FD2"/>
    <w:rsid w:val="00A31486"/>
    <w:rsid w:val="00A52BE4"/>
    <w:rsid w:val="00A5375B"/>
    <w:rsid w:val="00A57058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2E9F"/>
    <w:rsid w:val="00B33897"/>
    <w:rsid w:val="00B538E7"/>
    <w:rsid w:val="00B7270E"/>
    <w:rsid w:val="00B741D4"/>
    <w:rsid w:val="00B75EB4"/>
    <w:rsid w:val="00BC5E02"/>
    <w:rsid w:val="00BD2038"/>
    <w:rsid w:val="00C15A70"/>
    <w:rsid w:val="00C26008"/>
    <w:rsid w:val="00C47405"/>
    <w:rsid w:val="00C5086E"/>
    <w:rsid w:val="00C637D1"/>
    <w:rsid w:val="00C65094"/>
    <w:rsid w:val="00C74176"/>
    <w:rsid w:val="00C96952"/>
    <w:rsid w:val="00CA4EA7"/>
    <w:rsid w:val="00CA4EEC"/>
    <w:rsid w:val="00CB7B07"/>
    <w:rsid w:val="00D1273D"/>
    <w:rsid w:val="00D234A0"/>
    <w:rsid w:val="00D24A93"/>
    <w:rsid w:val="00D44392"/>
    <w:rsid w:val="00D4696F"/>
    <w:rsid w:val="00D70AC1"/>
    <w:rsid w:val="00D954AE"/>
    <w:rsid w:val="00DA237B"/>
    <w:rsid w:val="00DA4F81"/>
    <w:rsid w:val="00DD3EBE"/>
    <w:rsid w:val="00DD4C50"/>
    <w:rsid w:val="00DD7496"/>
    <w:rsid w:val="00DE0186"/>
    <w:rsid w:val="00DF4401"/>
    <w:rsid w:val="00E057DB"/>
    <w:rsid w:val="00E104F3"/>
    <w:rsid w:val="00E504C0"/>
    <w:rsid w:val="00E56918"/>
    <w:rsid w:val="00E92B61"/>
    <w:rsid w:val="00E971EF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371D5"/>
    <w:rsid w:val="00F429E3"/>
    <w:rsid w:val="00F5641F"/>
    <w:rsid w:val="00F57328"/>
    <w:rsid w:val="00F64922"/>
    <w:rsid w:val="00F66680"/>
    <w:rsid w:val="00F75699"/>
    <w:rsid w:val="00F93BEC"/>
    <w:rsid w:val="00FA66C5"/>
    <w:rsid w:val="00FC0573"/>
    <w:rsid w:val="00FC5C84"/>
    <w:rsid w:val="00FE5492"/>
    <w:rsid w:val="00FF58A8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77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19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911BA-E6AF-4C77-8C06-4684E1938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2039</properties:Characters>
  <properties:Lines>63</properties:Lines>
  <properties:Paragraphs>23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2018-11-14T07:32:00Z</dcterms:created>
  <dc:creator>marija jankovic</dc:creator>
  <cp:lastModifiedBy>wsadmin</cp:lastModifiedBy>
  <cp:lastPrinted>2018-12-28T10:10:00Z</cp:lastPrinted>
  <dcterms:modified xmlns:xsi="http://www.w3.org/2001/XMLSchema-instance" xsi:type="dcterms:W3CDTF">2018-12-28T10:13:00Z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