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42ea" w14:paraId="95d42ea" w:rsidRDefault="00C81B73" w:rsidP="00C81B73" w:rsidR="00C81B7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St-941/2016-4</w:t>
      </w:r>
    </w:p>
    <w:p w:rsidRDefault="00C81B73" w:rsidP="00C81B73" w:rsidR="00C81B7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81B73" w:rsidP="00C81B73" w:rsidR="00C81B7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81B73" w:rsidP="00C81B73" w:rsidR="00C81B7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81B73" w:rsidP="00C81B73" w:rsidR="00C81B7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both"/>
      </w:pPr>
      <w:r>
        <w:rPr>
          <w:szCs w:val="24"/>
        </w:rPr>
        <w:tab/>
      </w:r>
      <w:r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MONT GRADITELJSTVO  j.d.o.o., OIB: 67187825601 sa sjedištem u Duga 31, </w:t>
      </w:r>
      <w:proofErr w:type="spellStart"/>
      <w:r>
        <w:t>Sivica</w:t>
      </w:r>
      <w:proofErr w:type="spellEnd"/>
      <w:r>
        <w:t xml:space="preserve"> 40317, dana 21. listopada 2016. godine</w:t>
      </w:r>
    </w:p>
    <w:p w:rsidRDefault="00C81B73" w:rsidP="00C81B73" w:rsidR="00C81B73">
      <w:pPr>
        <w:jc w:val="both"/>
      </w:pPr>
    </w:p>
    <w:p w:rsidRDefault="00C81B73" w:rsidP="00C81B73" w:rsidR="00C81B7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875097">
        <w:t xml:space="preserve">MONT GRADITELJSTVO  j.d.o.o., OIB: 67187825601 sa sjedištem u Duga 31, </w:t>
      </w:r>
      <w:proofErr w:type="spellStart"/>
      <w:r w:rsidR="00875097">
        <w:t>Sivica</w:t>
      </w:r>
      <w:proofErr w:type="spellEnd"/>
      <w:r w:rsidR="00875097">
        <w:t xml:space="preserve"> 40317</w:t>
      </w:r>
      <w:r>
        <w:rPr>
          <w:szCs w:val="24"/>
        </w:rPr>
        <w:t xml:space="preserve">, s danom </w:t>
      </w:r>
      <w:r w:rsidR="00875097">
        <w:rPr>
          <w:szCs w:val="24"/>
        </w:rPr>
        <w:t>21</w:t>
      </w:r>
      <w:r>
        <w:rPr>
          <w:szCs w:val="24"/>
        </w:rPr>
        <w:t xml:space="preserve">. </w:t>
      </w:r>
      <w:r w:rsidR="00875097">
        <w:rPr>
          <w:szCs w:val="24"/>
        </w:rPr>
        <w:t>listopada</w:t>
      </w:r>
      <w:r>
        <w:rPr>
          <w:szCs w:val="24"/>
        </w:rPr>
        <w:t xml:space="preserve"> 2016. u 1</w:t>
      </w:r>
      <w:r w:rsidR="00875097">
        <w:rPr>
          <w:szCs w:val="24"/>
        </w:rPr>
        <w:t>4</w:t>
      </w:r>
      <w:r>
        <w:rPr>
          <w:szCs w:val="24"/>
        </w:rPr>
        <w:t>,00 sati.</w:t>
      </w:r>
    </w:p>
    <w:p w:rsidRDefault="00C81B73" w:rsidP="00C81B73" w:rsidR="00C81B73">
      <w:pPr>
        <w:jc w:val="both"/>
        <w:rPr>
          <w:szCs w:val="24"/>
        </w:rPr>
      </w:pPr>
    </w:p>
    <w:p w:rsidRDefault="00C81B73" w:rsidP="00C81B73" w:rsidR="00C81B7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875097">
        <w:t xml:space="preserve">MONT GRADITELJSTVO  j.d.o.o., OIB: 67187825601 sa sjedištem u Duga 31, </w:t>
      </w:r>
      <w:proofErr w:type="spellStart"/>
      <w:r w:rsidR="00875097">
        <w:t>Sivica</w:t>
      </w:r>
      <w:proofErr w:type="spellEnd"/>
      <w:r w:rsidR="00875097">
        <w:t xml:space="preserve"> 40317</w:t>
      </w:r>
      <w:r>
        <w:t>.</w:t>
      </w:r>
    </w:p>
    <w:p w:rsidRDefault="00C81B73" w:rsidP="00C81B73" w:rsidR="00C81B73">
      <w:pPr>
        <w:jc w:val="both"/>
      </w:pPr>
    </w:p>
    <w:p w:rsidRDefault="00C81B73" w:rsidP="00C81B73" w:rsidR="00C81B73">
      <w:pPr>
        <w:jc w:val="both"/>
      </w:pPr>
      <w:r>
        <w:tab/>
        <w:t xml:space="preserve">III Za stečajnog upravitelja imenuje se </w:t>
      </w:r>
      <w:r w:rsidR="00875097">
        <w:t xml:space="preserve">Marijan </w:t>
      </w:r>
      <w:proofErr w:type="spellStart"/>
      <w:r w:rsidR="00875097">
        <w:t>Drljanovčan</w:t>
      </w:r>
      <w:proofErr w:type="spellEnd"/>
      <w:r w:rsidR="00875097">
        <w:t>,</w:t>
      </w:r>
      <w:r>
        <w:t xml:space="preserve"> </w:t>
      </w:r>
      <w:proofErr w:type="spellStart"/>
      <w:r w:rsidR="003D7B13">
        <w:t>Miholjanec</w:t>
      </w:r>
      <w:proofErr w:type="spellEnd"/>
      <w:r w:rsidR="003D7B13">
        <w:t>, Antuna Mihanovića 131.</w:t>
      </w:r>
    </w:p>
    <w:p w:rsidRDefault="00C81B73" w:rsidP="00C81B73" w:rsidR="00C81B73">
      <w:pPr>
        <w:jc w:val="both"/>
        <w:rPr>
          <w:color w:val="FF0000"/>
        </w:rPr>
      </w:pPr>
    </w:p>
    <w:p w:rsidRDefault="00C81B73" w:rsidP="00C81B73" w:rsidR="00C81B7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81B73" w:rsidP="00C81B73" w:rsidR="00C81B73">
      <w:pPr>
        <w:jc w:val="both"/>
        <w:rPr>
          <w:szCs w:val="24"/>
        </w:rPr>
      </w:pPr>
    </w:p>
    <w:p w:rsidRDefault="00C81B73" w:rsidP="00C81B73" w:rsidR="00C81B7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875097">
        <w:t xml:space="preserve">MONT GRADITELJSTVO  j.d.o.o., OIB: 67187825601 sa sjedištem u Duga 31, </w:t>
      </w:r>
      <w:proofErr w:type="spellStart"/>
      <w:r w:rsidR="00875097">
        <w:t>Sivica</w:t>
      </w:r>
      <w:proofErr w:type="spellEnd"/>
      <w:r w:rsidR="00875097">
        <w:t xml:space="preserve"> 40317</w:t>
      </w:r>
      <w:r>
        <w:rPr>
          <w:szCs w:val="24"/>
        </w:rPr>
        <w:t>, bit će brisan iz sudskog registra.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both"/>
        <w:rPr>
          <w:szCs w:val="24"/>
        </w:rPr>
      </w:pPr>
      <w:r>
        <w:rPr>
          <w:szCs w:val="24"/>
        </w:rPr>
        <w:tab/>
        <w:t>Predlagatelj je dana 1</w:t>
      </w:r>
      <w:r w:rsidR="00875097">
        <w:rPr>
          <w:szCs w:val="24"/>
        </w:rPr>
        <w:t>0</w:t>
      </w:r>
      <w:r>
        <w:rPr>
          <w:szCs w:val="24"/>
        </w:rPr>
        <w:t xml:space="preserve">. </w:t>
      </w:r>
      <w:r w:rsidR="00875097">
        <w:rPr>
          <w:szCs w:val="24"/>
        </w:rPr>
        <w:t>kolovoza</w:t>
      </w:r>
      <w:r>
        <w:rPr>
          <w:szCs w:val="24"/>
        </w:rPr>
        <w:t xml:space="preserve"> 201</w:t>
      </w:r>
      <w:r w:rsidR="00875097">
        <w:rPr>
          <w:szCs w:val="24"/>
        </w:rPr>
        <w:t>6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875097">
        <w:rPr>
          <w:szCs w:val="24"/>
        </w:rPr>
        <w:t>21</w:t>
      </w:r>
      <w:r>
        <w:rPr>
          <w:szCs w:val="24"/>
        </w:rPr>
        <w:t xml:space="preserve">. </w:t>
      </w:r>
      <w:r w:rsidR="00875097">
        <w:rPr>
          <w:szCs w:val="24"/>
        </w:rPr>
        <w:t>listopada</w:t>
      </w:r>
      <w:r>
        <w:rPr>
          <w:szCs w:val="24"/>
        </w:rPr>
        <w:t xml:space="preserve"> 2016.</w:t>
      </w:r>
    </w:p>
    <w:p w:rsidRDefault="00C81B73" w:rsidP="00C81B73" w:rsidR="00C81B7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81B73" w:rsidP="00C81B73" w:rsidR="00C81B73">
      <w:pPr>
        <w:rPr>
          <w:szCs w:val="24"/>
        </w:rPr>
      </w:pPr>
      <w:r>
        <w:rPr>
          <w:szCs w:val="24"/>
        </w:rPr>
        <w:t xml:space="preserve">     </w:t>
      </w:r>
    </w:p>
    <w:p w:rsidRDefault="00C81B73" w:rsidP="00C81B73" w:rsidR="00C81B7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C81B73" w:rsidP="00C81B73" w:rsidR="00C81B7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Jasna Lekić, v.r.</w:t>
      </w:r>
    </w:p>
    <w:p w:rsidRDefault="00C81B73" w:rsidP="00C81B73" w:rsidR="00C81B7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- ovlašteni službenik 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81B73" w:rsidP="00C81B73" w:rsidR="00C81B7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81B73" w:rsidP="00C81B73" w:rsidR="00C81B7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81B73" w:rsidP="00C81B73" w:rsidR="00C81B7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  <w:r>
        <w:rPr>
          <w:szCs w:val="24"/>
        </w:rPr>
        <w:t>DNA:</w:t>
      </w:r>
    </w:p>
    <w:p w:rsidRDefault="00C81B73" w:rsidP="00C81B73" w:rsidR="00C81B7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81B73" w:rsidP="00C81B73" w:rsidR="00C81B7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81B73" w:rsidP="00C81B73" w:rsidR="00C81B7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875097">
        <w:t xml:space="preserve">MONT GRADITELJSTVO  j.d.o.o., OIB: 67187825601 sa sjedištem u Duga 31, </w:t>
      </w:r>
      <w:proofErr w:type="spellStart"/>
      <w:r w:rsidR="00875097">
        <w:t>Sivica</w:t>
      </w:r>
      <w:proofErr w:type="spellEnd"/>
      <w:r w:rsidR="00875097">
        <w:t xml:space="preserve"> 40317</w:t>
      </w:r>
    </w:p>
    <w:p w:rsidRDefault="00875097" w:rsidP="00C81B73" w:rsidR="00C81B73">
      <w:pPr>
        <w:numPr>
          <w:ilvl w:val="0"/>
          <w:numId w:val="47"/>
        </w:numPr>
        <w:rPr>
          <w:szCs w:val="24"/>
        </w:rPr>
      </w:pPr>
      <w:r>
        <w:t xml:space="preserve">Direktor dužnika Nenad </w:t>
      </w:r>
      <w:proofErr w:type="spellStart"/>
      <w:r>
        <w:t>Balog</w:t>
      </w:r>
      <w:proofErr w:type="spellEnd"/>
      <w:r>
        <w:t xml:space="preserve">, Cvjetna 39/1, </w:t>
      </w:r>
      <w:proofErr w:type="spellStart"/>
      <w:r>
        <w:t>Goričan</w:t>
      </w:r>
      <w:proofErr w:type="spellEnd"/>
      <w:r>
        <w:t xml:space="preserve"> </w:t>
      </w:r>
    </w:p>
    <w:p w:rsidRDefault="00C81B73" w:rsidP="00C81B73" w:rsidR="00C81B7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81B73" w:rsidP="00C81B73" w:rsidR="00C81B7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875097">
        <w:rPr>
          <w:szCs w:val="24"/>
        </w:rPr>
        <w:t xml:space="preserve">Čakovec, O. </w:t>
      </w:r>
      <w:proofErr w:type="spellStart"/>
      <w:r w:rsidR="00875097">
        <w:rPr>
          <w:szCs w:val="24"/>
        </w:rPr>
        <w:t>Keršovanija</w:t>
      </w:r>
      <w:proofErr w:type="spellEnd"/>
      <w:r w:rsidR="00875097">
        <w:rPr>
          <w:szCs w:val="24"/>
        </w:rPr>
        <w:t xml:space="preserve"> 11</w:t>
      </w:r>
    </w:p>
    <w:p w:rsidRDefault="00C81B73" w:rsidP="00C81B73" w:rsidR="00C81B7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875097">
        <w:t xml:space="preserve">Marijan </w:t>
      </w:r>
      <w:proofErr w:type="spellStart"/>
      <w:r w:rsidR="00875097">
        <w:t>Drljanovčan</w:t>
      </w:r>
      <w:proofErr w:type="spellEnd"/>
      <w:r w:rsidR="00875097">
        <w:t xml:space="preserve">, </w:t>
      </w:r>
      <w:proofErr w:type="spellStart"/>
      <w:r w:rsidR="003D7B13">
        <w:t>Mi</w:t>
      </w:r>
      <w:r w:rsidR="003D7B13">
        <w:t>holjanec</w:t>
      </w:r>
      <w:proofErr w:type="spellEnd"/>
      <w:r w:rsidR="003D7B13">
        <w:t>, Antuna Mihanovića 13</w:t>
      </w:r>
    </w:p>
    <w:p w:rsidRDefault="00C81B73" w:rsidP="00C81B73" w:rsidR="00C81B7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</w:p>
    <w:p w:rsidRDefault="00C81B73" w:rsidP="00C81B73" w:rsidR="00C81B73">
      <w:pPr>
        <w:rPr>
          <w:szCs w:val="24"/>
        </w:rPr>
      </w:pPr>
    </w:p>
    <w:p w:rsidRDefault="00C81B73" w:rsidP="00C81B73" w:rsidR="00C81B73"/>
    <w:p w:rsidRDefault="00C81B73" w:rsidP="00C81B73" w:rsidR="00C81B73"/>
    <w:p w:rsidRDefault="00C81B73" w:rsidP="00C81B73" w:rsidR="00C81B73"/>
    <w:p w:rsidRDefault="00C81B73" w:rsidP="00C81B73" w:rsidR="00C81B73"/>
    <w:p w:rsidRDefault="00C81B73" w:rsidP="00C81B73" w:rsidR="00C81B73"/>
    <w:p w:rsidRDefault="00DA0242" w:rsidP="00C81B73" w:rsidR="00DA0242" w:rsidRPr="00C81B73"/>
    <w:sectPr w:rsidSect="0032366B" w:rsidR="00DA0242" w:rsidRPr="00C81B7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01F" w:rsidP="00537B78" w:rsidR="000E201F">
      <w:r>
        <w:separator/>
      </w:r>
    </w:p>
  </w:endnote>
  <w:endnote w:id="0" w:type="continuationSeparator">
    <w:p w:rsidRDefault="000E201F" w:rsidP="00537B78" w:rsidR="000E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01F" w:rsidP="00537B78" w:rsidR="000E201F">
      <w:r>
        <w:separator/>
      </w:r>
    </w:p>
  </w:footnote>
  <w:footnote w:id="0" w:type="continuationSeparator">
    <w:p w:rsidRDefault="000E201F" w:rsidP="00537B78" w:rsidR="000E2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01F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B13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EE7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4FB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159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097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1B7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81B7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81B7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622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St-941/2016-4</izvorni_sadrzaj>
    <derivirana_varijabla naziv="DomainObject.Oznaka_1">St-941/2016-4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GRADITELJSTVO jednostavno društvo s ograničenom odgovornošću za graditeljstvo</izvorni_sadrzaj>
    <derivirana_varijabla naziv="DomainObject.Predmet.ProtustrankaFormated_1">  MONT GRADITELJSTVO jednostavno društvo s ograničenom odgovornošću za graditeljstvo</derivirana_varijabla>
  </DomainObject.Predmet.ProtustrankaFormated>
  <DomainObject.Predmet.ProtustrankaFormatedOIB>
    <izvorni_sadrzaj>  MONT GRADITELJSTVO jednostavno društvo s ograničenom odgovornošću za graditeljstvo, OIB 67187825601</izvorni_sadrzaj>
    <derivirana_varijabla naziv="DomainObject.Predmet.ProtustrankaFormatedOIB_1">  MONT GRADITELJSTVO jednostavno društvo s ograničenom odgovornošću za graditeljstvo, OIB 67187825601</derivirana_varijabla>
  </DomainObject.Predmet.ProtustrankaFormatedOIB>
  <DomainObject.Predmet.ProtustrankaFormatedWithAdress>
    <izvorni_sadrzaj> MONT GRADITELJSTVO jednostavno društvo s ograničenom odgovornošću za graditeljstvo, Duga 31, 40000 Sivica</izvorni_sadrzaj>
    <derivirana_varijabla naziv="DomainObject.Predmet.ProtustrankaFormatedWithAdress_1"> MONT GRADITELJSTVO jednostavno društvo s ograničenom odgovornošću za graditeljstvo, Duga 31, 40000 Sivica</derivirana_varijabla>
  </DomainObject.Predmet.ProtustrankaFormatedWithAdress>
  <DomainObject.Predmet.ProtustrankaFormatedWithAdressOIB>
    <izvorni_sadrzaj> MONT GRADITELJSTVO jednostavno društvo s ograničenom odgovornošću za graditeljstvo, OIB 67187825601, Duga 31, 40000 Sivica</izvorni_sadrzaj>
    <derivirana_varijabla naziv="DomainObject.Predmet.ProtustrankaFormatedWithAdressOIB_1"> MONT GRADITELJSTVO jednostavno društvo s ograničenom odgovornošću za graditeljstvo, OIB 67187825601, Duga 31, 40000 Sivica</derivirana_varijabla>
  </DomainObject.Predmet.ProtustrankaFormatedWithAdressOIB>
  <DomainObject.Predmet.ProtustrankaWithAdress>
    <izvorni_sadrzaj>MONT GRADITELJSTVO jednostavno društvo s ograničenom odgovornošću za graditeljstvo Duga 31, 40000 Sivica</izvorni_sadrzaj>
    <derivirana_varijabla naziv="DomainObject.Predmet.ProtustrankaWithAdress_1">MONT GRADITELJSTVO jednostavno društvo s ograničenom odgovornošću za graditeljstvo Duga 31, 40000 Sivica</derivirana_varijabla>
  </DomainObject.Predmet.ProtustrankaWithAdress>
  <DomainObject.Predmet.ProtustrankaWithAdressOIB>
    <izvorni_sadrzaj>MONT GRADITELJSTVO jednostavno društvo s ograničenom odgovornošću za graditeljstvo, OIB 67187825601, Duga 31, 40000 Sivica</izvorni_sadrzaj>
    <derivirana_varijabla naziv="DomainObject.Predmet.ProtustrankaWithAdressOIB_1">MONT GRADITELJSTVO jednostavno društvo s ograničenom odgovornošću za graditeljstvo, OIB 67187825601, Duga 31, 40000 Sivica</derivirana_varijabla>
  </DomainObject.Predmet.ProtustrankaWithAdressOIB>
  <DomainObject.Predmet.ProtustrankaNazivFormated>
    <izvorni_sadrzaj>MONT GRADITELJSTVO jednostavno društvo s ograničenom odgovornošću za graditeljstvo</izvorni_sadrzaj>
    <derivirana_varijabla naziv="DomainObject.Predmet.ProtustrankaNazivFormated_1">MONT GRADITELJSTVO jednostavno društvo s ograničenom odgovornošću za graditeljstvo</derivirana_varijabla>
  </DomainObject.Predmet.ProtustrankaNazivFormated>
  <DomainObject.Predmet.ProtustrankaNazivFormatedOIB>
    <izvorni_sadrzaj>MONT GRADITELJSTVO jednostavno društvo s ograničenom odgovornošću za graditeljstvo, OIB 67187825601</izvorni_sadrzaj>
    <derivirana_varijabla naziv="DomainObject.Predmet.ProtustrankaNazivFormatedOIB_1">MONT GRADITELJSTVO jednostavno društvo s ograničenom odgovornošću za graditeljstvo, OIB 67187825601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87958.70</izvorni_sadrzaj>
    <derivirana_varijabla naziv="DomainObject.Predmet.TrenutnaVrijednost_1">87958.70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 GRADITELJSTVO jednostavno društvo s ograničenom odgovornošću za graditeljstvo</item>
    </izvorni_sadrzaj>
    <derivirana_varijabla naziv="DomainObject.Predmet.ProtuStrankaListFormated_1">
      <item>MONT GRADITELJSTVO jednostavno društvo s ograničenom odgovornošću za graditeljstvo</item>
    </derivirana_varijabla>
  </DomainObject.Predmet.ProtuStrankaListFormated>
  <DomainObject.Predmet.ProtuStrankaListFormatedOIB>
    <izvorni_sadrzaj>
      <item>MONT GRADITELJSTVO jednostavno društvo s ograničenom odgovornošću za graditeljstvo, OIB 67187825601</item>
    </izvorni_sadrzaj>
    <derivirana_varijabla naziv="DomainObject.Predmet.ProtuStrankaListFormatedOIB_1">
      <item>MONT GRADITELJSTVO jednostavno društvo s ograničenom odgovornošću za graditeljstvo, OIB 67187825601</item>
    </derivirana_varijabla>
  </DomainObject.Predmet.ProtuStrankaListFormatedOIB>
  <DomainObject.Predmet.ProtuStrankaListFormatedWithAdress>
    <izvorni_sadrzaj>
      <item>MONT GRADITELJSTVO jednostavno društvo s ograničenom odgovornošću za graditeljstvo, Duga 31, 40000 Sivica</item>
    </izvorni_sadrzaj>
    <derivirana_varijabla naziv="DomainObject.Predmet.ProtuStrankaListFormatedWithAdress_1">
      <item>MONT GRADITELJSTVO jednostavno društvo s ograničenom odgovornošću za graditeljstvo, Duga 31, 40000 Sivica</item>
    </derivirana_varijabla>
  </DomainObject.Predmet.ProtuStrankaListFormatedWithAdress>
  <DomainObject.Predmet.ProtuStrankaListFormatedWithAdressOIB>
    <izvorni_sadrzaj>
      <item>MONT GRADITELJSTVO jednostavno društvo s ograničenom odgovornošću za graditeljstvo, OIB 67187825601, Duga 31, 40000 Sivica</item>
    </izvorni_sadrzaj>
    <derivirana_varijabla naziv="DomainObject.Predmet.ProtuStrankaListFormatedWithAdressOIB_1">
      <item>MONT GRADITELJSTVO jednostavno društvo s ograničenom odgovornošću za graditeljstvo, OIB 67187825601, Duga 31, 40000 Sivica</item>
    </derivirana_varijabla>
  </DomainObject.Predmet.ProtuStrankaListFormatedWithAdressOIB>
  <DomainObject.Predmet.ProtuStrankaListNazivFormated>
    <izvorni_sadrzaj>
      <item>MONT GRADITELJSTVO jednostavno društvo s ograničenom odgovornošću za graditeljstvo</item>
    </izvorni_sadrzaj>
    <derivirana_varijabla naziv="DomainObject.Predmet.ProtuStrankaListNazivFormated_1">
      <item>MONT GRADITELJSTVO jednostavno društvo s ograničenom odgovornošću za graditeljstvo</item>
    </derivirana_varijabla>
  </DomainObject.Predmet.ProtuStrankaListNazivFormated>
  <DomainObject.Predmet.ProtuStrankaListNazivFormatedOIB>
    <izvorni_sadrzaj>
      <item>MONT GRADITELJSTVO jednostavno društvo s ograničenom odgovornošću za graditeljstvo, OIB 67187825601</item>
    </izvorni_sadrzaj>
    <derivirana_varijabla naziv="DomainObject.Predmet.ProtuStrankaListNazivFormatedOIB_1">
      <item>MONT GRADITELJSTVO jednostavno društvo s ograničenom odgovornošću za graditeljstvo, OIB 67187825601</item>
    </derivirana_varijabla>
  </DomainObject.Predmet.ProtuStrankaListNazivFormatedOIB>
  <DomainObject.Predmet.OstaliListFormated>
    <izvorni_sadrzaj>
      <item>Trgovački sud u Varaždinu - Sudski registar</item>
      <item>e-Oglasna ploča</item>
    </izvorni_sadrzaj>
    <derivirana_varijabla naziv="DomainObject.Predmet.OstaliListFormated_1">
      <item>Trgovački sud u Varaždinu - Sudski registar</item>
      <item>e-Oglasna ploča</item>
    </derivirana_varijabla>
  </DomainObject.Predmet.OstaliListFormated>
  <DomainObject.Predmet.OstaliListFormatedOIB>
    <izvorni_sadrzaj>
      <item>Trgovački sud u Varaždinu - Sudski registar</item>
      <item>e-Oglasna ploča</item>
    </izvorni_sadrzaj>
    <derivirana_varijabla naziv="DomainObject.Predmet.OstaliListFormatedOIB_1">
      <item>Trgovački sud u Varaždinu - Sudski registar</item>
      <item>e-Oglasna ploča</item>
    </derivirana_varijabla>
  </DomainObject.Predmet.OstaliListFormatedOIB>
  <DomainObject.Predmet.OstaliListFormatedWithAdress>
    <izvorni_sadrzaj>
      <item>Trgovački sud u Varaždinu - Sudski registar, B.Radića 2, 42000 Varaždin</item>
      <item>e-Oglasna ploča</item>
    </izvorni_sadrzaj>
    <derivirana_varijabla naziv="DomainObject.Predmet.OstaliListFormatedWithAdress_1">
      <item>Trgovački sud u Varaždinu - Sudski registar, B.Radića 2, 42000 Varaždin</item>
      <item>e-Oglasna ploča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 ploča</item>
    </izvorni_sadrzaj>
    <derivirana_varijabla naziv="DomainObject.Predmet.OstaliListFormatedWithAdressOIB_1">
      <item>Trgovački sud u Varaždinu - Sudski registar, B.Radića 2, 42000 Varaždin</item>
      <item>e-Oglasna ploča</item>
    </derivirana_varijabla>
  </DomainObject.Predmet.OstaliListFormatedWithAdressOIB>
  <DomainObject.Predmet.OstaliListNazivFormated>
    <izvorni_sadrzaj>
      <item>Trgovački sud u Varaždinu - Sudski registar</item>
      <item>e-Oglasna ploča</item>
    </izvorni_sadrzaj>
    <derivirana_varijabla naziv="DomainObject.Predmet.OstaliListNazivFormated_1">
      <item>Trgovački sud u Varaždinu - Sudski registar</item>
      <item>e-Oglasna ploča</item>
    </derivirana_varijabla>
  </DomainObject.Predmet.OstaliListNazivFormated>
  <DomainObject.Predmet.OstaliListNazivFormatedOIB>
    <izvorni_sadrzaj>
      <item>Trgovački sud u Varaždinu - Sudski registar</item>
      <item>e-Oglasna ploča</item>
    </izvorni_sadrzaj>
    <derivirana_varijabla naziv="DomainObject.Predmet.OstaliListNazivFormatedOIB_1">
      <item>Trgovački sud u Varaždinu - 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St-941/2016-4</izvorni_sadrzaj>
    <derivirana_varijabla naziv="DomainObject.PoslovniBrojDokumenta_1">St-941/2016-4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 GRADITELJSTVO jednostavno društvo s ograničenom odgovornošću za graditeljstvo</izvorni_sadrzaj>
    <derivirana_varijabla naziv="DomainObject.Predmet.ProtustrankaIDrugi_1">MONT GRADITELJSTVO jednostavno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 GRADITELJSTVO jednostavno društvo s ograničenom odgovornošću za graditeljstvo, OIB 67187825601, Duga 31, 40000 Sivica</izvorni_sadrzaj>
    <derivirana_varijabla naziv="DomainObject.Predmet.ProtustrankaIDrugiAdressOIB_1">MONT GRADITELJSTVO jednostavno društvo s ograničenom odgovornošću za graditeljstvo, OIB 67187825601, Duga 31, 40000 Sivica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 GRADITELJSTVO jednostavno društvo s ograničenom odgovornošću za graditeljstvo</item>
      <item>Trgovački sud u Varaždinu - Sudski registar</item>
      <item>e-Oglasna ploča</item>
    </izvorni_sadrzaj>
    <derivirana_varijabla naziv="DomainObject.Predmet.SudioniciListNaziv_1">
      <item>Financijska agencija</item>
      <item>MONT GRADITELJSTVO jednostavno društvo s ograničenom odgovornošću za graditeljstvo</item>
      <item>Trgovački sud u Varaždinu - 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MONT GRADITELJSTVO jednostavno društvo s ograničenom odgovornošću za graditeljstvo, OIB 67187825601, Duga 31,40000 Sivica</item>
      <item>Trgovački sud u Varaždinu - 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MONT GRADITELJSTVO jednostavno društvo s ograničenom odgovornošću za graditeljstvo, OIB 67187825601, Duga 31,40000 Sivica</item>
      <item>Trgovački sud u Varaždinu - 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45A8B-4BC8-41E7-A20C-E9D7D1E51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2847</properties:Characters>
  <properties:Lines>92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2016-10-21T08:17:00Z</cp:lastPrinted>
  <dcterms:modified xmlns:xsi="http://www.w3.org/2001/XMLSchema-instance" xsi:type="dcterms:W3CDTF">2016-10-21T08:17:00Z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