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8f8c" w14:paraId="1568f8c" w:rsidRDefault="00E648D4" w:rsidP="001940FB" w:rsidR="00E648D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B490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648D4" w:rsidP="00AA6BCF" w:rsidR="00E648D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648D4" w:rsidP="00E648D4" w:rsidR="00E648D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648D4" w:rsidP="00E648D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648D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648D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23C61" w:rsidRPr="00B23C61">
        <w:rPr>
          <w:rFonts w:cs="Calibri" w:eastAsia="Times New Roman" w:hAnsi="Calibri" w:ascii="Calibri"/>
          <w:lang w:val="hr-HR"/>
        </w:rPr>
        <w:t>JOZEFINA GABELIĆ</w:t>
      </w:r>
      <w:r w:rsidR="00B23C6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648D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23C61" w:rsidRPr="00B23C61">
        <w:rPr>
          <w:rFonts w:cs="Calibri" w:hAnsi="Calibri" w:ascii="Calibri"/>
        </w:rPr>
        <w:t>5.806,80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23C61" w:rsidRPr="00B23C61">
        <w:rPr>
          <w:rFonts w:cs="Calibri" w:hAnsi="Calibri" w:ascii="Calibri"/>
        </w:rPr>
        <w:t>5.306,80 kn</w:t>
      </w:r>
      <w:r w:rsidR="00AB490D">
        <w:rPr>
          <w:rFonts w:cs="Calibri" w:hAnsi="Calibri" w:ascii="Calibri"/>
        </w:rPr>
        <w:t>,</w:t>
      </w:r>
      <w:r w:rsidR="0000248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23C61">
        <w:rPr>
          <w:rFonts w:cs="Calibri" w:hAnsi="Calibri" w:ascii="Calibri"/>
        </w:rPr>
        <w:t>5</w:t>
      </w:r>
      <w:r w:rsidR="0000248E" w:rsidRPr="0000248E">
        <w:rPr>
          <w:rFonts w:cs="Calibri" w:hAnsi="Calibri" w:ascii="Calibri"/>
        </w:rPr>
        <w:t>00,00 kn</w:t>
      </w:r>
      <w:r w:rsidR="0000248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648D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23C61" w:rsidR="00C3680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648D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648D4" w:rsidRPr="00E648D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648D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648D4" w:rsidP="00B23C61" w:rsidR="00E648D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648D4" w:rsidP="00B23C61" w:rsidR="00E648D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9574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23C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3C61">
              <w:rPr>
                <w:rFonts w:cs="Calibri" w:eastAsia="Times New Roman" w:hAnsi="Calibri" w:ascii="Calibri"/>
                <w:lang w:val="hr-HR"/>
              </w:rPr>
              <w:t>JOZEFINA GABELIĆ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B23C61">
              <w:rPr>
                <w:rFonts w:cs="Calibri" w:eastAsia="Times New Roman" w:hAnsi="Calibri" w:ascii="Calibri"/>
                <w:lang w:val="hr-HR"/>
              </w:rPr>
              <w:t>Klarina 7,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B23C61">
              <w:rPr>
                <w:rFonts w:cs="Calibri" w:eastAsia="Times New Roman" w:hAnsi="Calibri" w:ascii="Calibri"/>
                <w:lang w:val="hr-HR"/>
              </w:rPr>
              <w:t>58029278102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23C61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B23C61">
              <w:rPr>
                <w:rFonts w:cs="Calibri" w:hAnsi="Calibri" w:ascii="Calibri"/>
              </w:rPr>
              <w:t>Ugovori o štednom depozitu broj 81-70-14070-8,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23C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3C61">
              <w:rPr>
                <w:rFonts w:cs="Calibri" w:eastAsia="Times New Roman" w:hAnsi="Calibri" w:ascii="Calibri"/>
                <w:lang w:val="hr-HR"/>
              </w:rPr>
              <w:t>5.806,80</w:t>
            </w:r>
            <w:r>
              <w:rPr>
                <w:rFonts w:cs="Calibri" w:eastAsia="Times New Roman" w:hAnsi="Calibri" w:ascii="Calibri"/>
                <w:lang w:val="hr-HR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23C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3C61">
              <w:rPr>
                <w:rFonts w:cs="Calibri" w:hAnsi="Calibri" w:ascii="Calibri"/>
              </w:rPr>
              <w:t>5.306,80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23C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</w:t>
            </w:r>
            <w:r w:rsidR="0000248E" w:rsidRPr="0000248E">
              <w:rPr>
                <w:rFonts w:cs="Calibri" w:hAnsi="Calibri" w:ascii="Calibri"/>
              </w:rPr>
              <w:t>00,00 kn</w:t>
            </w:r>
          </w:p>
        </w:tc>
      </w:tr>
      <w:bookmarkEnd w:id="1"/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F4CD4" w:rsidP="00BF4CD4" w:rsidR="00BF4CD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A3498" w:rsidP="00BF4CD4" w:rsidR="00BF4CD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CD4" w:rsidP="00BF4CD4" w:rsidR="00BF4CD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F4CD4" w:rsidP="00BF4CD4" w:rsidR="00BF4CD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F4CD4" w:rsidP="00BF4CD4" w:rsidR="00BF4CD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F4CD4" w:rsidP="00BF4CD4" w:rsidR="00BF4CD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F4CD4" w:rsidP="00BF4CD4" w:rsidR="00BF4CD4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4FC" w:rsidR="009B24FC">
      <w:pPr>
        <w:spacing w:after="0"/>
      </w:pPr>
      <w:r>
        <w:separator/>
      </w:r>
    </w:p>
  </w:endnote>
  <w:endnote w:id="0" w:type="continuationSeparator">
    <w:p w:rsidRDefault="009B24FC" w:rsidR="009B24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1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4FC" w:rsidR="009B24FC">
      <w:pPr>
        <w:spacing w:after="0"/>
      </w:pPr>
      <w:r>
        <w:separator/>
      </w:r>
    </w:p>
  </w:footnote>
  <w:footnote w:id="0" w:type="continuationSeparator">
    <w:p w:rsidRDefault="009B24FC" w:rsidR="009B24F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1D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248E"/>
    <w:rsid w:val="000068A4"/>
    <w:rsid w:val="00006C02"/>
    <w:rsid w:val="000073E3"/>
    <w:rsid w:val="00007479"/>
    <w:rsid w:val="00007CD7"/>
    <w:rsid w:val="00011CFD"/>
    <w:rsid w:val="00015D2D"/>
    <w:rsid w:val="00025272"/>
    <w:rsid w:val="000307CC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316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869DD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1D3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54D9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5FCB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76AE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06AB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24FC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90D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3C61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4CD4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10C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48D4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3498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0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1D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1D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1D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1D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0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1D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1D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1D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1D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15810-9856-4343-B0E8-27A497239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2018-08-23T11:39:00Z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St-651/2017-192 / Podnesak - Podnesak (-192.docx)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