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75b5" w14:paraId="03275b5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934057">
        <w:t>460/13-113</w:t>
      </w:r>
    </w:p>
    <w:p w:rsidRDefault="007067F0" w:rsidP="007067F0" w:rsidR="007067F0">
      <w:r>
        <w:rPr>
          <w:rStyle w:val="Naglaeno"/>
        </w:rPr>
        <w:t xml:space="preserve">             </w:t>
      </w:r>
      <w:r w:rsidR="0089317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7F0" w:rsidP="007067F0" w:rsidR="007067F0" w:rsidRPr="00D21A2C"/>
    <w:p w:rsidRDefault="007067F0" w:rsidP="007067F0" w:rsidR="007067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67F0" w:rsidP="007067F0" w:rsidR="00382194" w:rsidRPr="007067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27F1" w:rsidP="00C037AB" w:rsidR="001C27F1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1C27F1" w:rsidP="001C27F1" w:rsidR="001C27F1">
      <w:pPr>
        <w:jc w:val="both"/>
      </w:pPr>
    </w:p>
    <w:p w:rsidRDefault="00FC51B3" w:rsidP="00FC51B3" w:rsidR="00427E8F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AGRO-LOVAS d.o.o. za poljoprivrednu proizvodnju i preradu, u stečaju, Lovas, A.Starčevića 2, MBS 030083290, OIB 45896364044</w:t>
      </w:r>
      <w:r>
        <w:t xml:space="preserve">, dana </w:t>
      </w:r>
      <w:r w:rsidR="00BA3C1C">
        <w:t>1</w:t>
      </w:r>
      <w:r w:rsidR="00E03A53">
        <w:t>1. s</w:t>
      </w:r>
      <w:r w:rsidR="00934057">
        <w:t xml:space="preserve">iječnja 2017. </w:t>
      </w:r>
      <w:r>
        <w:t xml:space="preserve">       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FC51B3">
        <w:rPr>
          <w:bCs/>
        </w:rPr>
        <w:t xml:space="preserve"> AGRO-LOVAS d.o.o. za poljoprivrednu proizvodnju i preradu, u stečaju, Lovas, A.Starčevića 2, MBS 030083290, OIB 45896364044</w:t>
      </w:r>
      <w:r w:rsidR="00FC51B3">
        <w:t xml:space="preserve"> </w:t>
      </w:r>
      <w:r w:rsidR="001C27F1">
        <w:rPr>
          <w:bCs/>
        </w:rPr>
        <w:t xml:space="preserve"> 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FC51B3" w:rsidP="00FC51B3" w:rsidR="00FC51B3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 zk.ul. 1854 k.o. Lovas i to:    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1776/5  u naravi oranica Jabuka, površine 14704 m2,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>kod Općinskog suda u Vukovaru Zemljišno-knjižni odjel Ilok.</w:t>
      </w:r>
    </w:p>
    <w:p w:rsidRDefault="00FC51B3" w:rsidP="00FC51B3" w:rsidR="00FC51B3">
      <w:pPr>
        <w:jc w:val="both"/>
        <w:rPr>
          <w:color w:val="000000"/>
        </w:rPr>
      </w:pPr>
    </w:p>
    <w:p w:rsidRDefault="00FC51B3" w:rsidP="00FC51B3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  <w:r>
        <w:rPr>
          <w:color w:val="000000"/>
        </w:rPr>
        <w:br/>
        <w:t>Croatia banka d.d.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34057" w:rsidP="00C52426" w:rsidR="001C27F1" w:rsidRPr="00C52426">
      <w:pPr>
        <w:numPr>
          <w:ilvl w:val="0"/>
          <w:numId w:val="24"/>
        </w:numPr>
        <w:jc w:val="both"/>
      </w:pPr>
      <w:r>
        <w:t>243.799,62</w:t>
      </w:r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934057">
        <w:t>dv</w:t>
      </w:r>
      <w:r w:rsidR="00153945">
        <w:t>anaesta</w:t>
      </w:r>
      <w:r w:rsidR="004B6436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E03A53">
        <w:t xml:space="preserve"> </w:t>
      </w:r>
      <w:r w:rsidR="00934057">
        <w:t xml:space="preserve">26. siječnja 2017. </w:t>
      </w:r>
      <w:r w:rsidR="00FC51B3" w:rsidRPr="00FC51B3">
        <w:t xml:space="preserve"> </w:t>
      </w:r>
      <w:r w:rsidR="00616235" w:rsidRPr="00FC51B3">
        <w:t xml:space="preserve">godine </w:t>
      </w:r>
      <w:r w:rsidR="00904805" w:rsidRPr="00FC51B3">
        <w:t xml:space="preserve">u </w:t>
      </w:r>
      <w:r w:rsidR="00BA3C1C">
        <w:t>10,00</w:t>
      </w:r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337C7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4F707A">
        <w:t>na</w:t>
      </w:r>
      <w:r w:rsidR="007067F0">
        <w:t xml:space="preserve"> </w:t>
      </w:r>
      <w:r w:rsidR="00934057">
        <w:t>dv</w:t>
      </w:r>
      <w:r w:rsidR="00E03A53">
        <w:t>anaes</w:t>
      </w:r>
      <w:r w:rsidR="001A7CB9">
        <w:t>tom</w:t>
      </w:r>
      <w:r w:rsidR="00C31828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F707A">
        <w:t xml:space="preserve"> (</w:t>
      </w:r>
      <w:r w:rsidR="00934057">
        <w:t>dvan</w:t>
      </w:r>
      <w:r w:rsidR="00E03A53">
        <w:t>aes</w:t>
      </w:r>
      <w:r w:rsidR="001A7CB9">
        <w:t>tom</w:t>
      </w:r>
      <w:r w:rsidR="00C31828">
        <w:t xml:space="preserve"> </w:t>
      </w:r>
      <w:r w:rsidR="00DE6804">
        <w:t xml:space="preserve"> ročištu za javnu dražbu).</w:t>
      </w:r>
    </w:p>
    <w:p w:rsidRDefault="00FC51B3" w:rsidP="00DE6804" w:rsidR="00FC51B3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7067F0" w:rsidP="00FC51B3" w:rsidR="00FC51B3">
      <w:pPr>
        <w:jc w:val="right"/>
      </w:pPr>
      <w:r>
        <w:t>13 St-460/13-</w:t>
      </w:r>
      <w:r w:rsidR="00FF0983">
        <w:t>1</w:t>
      </w:r>
      <w:r w:rsidR="00934057">
        <w:t>13</w:t>
      </w:r>
    </w:p>
    <w:p w:rsidRDefault="0029091C" w:rsidP="0029091C" w:rsidR="0029091C">
      <w:pPr>
        <w:ind w:left="1620"/>
        <w:jc w:val="center"/>
      </w:pPr>
    </w:p>
    <w:p w:rsidRDefault="0029091C" w:rsidP="00FC51B3" w:rsidR="0029091C"/>
    <w:p w:rsidRDefault="007067F0" w:rsidP="00FC51B3" w:rsidR="007067F0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FC51B3">
        <w:t>460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7067F0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>im upraviteljem Zoranom Subotić</w:t>
      </w:r>
      <w:r w:rsidR="007067F0">
        <w:t xml:space="preserve"> </w:t>
      </w:r>
      <w:r w:rsidR="00FC51B3">
        <w:t xml:space="preserve"> odvjetnik</w:t>
      </w:r>
      <w:r w:rsidR="007067F0">
        <w:t xml:space="preserve"> </w:t>
      </w:r>
      <w:r w:rsidR="00FC51B3">
        <w:t xml:space="preserve"> iz </w:t>
      </w:r>
      <w:r w:rsidR="007067F0">
        <w:t xml:space="preserve"> </w:t>
      </w:r>
      <w:r w:rsidR="00FC51B3">
        <w:t>Belog Manastira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FC51B3">
        <w:t>253898</w:t>
      </w:r>
      <w:r>
        <w:t xml:space="preserve">. Više </w:t>
      </w: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7067F0" w:rsidR="007067F0">
      <w:pPr>
        <w:jc w:val="both"/>
      </w:pPr>
    </w:p>
    <w:p w:rsidRDefault="0029091C" w:rsidP="0029091C" w:rsidR="0029091C">
      <w:pPr>
        <w:ind w:left="1968"/>
        <w:jc w:val="center"/>
      </w:pPr>
      <w:r>
        <w:t>3</w:t>
      </w:r>
    </w:p>
    <w:p w:rsidRDefault="00893174" w:rsidP="007067F0" w:rsidR="007067F0">
      <w:pPr>
        <w:jc w:val="right"/>
      </w:pPr>
      <w:r>
        <w:t>13 St-460/13-</w:t>
      </w:r>
      <w:r w:rsidR="00FF0983">
        <w:t>1</w:t>
      </w:r>
      <w:r w:rsidR="00934057">
        <w:t>13</w:t>
      </w:r>
    </w:p>
    <w:p w:rsidRDefault="0029091C" w:rsidP="0029091C" w:rsidR="0029091C"/>
    <w:p w:rsidRDefault="0029091C" w:rsidP="0029091C" w:rsidR="0029091C">
      <w:pPr>
        <w:ind w:left="1968"/>
        <w:jc w:val="center"/>
      </w:pPr>
    </w:p>
    <w:p w:rsidRDefault="0029091C" w:rsidP="004F707A" w:rsidR="0029091C">
      <w:pPr>
        <w:jc w:val="both"/>
      </w:pPr>
    </w:p>
    <w:p w:rsidRDefault="007067F0" w:rsidP="007067F0" w:rsidR="00E17976">
      <w:pPr>
        <w:ind w:left="1968"/>
        <w:jc w:val="both"/>
      </w:pPr>
      <w:r>
        <w:t xml:space="preserve">podataka o prodaji </w:t>
      </w:r>
      <w:r w:rsidR="00CB09E7">
        <w:t xml:space="preserve">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7067F0">
      <w:pPr>
        <w:jc w:val="center"/>
      </w:pPr>
      <w:r w:rsidRPr="007067F0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FC51B3">
        <w:rPr>
          <w:bCs/>
        </w:rPr>
        <w:t xml:space="preserve">460/13-8 od 23. prosinca </w:t>
      </w:r>
      <w:r w:rsidR="00EF26F2">
        <w:rPr>
          <w:bCs/>
        </w:rPr>
        <w:t>2013</w:t>
      </w:r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FC51B3">
        <w:t>AGRO-LOVAS d.o.o. u stečaju Lovas</w:t>
      </w:r>
      <w:r w:rsidR="00DE6804" w:rsidRPr="00571648">
        <w:rPr>
          <w:bCs/>
        </w:rPr>
        <w:t>,</w:t>
      </w:r>
      <w:r w:rsidR="00DE6804">
        <w:rPr>
          <w:bCs/>
        </w:rPr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FC51B3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FC51B3">
        <w:rPr>
          <w:bCs/>
        </w:rPr>
        <w:t xml:space="preserve">o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876F47">
        <w:rPr>
          <w:bCs/>
        </w:rPr>
        <w:t xml:space="preserve">sukladno članku </w:t>
      </w:r>
      <w:r w:rsidR="0081139D">
        <w:rPr>
          <w:bCs/>
        </w:rPr>
        <w:t>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ED688D">
        <w:rPr>
          <w:bCs/>
        </w:rPr>
        <w:t xml:space="preserve"> (Narodne novine broj  44/96, 29/99, 129/00, 123/03, 82/06, 116/10, 25/12, 133/12</w:t>
      </w:r>
      <w:r w:rsidR="00876F47">
        <w:rPr>
          <w:bCs/>
        </w:rPr>
        <w:t>)</w:t>
      </w:r>
      <w:r w:rsidR="00ED688D">
        <w:rPr>
          <w:bCs/>
        </w:rPr>
        <w:t xml:space="preserve"> u vezi s člankom 441. Stečajnog zakona </w:t>
      </w:r>
      <w:r w:rsidR="00876F47">
        <w:rPr>
          <w:bCs/>
        </w:rPr>
        <w:t>(</w:t>
      </w:r>
      <w:r w:rsidR="00ED688D">
        <w:rPr>
          <w:bCs/>
        </w:rPr>
        <w:t>Narodne novine 71/15).</w:t>
      </w:r>
      <w:r w:rsidR="00CB09E7">
        <w:rPr>
          <w:bCs/>
        </w:rPr>
        <w:t xml:space="preserve"> </w:t>
      </w:r>
    </w:p>
    <w:p w:rsidRDefault="004F707A" w:rsidP="0081139D" w:rsidR="004F707A">
      <w:pPr>
        <w:pStyle w:val="Tijeloteksta"/>
        <w:rPr>
          <w:bCs/>
        </w:rPr>
      </w:pPr>
    </w:p>
    <w:p w:rsidRDefault="00893174" w:rsidP="0081139D" w:rsidR="004F707A">
      <w:pPr>
        <w:pStyle w:val="Tijeloteksta"/>
        <w:rPr>
          <w:bCs/>
        </w:rPr>
      </w:pPr>
      <w:r>
        <w:rPr>
          <w:bCs/>
        </w:rPr>
        <w:tab/>
        <w:t xml:space="preserve">Nakon održanih </w:t>
      </w:r>
      <w:r w:rsidR="00934057">
        <w:rPr>
          <w:bCs/>
        </w:rPr>
        <w:t>jedanaest</w:t>
      </w:r>
      <w:r w:rsidR="00D3739D">
        <w:rPr>
          <w:bCs/>
        </w:rPr>
        <w:t xml:space="preserve"> </w:t>
      </w:r>
      <w:r w:rsidR="00AD6B36">
        <w:rPr>
          <w:bCs/>
        </w:rPr>
        <w:t>j</w:t>
      </w:r>
      <w:r>
        <w:rPr>
          <w:bCs/>
        </w:rPr>
        <w:t>avnih dražbi</w:t>
      </w:r>
      <w:r w:rsidR="004F707A">
        <w:rPr>
          <w:bCs/>
        </w:rPr>
        <w:t xml:space="preserve"> na kojima nije bilo zainteresiranih ponuditelja početna cijena na</w:t>
      </w:r>
      <w:r w:rsidR="00934057">
        <w:rPr>
          <w:bCs/>
        </w:rPr>
        <w:t xml:space="preserve"> dva</w:t>
      </w:r>
      <w:r w:rsidR="00E03A53">
        <w:rPr>
          <w:bCs/>
        </w:rPr>
        <w:t>naestoj</w:t>
      </w:r>
      <w:r w:rsidR="00ED688D">
        <w:rPr>
          <w:bCs/>
        </w:rPr>
        <w:t xml:space="preserve"> javnoj dražbi umanjena je za </w:t>
      </w:r>
      <w:r w:rsidR="00D3739D">
        <w:rPr>
          <w:bCs/>
        </w:rPr>
        <w:t>1</w:t>
      </w:r>
      <w:r w:rsidR="004F707A">
        <w:rPr>
          <w:bCs/>
        </w:rPr>
        <w:t xml:space="preserve">0 %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76F47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D688D">
        <w:rPr>
          <w:bCs/>
        </w:rPr>
        <w:t>) Ovršnog zakona (Narodne novine broj 57/96, 29/99, 42/00, 173/03, 194/03, 151/04, 88/05, 121/05, 67/08, 139/10, 112/12,</w:t>
      </w:r>
      <w:r w:rsidR="00876F47">
        <w:rPr>
          <w:bCs/>
        </w:rPr>
        <w:t xml:space="preserve"> 25/13 i 93/14), a u svezi s člankom</w:t>
      </w:r>
      <w:r w:rsidR="00ED688D">
        <w:rPr>
          <w:bCs/>
        </w:rPr>
        <w:t xml:space="preserve"> 164. Stečajnog zakona.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E03A53">
        <w:t>11. s</w:t>
      </w:r>
      <w:r w:rsidR="00934057">
        <w:t>iječanj</w:t>
      </w:r>
      <w:r w:rsidR="001A7CB9">
        <w:t xml:space="preserve"> </w:t>
      </w:r>
      <w:r w:rsidR="0004601C">
        <w:t xml:space="preserve"> </w:t>
      </w:r>
      <w:r w:rsidR="00893174">
        <w:t>201</w:t>
      </w:r>
      <w:r w:rsidR="00934057">
        <w:t>7</w:t>
      </w:r>
      <w:r w:rsidR="00893174">
        <w:t xml:space="preserve">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7067F0">
        <w:t>jučka nije dopuštena žalba. (članak</w:t>
      </w:r>
      <w:r>
        <w:t xml:space="preserve"> 11. st</w:t>
      </w:r>
      <w:r w:rsidR="007067F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FC51B3" w:rsidRPr="00FC51B3">
        <w:t>Zoran Subotić,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Croatia banka d.d. Zagreb, </w:t>
      </w:r>
      <w:r w:rsidR="00FC51B3">
        <w:t>Roberta Frangeša Mihanovića 9, Zagreb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7067F0">
        <w:t xml:space="preserve"> e-o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E03A53" w:rsidP="0029091C" w:rsidR="00E34CC3" w:rsidRPr="00FC51B3">
      <w:pPr>
        <w:pStyle w:val="Tijeloteksta"/>
        <w:jc w:val="left"/>
      </w:pPr>
      <w:r>
        <w:t xml:space="preserve">5.  roč. </w:t>
      </w:r>
      <w:r w:rsidR="00934057">
        <w:t>26/1/17</w:t>
      </w:r>
    </w:p>
    <w:p w:rsidRDefault="0029091C" w:rsidR="0029091C" w:rsidRPr="00FC51B3">
      <w:pPr>
        <w:pStyle w:val="Tijeloteksta"/>
        <w:jc w:val="left"/>
      </w:pPr>
    </w:p>
    <w:sectPr w:rsidSect="007067F0" w:rsidR="0029091C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22C" w:rsidR="0056722C">
      <w:r>
        <w:separator/>
      </w:r>
    </w:p>
  </w:endnote>
  <w:endnote w:id="0" w:type="continuationSeparator">
    <w:p w:rsidRDefault="0056722C" w:rsidR="005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22C" w:rsidR="0056722C">
      <w:r>
        <w:separator/>
      </w:r>
    </w:p>
  </w:footnote>
  <w:footnote w:id="0" w:type="continuationSeparator">
    <w:p w:rsidRDefault="0056722C" w:rsidR="00567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19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601C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D6CF2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45"/>
    <w:rsid w:val="001539EB"/>
    <w:rsid w:val="001716AC"/>
    <w:rsid w:val="00173F18"/>
    <w:rsid w:val="00176DC8"/>
    <w:rsid w:val="00177EC7"/>
    <w:rsid w:val="001934E0"/>
    <w:rsid w:val="001A4683"/>
    <w:rsid w:val="001A5677"/>
    <w:rsid w:val="001A7CB9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33641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37C7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0CAD"/>
    <w:rsid w:val="004A6F2C"/>
    <w:rsid w:val="004B38D7"/>
    <w:rsid w:val="004B490A"/>
    <w:rsid w:val="004B6436"/>
    <w:rsid w:val="004C3969"/>
    <w:rsid w:val="004C529D"/>
    <w:rsid w:val="004C5A1B"/>
    <w:rsid w:val="004D5A26"/>
    <w:rsid w:val="004E00B8"/>
    <w:rsid w:val="004E1973"/>
    <w:rsid w:val="004E466C"/>
    <w:rsid w:val="004F5FE8"/>
    <w:rsid w:val="004F707A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722C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244A9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067F0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1C5B"/>
    <w:rsid w:val="008332D7"/>
    <w:rsid w:val="00860129"/>
    <w:rsid w:val="008635C8"/>
    <w:rsid w:val="00875548"/>
    <w:rsid w:val="00876B3E"/>
    <w:rsid w:val="00876F47"/>
    <w:rsid w:val="00893174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057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405B5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D6B36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A3C1C"/>
    <w:rsid w:val="00BB6956"/>
    <w:rsid w:val="00BE33FF"/>
    <w:rsid w:val="00C037AB"/>
    <w:rsid w:val="00C2016D"/>
    <w:rsid w:val="00C31828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E2C1D"/>
    <w:rsid w:val="00CF0E30"/>
    <w:rsid w:val="00CF63EE"/>
    <w:rsid w:val="00D07D3E"/>
    <w:rsid w:val="00D212DB"/>
    <w:rsid w:val="00D23251"/>
    <w:rsid w:val="00D24D2F"/>
    <w:rsid w:val="00D37210"/>
    <w:rsid w:val="00D3739D"/>
    <w:rsid w:val="00D4475F"/>
    <w:rsid w:val="00D92059"/>
    <w:rsid w:val="00D93AB6"/>
    <w:rsid w:val="00D97782"/>
    <w:rsid w:val="00DA146A"/>
    <w:rsid w:val="00DA4636"/>
    <w:rsid w:val="00DC1328"/>
    <w:rsid w:val="00DC4125"/>
    <w:rsid w:val="00DC7F70"/>
    <w:rsid w:val="00DE22B2"/>
    <w:rsid w:val="00DE356D"/>
    <w:rsid w:val="00DE5F69"/>
    <w:rsid w:val="00DE6804"/>
    <w:rsid w:val="00DF62AC"/>
    <w:rsid w:val="00E03A53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B474A"/>
    <w:rsid w:val="00EC0019"/>
    <w:rsid w:val="00EC4C0F"/>
    <w:rsid w:val="00ED419C"/>
    <w:rsid w:val="00ED4C16"/>
    <w:rsid w:val="00ED688D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0983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3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6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6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6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6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3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6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6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6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6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D1E41-68C2-4DC6-8F47-A7934A656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5118</properties:Characters>
  <properties:Lines>153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6212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2017-01-11T08:28:00Z</dcterms:created>
  <dc:creator>Korisnik</dc:creator>
  <cp:lastModifiedBy>Maja Kocijan</cp:lastModifiedBy>
  <cp:lastPrinted>2017-01-11T08:28:00Z</cp:lastPrinted>
  <dcterms:modified xmlns:xsi="http://www.w3.org/2001/XMLSchema-instance" xsi:type="dcterms:W3CDTF">2017-01-11T09:11:00Z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