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629f" w14:paraId="74d629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F5E01">
        <w:rPr>
          <w:b/>
          <w:lang w:val="hr-HR"/>
        </w:rPr>
        <w:t>63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F5E01">
        <w:rPr>
          <w:lang w:val="hr-HR"/>
        </w:rPr>
        <w:t>KUBIK 3, d.o.o. Gradac, Podgrmlje 13, OIB: 16411523361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D15D79">
        <w:rPr>
          <w:lang w:val="hr-HR"/>
        </w:rPr>
        <w:t>3</w:t>
      </w:r>
      <w:r w:rsidR="00E11B74">
        <w:rPr>
          <w:lang w:val="hr-HR"/>
        </w:rPr>
        <w:t>. travnja 2018.</w:t>
      </w:r>
    </w:p>
    <w:p w:rsidRDefault="00664952" w:rsidP="00D4027A" w:rsidR="00664952" w:rsidRPr="00765BEE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F5E01">
        <w:rPr>
          <w:lang w:val="hr-HR"/>
        </w:rPr>
        <w:t>KUBIK 3, d.o.o. Gradac, Podgrmlje 13, OIB: 16411523361, MBS: 060271906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D15D79">
        <w:rPr>
          <w:lang w:val="hr-HR"/>
        </w:rPr>
        <w:t>3</w:t>
      </w:r>
      <w:r w:rsidR="00E11B74">
        <w:rPr>
          <w:lang w:val="hr-HR"/>
        </w:rPr>
        <w:t>. travnja 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15D79">
        <w:rPr>
          <w:lang w:val="hr-HR"/>
        </w:rPr>
        <w:t>1</w:t>
      </w:r>
      <w:r w:rsidR="00DE13CE">
        <w:rPr>
          <w:lang w:val="hr-HR"/>
        </w:rPr>
        <w:t>4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DE13CE">
        <w:t xml:space="preserve">Zdenka Marušić, diplomirani ekonomist iz Brista, Miošići 15A, OIB: </w:t>
      </w:r>
      <w:r w:rsidR="00DE13CE" w:rsidRPr="0035664B">
        <w:t>96351529646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F5E01">
        <w:rPr>
          <w:lang w:val="hr-HR"/>
        </w:rPr>
        <w:t>KUBIK 3, d.o.o. Gradac, Podgrmlje 13, OIB: 16411523361, MBS: 060271906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F5E01">
        <w:rPr>
          <w:lang w:val="hr-HR"/>
        </w:rPr>
        <w:t>11</w:t>
      </w:r>
      <w:r w:rsidR="00667ED7">
        <w:rPr>
          <w:lang w:val="hr-HR"/>
        </w:rPr>
        <w:t>. siječnja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F5E01">
        <w:rPr>
          <w:lang w:val="hr-HR"/>
        </w:rPr>
        <w:t>KUBIK 3, d.o.o. Gradac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3F5E01">
        <w:rPr>
          <w:lang w:val="hr-HR"/>
        </w:rPr>
        <w:t>08.01.2018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F5E01">
        <w:rPr>
          <w:lang w:val="hr-HR"/>
        </w:rPr>
        <w:t>135.694,62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CA5ECF">
        <w:rPr>
          <w:lang w:val="hr-HR"/>
        </w:rPr>
        <w:t>31. siječnja</w:t>
      </w:r>
      <w:r w:rsidR="00045FDD" w:rsidRPr="00667ED7">
        <w:rPr>
          <w:b/>
          <w:lang w:val="hr-HR"/>
        </w:rPr>
        <w:t xml:space="preserve"> </w:t>
      </w:r>
      <w:r w:rsidR="00045FDD" w:rsidRPr="00CA5ECF">
        <w:rPr>
          <w:lang w:val="hr-HR"/>
        </w:rPr>
        <w:t>201</w:t>
      </w:r>
      <w:r w:rsidR="00667ED7" w:rsidRPr="00CA5ECF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D15D79">
        <w:rPr>
          <w:lang w:val="hr-HR"/>
        </w:rPr>
        <w:t>3</w:t>
      </w:r>
      <w:r w:rsidR="00E11B74">
        <w:rPr>
          <w:lang w:val="hr-HR"/>
        </w:rPr>
        <w:t>. travnja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3F5E01">
        <w:rPr>
          <w:lang w:val="hr-HR"/>
        </w:rPr>
        <w:t xml:space="preserve">, Ispostava Makarska 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5551B" w:rsidRPr="0035551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F5E01">
      <w:t>63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5551B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176AB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5BEE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A5ECF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5D79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E13CE"/>
    <w:rsid w:val="00DF014B"/>
    <w:rsid w:val="00E100A1"/>
    <w:rsid w:val="00E11B74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5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55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55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55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5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55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55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55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KUBIK 3, društvo s ograničenom odgovornošću za građenje, prijevoz i usluge</izvorni_sadrzaj>
    <derivirana_varijabla naziv="DomainObject.Predmet.ProtustrankaFormated_1">  KUBIK 3, društvo s ograničenom odgovornošću za građenje, prijevoz i usluge</derivirana_varijabla>
  </DomainObject.Predmet.ProtustrankaFormated>
  <DomainObject.Predmet.ProtustrankaFormatedOIB>
    <izvorni_sadrzaj>  KUBIK 3, društvo s ograničenom odgovornošću za građenje, prijevoz i usluge, OIB 16411523361</izvorni_sadrzaj>
    <derivirana_varijabla naziv="DomainObject.Predmet.ProtustrankaFormatedOIB_1">  KUBIK 3, društvo s ograničenom odgovornošću za građenje, prijevoz i usluge, OIB 16411523361</derivirana_varijabla>
  </DomainObject.Predmet.ProtustrankaFormatedOIB>
  <DomainObject.Predmet.ProtustrankaFormatedWithAdress>
    <izvorni_sadrzaj> KUBIK 3, društvo s ograničenom odgovornošću za građenje, prijevoz i usluge, Podgrmlje 13, 21330 Gradac</izvorni_sadrzaj>
    <derivirana_varijabla naziv="DomainObject.Predmet.ProtustrankaFormatedWithAdress_1"> KUBIK 3, društvo s ograničenom odgovornošću za građenje, prijevoz i usluge, Podgrmlje 13, 21330 Gradac</derivirana_varijabla>
  </DomainObject.Predmet.ProtustrankaFormatedWithAdress>
  <DomainObject.Predmet.ProtustrankaFormatedWithAdressOIB>
    <izvorni_sadrzaj> KUBIK 3, društvo s ograničenom odgovornošću za građenje, prijevoz i usluge, OIB 16411523361, Podgrmlje 13, 21330 Gradac</izvorni_sadrzaj>
    <derivirana_varijabla naziv="DomainObject.Predmet.ProtustrankaFormatedWithAdressOIB_1"> KUBIK 3, društvo s ograničenom odgovornošću za građenje, prijevoz i usluge, OIB 16411523361, Podgrmlje 13, 21330 Gradac</derivirana_varijabla>
  </DomainObject.Predmet.ProtustrankaFormatedWithAdressOIB>
  <DomainObject.Predmet.ProtustrankaWithAdress>
    <izvorni_sadrzaj>KUBIK 3, društvo s ograničenom odgovornošću za građenje, prijevoz i usluge Podgrmlje 13, 21330 Gradac</izvorni_sadrzaj>
    <derivirana_varijabla naziv="DomainObject.Predmet.ProtustrankaWithAdress_1">KUBIK 3, društvo s ograničenom odgovornošću za građenje, prijevoz i usluge Podgrmlje 13, 21330 Gradac</derivirana_varijabla>
  </DomainObject.Predmet.ProtustrankaWithAdress>
  <DomainObject.Predmet.ProtustrankaWithAdressOIB>
    <izvorni_sadrzaj>KUBIK 3, društvo s ograničenom odgovornošću za građenje, prijevoz i usluge, OIB 16411523361, Podgrmlje 13, 21330 Gradac</izvorni_sadrzaj>
    <derivirana_varijabla naziv="DomainObject.Predmet.ProtustrankaWithAdressOIB_1">KUBIK 3, društvo s ograničenom odgovornošću za građenje, prijevoz i usluge, OIB 16411523361, Podgrmlje 13, 21330 Gradac</derivirana_varijabla>
  </DomainObject.Predmet.ProtustrankaWithAdressOIB>
  <DomainObject.Predmet.ProtustrankaNazivFormated>
    <izvorni_sadrzaj>KUBIK 3, društvo s ograničenom odgovornošću za građenje, prijevoz i usluge</izvorni_sadrzaj>
    <derivirana_varijabla naziv="DomainObject.Predmet.ProtustrankaNazivFormated_1">KUBIK 3, društvo s ograničenom odgovornošću za građenje, prijevoz i usluge</derivirana_varijabla>
  </DomainObject.Predmet.ProtustrankaNazivFormated>
  <DomainObject.Predmet.ProtustrankaNazivFormatedOIB>
    <izvorni_sadrzaj>KUBIK 3, društvo s ograničenom odgovornošću za građenje, prijevoz i usluge, OIB 16411523361</izvorni_sadrzaj>
    <derivirana_varijabla naziv="DomainObject.Predmet.ProtustrankaNazivFormatedOIB_1">KUBIK 3, društvo s ograničenom odgovornošću za građenje, prijevoz i usluge, OIB 16411523361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135694.62</izvorni_sadrzaj>
    <derivirana_varijabla naziv="DomainObject.Predmet.TrenutnaVrijednost_1">135694.62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KUBIK 3, društvo s ograničenom odgovornošću za građenje, prijevoz i usluge</item>
    </izvorni_sadrzaj>
    <derivirana_varijabla naziv="DomainObject.Predmet.ProtuStrankaListFormated_1">
      <item>KUBIK 3, društvo s ograničenom odgovornošću za građenje, prijevoz i usluge</item>
    </derivirana_varijabla>
  </DomainObject.Predmet.ProtuStrankaListFormated>
  <DomainObject.Predmet.ProtuStrankaListFormatedOIB>
    <izvorni_sadrzaj>
      <item>KUBIK 3, društvo s ograničenom odgovornošću za građenje, prijevoz i usluge, OIB 16411523361</item>
    </izvorni_sadrzaj>
    <derivirana_varijabla naziv="DomainObject.Predmet.ProtuStrankaListFormatedOIB_1">
      <item>KUBIK 3, društvo s ograničenom odgovornošću za građenje, prijevoz i usluge, OIB 16411523361</item>
    </derivirana_varijabla>
  </DomainObject.Predmet.ProtuStrankaListFormatedOIB>
  <DomainObject.Predmet.ProtuStrankaListFormatedWithAdress>
    <izvorni_sadrzaj>
      <item>KUBIK 3, društvo s ograničenom odgovornošću za građenje, prijevoz i usluge, Podgrmlje 13, 21330 Gradac</item>
    </izvorni_sadrzaj>
    <derivirana_varijabla naziv="DomainObject.Predmet.ProtuStrankaListFormatedWithAdress_1">
      <item>KUBIK 3, društvo s ograničenom odgovornošću za građenje, prijevoz i usluge, Podgrmlje 13, 21330 Gradac</item>
    </derivirana_varijabla>
  </DomainObject.Predmet.ProtuStrankaListFormatedWithAdress>
  <DomainObject.Predmet.ProtuStrankaListFormatedWithAdressOIB>
    <izvorni_sadrzaj>
      <item>KUBIK 3, društvo s ograničenom odgovornošću za građenje, prijevoz i usluge, OIB 16411523361, Podgrmlje 13, 21330 Gradac</item>
    </izvorni_sadrzaj>
    <derivirana_varijabla naziv="DomainObject.Predmet.ProtuStrankaListFormatedWithAdressOIB_1">
      <item>KUBIK 3, društvo s ograničenom odgovornošću za građenje, prijevoz i usluge, OIB 16411523361, Podgrmlje 13, 21330 Gradac</item>
    </derivirana_varijabla>
  </DomainObject.Predmet.ProtuStrankaListFormatedWithAdressOIB>
  <DomainObject.Predmet.ProtuStrankaListNazivFormated>
    <izvorni_sadrzaj>
      <item>KUBIK 3, društvo s ograničenom odgovornošću za građenje, prijevoz i usluge</item>
    </izvorni_sadrzaj>
    <derivirana_varijabla naziv="DomainObject.Predmet.ProtuStrankaListNazivFormated_1">
      <item>KUBIK 3, društvo s ograničenom odgovornošću za građenje, prijevoz i usluge</item>
    </derivirana_varijabla>
  </DomainObject.Predmet.ProtuStrankaListNazivFormated>
  <DomainObject.Predmet.ProtuStrankaListNazivFormatedOIB>
    <izvorni_sadrzaj>
      <item>KUBIK 3, društvo s ograničenom odgovornošću za građenje, prijevoz i usluge, OIB 16411523361</item>
    </izvorni_sadrzaj>
    <derivirana_varijabla naziv="DomainObject.Predmet.ProtuStrankaListNazivFormatedOIB_1">
      <item>KUBIK 3, društvo s ograničenom odgovornošću za građenje, prijevoz i usluge, OIB 16411523361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KUBIK 3, društvo s ograničenom odgovornošću za građenje, prijevoz i usluge</izvorni_sadrzaj>
    <derivirana_varijabla naziv="DomainObject.Predmet.ProtustrankaIDrugi_1">KUBIK 3, društvo s ograničenom odgovornošću za građenje,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KUBIK 3, društvo s ograničenom odgovornošću za građenje, prijevoz i usluge, OIB 16411523361, Podgrmlje 13, 21330 Gradac</izvorni_sadrzaj>
    <derivirana_varijabla naziv="DomainObject.Predmet.ProtustrankaIDrugiAdressOIB_1">KUBIK 3, društvo s ograničenom odgovornošću za građenje, prijevoz i usluge, OIB 16411523361, Podgrmlje 13, 21330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KUBIK 3, društvo s ograničenom odgovornošću za građenje, prijevoz i usluge</item>
      <item>FINANCIJSKA AGENCIJA, RC SPLIT</item>
    </izvorni_sadrzaj>
    <derivirana_varijabla naziv="DomainObject.Predmet.SudioniciListNaziv_1">
      <item>KUBIK 3, društvo s ograničenom odgovornošću za građenje, prijevoz i usluge</item>
      <item>FINANCIJSKA AGENCIJA, RC SPLIT</item>
    </derivirana_varijabla>
  </DomainObject.Predmet.SudioniciListNaziv>
  <DomainObject.Predmet.SudioniciListAdressOIB>
    <izvorni_sadrzaj>
      <item>KUBIK 3, društvo s ograničenom odgovornošću za građenje, prijevoz i usluge, OIB 16411523361, Podgrmlje 13,21330 Gradac</item>
      <item>FINANCIJSKA AGENCIJA, RC SPLIT, OIB 85821130368, Mažuranićevo šetalište 24 b,21000 Split</item>
    </izvorni_sadrzaj>
    <derivirana_varijabla naziv="DomainObject.Predmet.SudioniciListAdressOIB_1">
      <item>KUBIK 3, društvo s ograničenom odgovornošću za građenje, prijevoz i usluge, OIB 16411523361, Podgrmlje 13,21330 Gradac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16411523361</item>
      <item>, OIB 85821130368</item>
    </izvorni_sadrzaj>
    <derivirana_varijabla naziv="DomainObject.Predmet.SudioniciListNazivOIB_1">
      <item>, OIB 16411523361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90138-93BE-4759-8082-E9A09776F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4124</properties:Characters>
  <properties:Lines>109</properties:Lines>
  <properties:Paragraphs>35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2018-04-03T11:38:00Z</cp:lastPrinted>
  <dcterms:modified xmlns:xsi="http://www.w3.org/2001/XMLSchema-instance" xsi:type="dcterms:W3CDTF">2018-04-03T11:51:00Z</dcterms:modified>
  <cp:revision>364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