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C32DCC" w:rsidR="00C32DCC" w:rsidRPr="00C32DCC">
        <w:trPr>
          <w:trHeight w:val="2262"/>
        </w:trPr>
        <w:tc>
          <w:tcPr>
            <w:tcW w:type="dxa" w:w="3369"/>
            <w:vAlign w:val="center"/>
          </w:tcPr>
          <w:p w:rsidRDefault="00C32DCC" w:rsidP="00C32DCC" w:rsidR="00C32DCC" w:rsidRPr="00C32DCC">
            <w:pPr>
              <w:spacing w:before="100"/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C32DCC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32DCC" w:rsidP="00C32DCC" w:rsidR="00C32DCC" w:rsidRPr="00C32DCC">
            <w:pPr>
              <w:spacing w:before="100"/>
              <w:rPr>
                <w:rFonts w:cs="Times New Roman" w:hAnsi="Times New Roman" w:ascii="Times New Roman"/>
              </w:rPr>
            </w:pPr>
            <w:r w:rsidRPr="00C32DCC">
              <w:rPr>
                <w:rFonts w:cs="Times New Roman" w:hAnsi="Times New Roman" w:ascii="Times New Roman"/>
              </w:rPr>
              <w:t>REPUBLIKA HRVATSKA</w:t>
            </w:r>
          </w:p>
          <w:p w:rsidRDefault="00C32DCC" w:rsidP="00C32DCC" w:rsidR="00C32DCC" w:rsidRPr="00C32DCC">
            <w:pPr>
              <w:rPr>
                <w:rFonts w:cs="Times New Roman" w:hAnsi="Times New Roman" w:ascii="Times New Roman"/>
              </w:rPr>
            </w:pPr>
            <w:r w:rsidRPr="00C32DCC">
              <w:rPr>
                <w:rFonts w:cs="Times New Roman" w:hAnsi="Times New Roman" w:ascii="Times New Roman"/>
              </w:rPr>
              <w:t>TRGOVAČKI SUD U SPLITU</w:t>
            </w:r>
          </w:p>
          <w:p w:rsidRDefault="00C32DCC" w:rsidP="00C32DCC" w:rsidR="00C32DCC" w:rsidRPr="00C32DCC">
            <w:pPr>
              <w:rPr>
                <w:rFonts w:cs="Times New Roman" w:hAnsi="Times New Roman" w:ascii="Times New Roman"/>
              </w:rPr>
            </w:pPr>
            <w:r w:rsidRPr="00C32DCC">
              <w:rPr>
                <w:rFonts w:cs="Times New Roman" w:hAnsi="Times New Roman" w:ascii="Times New Roman"/>
              </w:rPr>
              <w:t>Split, Sukoišanska 6</w:t>
            </w:r>
          </w:p>
        </w:tc>
        <w:tc>
          <w:tcPr>
            <w:tcW w:type="dxa" w:w="5811"/>
          </w:tcPr>
          <w:p w:rsidRDefault="00C32DCC" w:rsidP="00C32DCC" w:rsidR="00C32DCC" w:rsidRPr="00C32DCC">
            <w:pPr>
              <w:jc w:val="both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both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both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  <w:noProof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  <w:noProof/>
              </w:rPr>
            </w:pPr>
          </w:p>
          <w:p w:rsidRDefault="00C32DCC" w:rsidP="00E034FC" w:rsidR="00C32DCC" w:rsidRPr="00C32DCC">
            <w:pPr>
              <w:jc w:val="right"/>
              <w:rPr>
                <w:rFonts w:cs="Times New Roman" w:hAnsi="Times New Roman" w:ascii="Times New Roman"/>
                <w:noProof/>
              </w:rPr>
            </w:pPr>
            <w:r w:rsidRPr="00C32DCC">
              <w:rPr>
                <w:rFonts w:cs="Times New Roman" w:hAnsi="Times New Roman" w:ascii="Times New Roman"/>
                <w:noProof/>
              </w:rPr>
              <w:t>Poslovni broj: 11.St-</w:t>
            </w:r>
            <w:r w:rsidR="00E034FC">
              <w:rPr>
                <w:rFonts w:cs="Times New Roman" w:hAnsi="Times New Roman" w:ascii="Times New Roman"/>
                <w:noProof/>
              </w:rPr>
              <w:t>1329</w:t>
            </w:r>
            <w:r>
              <w:rPr>
                <w:rFonts w:cs="Times New Roman" w:hAnsi="Times New Roman" w:ascii="Times New Roman"/>
                <w:noProof/>
              </w:rPr>
              <w:t>/2016</w:t>
            </w:r>
          </w:p>
        </w:tc>
      </w:tr>
    </w:tbl>
    <w:p w14:textId="0211607" w14:paraId="0211607" w:rsidRDefault="00BD0385" w:rsidP="00667786" w:rsidR="00BD0385">
      <w:pPr>
        <w15:collapsed w:val="false"/>
      </w:pPr>
    </w:p>
    <w:p w:rsidRDefault="00C32DCC" w:rsidP="00667786" w:rsidR="00C32DCC"/>
    <w:p w:rsidRDefault="00BD0385" w:rsidP="00896A74" w:rsidR="00C1399A" w:rsidRPr="009B5817">
      <w:pPr>
        <w:pStyle w:val="Naslov1"/>
        <w:spacing w:after="150" w:before="15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896A74" w:rsidR="00BD0385" w:rsidRPr="009B5817">
      <w:pPr>
        <w:spacing w:after="150" w:before="15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1F6555" w:rsidR="001F6555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C32DCC">
        <w:t xml:space="preserve"> </w:t>
      </w:r>
      <w:r w:rsidRPr="009B5817">
        <w:t xml:space="preserve">u stečajnom postupku nad </w:t>
      </w:r>
      <w:r w:rsidR="005B7D5C" w:rsidRPr="009B5817">
        <w:t>dužnikom</w:t>
      </w:r>
      <w:r w:rsidR="006D639C">
        <w:t xml:space="preserve"> </w:t>
      </w:r>
      <w:r w:rsidR="00E034FC" w:rsidRPr="00E034FC">
        <w:rPr>
          <w:rFonts w:eastAsia="Calibri"/>
          <w:lang w:eastAsia="en-US"/>
        </w:rPr>
        <w:t>GRAĐEVNO d.d. u stečaju, OIB: 60040338789, Vrgorac, Hrvatskih Velikana 49</w:t>
      </w:r>
      <w:r w:rsidR="00A12B1B">
        <w:rPr>
          <w:rFonts w:eastAsia="Calibri"/>
          <w:lang w:eastAsia="en-US"/>
        </w:rPr>
        <w:t xml:space="preserve">, </w:t>
      </w:r>
      <w:r w:rsidR="00E034FC">
        <w:rPr>
          <w:rFonts w:eastAsia="Calibri"/>
          <w:lang w:eastAsia="en-US"/>
        </w:rPr>
        <w:t>13. rujna</w:t>
      </w:r>
      <w:r w:rsidR="00C32DCC">
        <w:t xml:space="preserve"> 2018.</w:t>
      </w:r>
    </w:p>
    <w:p w:rsidRDefault="00716CB0" w:rsidP="00896A74" w:rsidR="003D3A97" w:rsidRPr="009B5817">
      <w:pPr>
        <w:spacing w:after="180" w:before="180"/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811084" w:rsidP="00896A74" w:rsidR="00FB6DA2">
      <w:pPr>
        <w:spacing w:after="180"/>
        <w:ind w:firstLine="709"/>
        <w:jc w:val="both"/>
      </w:pPr>
      <w:r>
        <w:t xml:space="preserve">Prihvaća se zahtjev Agencije za osiguranje radničkih </w:t>
      </w:r>
      <w:r w:rsidR="00C32DCC">
        <w:t>tražbina, OIB: 04323472109, Zagreb</w:t>
      </w:r>
      <w:r>
        <w:t>, Frankopa</w:t>
      </w:r>
      <w:r w:rsidR="00710FA7">
        <w:t>nska 11</w:t>
      </w:r>
      <w:r w:rsidR="003B41C0">
        <w:t xml:space="preserve">, od </w:t>
      </w:r>
      <w:r w:rsidR="00E034FC">
        <w:t>12. rujna</w:t>
      </w:r>
      <w:r w:rsidR="003B41C0">
        <w:t xml:space="preserve"> 2018.</w:t>
      </w:r>
      <w:r w:rsidR="00710FA7">
        <w:t xml:space="preserve"> te se</w:t>
      </w:r>
      <w:r>
        <w:t xml:space="preserve"> i</w:t>
      </w:r>
      <w:r w:rsidR="00716CB0" w:rsidRPr="00716CB0">
        <w:t>spravlj</w:t>
      </w:r>
      <w:r w:rsidR="00710FA7">
        <w:t>a</w:t>
      </w:r>
      <w:r w:rsidR="00716CB0" w:rsidRPr="00716CB0">
        <w:t xml:space="preserve"> tablica</w:t>
      </w:r>
      <w:r w:rsidR="00710FA7">
        <w:t xml:space="preserve"> ispitanih tražbina sastavljena </w:t>
      </w:r>
      <w:r w:rsidR="00E034FC">
        <w:t>12. srpnja 2018</w:t>
      </w:r>
      <w:r w:rsidR="00C32DCC">
        <w:t>.</w:t>
      </w:r>
      <w:r w:rsidR="00710FA7">
        <w:t xml:space="preserve">, </w:t>
      </w:r>
      <w:r w:rsidR="00C32DCC">
        <w:t>tako da</w:t>
      </w:r>
      <w:r w:rsidR="00710FA7">
        <w:t xml:space="preserve"> </w:t>
      </w:r>
      <w:r w:rsidR="00470D07">
        <w:t xml:space="preserve">u odnosu na I. viši isplatni red </w:t>
      </w:r>
      <w:r w:rsidR="00710FA7">
        <w:t>sada glasi:</w:t>
      </w:r>
    </w:p>
    <w:p w:rsidRDefault="00E034FC" w:rsidP="00E034FC" w:rsidR="00E034FC">
      <w:pPr>
        <w:spacing w:after="300" w:before="400"/>
        <w:jc w:val="both"/>
      </w:pPr>
      <w:r>
        <w:t>PRVI VIŠI ISPLATNI RED</w:t>
      </w:r>
    </w:p>
    <w:tbl>
      <w:tblPr>
        <w:tblW w:type="dxa" w:w="10970"/>
        <w:jc w:val="center"/>
        <w:tblInd w:type="dxa" w:w="49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1560"/>
        <w:gridCol w:w="1536"/>
        <w:gridCol w:w="1546"/>
        <w:gridCol w:w="1524"/>
        <w:gridCol w:w="1447"/>
        <w:gridCol w:w="1365"/>
        <w:gridCol w:w="1476"/>
      </w:tblGrid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vAlign w:val="center"/>
            <w:hideMark/>
          </w:tcPr>
          <w:p w:rsidRDefault="007C20C3" w:rsidP="007C20C3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R.</w:t>
            </w:r>
          </w:p>
          <w:p w:rsidRDefault="007C20C3" w:rsidP="007C20C3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br.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7C20C3" w:rsidP="007C20C3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Vjerovnik</w:t>
            </w:r>
          </w:p>
        </w:tc>
        <w:tc>
          <w:tcPr>
            <w:tcW w:type="dxa" w:w="1536"/>
            <w:shd w:fill="auto" w:color="auto" w:val="clear"/>
            <w:noWrap/>
            <w:vAlign w:val="center"/>
            <w:hideMark/>
          </w:tcPr>
          <w:p w:rsidRDefault="007C20C3" w:rsidP="007C20C3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OIB</w:t>
            </w:r>
          </w:p>
        </w:tc>
        <w:tc>
          <w:tcPr>
            <w:tcW w:type="dxa" w:w="1546"/>
            <w:shd w:fill="auto" w:color="auto" w:val="clear"/>
            <w:vAlign w:val="center"/>
            <w:hideMark/>
          </w:tcPr>
          <w:p w:rsidRDefault="007C20C3" w:rsidP="007C20C3" w:rsidR="007C20C3" w:rsidRPr="00E034FC">
            <w:pPr>
              <w:jc w:val="center"/>
              <w:rPr>
                <w:bCs/>
              </w:rPr>
            </w:pPr>
            <w:r w:rsidRPr="00E034FC">
              <w:rPr>
                <w:rFonts w:eastAsiaTheme="minorHAnsi"/>
                <w:bCs/>
                <w:lang w:eastAsia="en-US"/>
              </w:rPr>
              <w:t>Iznos prijavljene tražbine u kn</w:t>
            </w:r>
          </w:p>
        </w:tc>
        <w:tc>
          <w:tcPr>
            <w:tcW w:type="dxa" w:w="1524"/>
            <w:vAlign w:val="center"/>
          </w:tcPr>
          <w:p w:rsidRDefault="007C20C3" w:rsidP="007C20C3" w:rsidR="007C20C3" w:rsidRPr="00E034FC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034FC">
              <w:rPr>
                <w:rFonts w:eastAsiaTheme="minorHAnsi"/>
                <w:bCs/>
                <w:lang w:eastAsia="en-US"/>
              </w:rPr>
              <w:t>Iznos utvrđene tražbine u kn</w:t>
            </w:r>
          </w:p>
        </w:tc>
        <w:tc>
          <w:tcPr>
            <w:tcW w:type="dxa" w:w="1447"/>
            <w:vAlign w:val="center"/>
          </w:tcPr>
          <w:p w:rsidRDefault="007C20C3" w:rsidP="007C20C3" w:rsidR="007C20C3" w:rsidRPr="00E034FC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034FC">
              <w:rPr>
                <w:rFonts w:eastAsiaTheme="minorHAnsi"/>
                <w:bCs/>
                <w:lang w:eastAsia="en-US"/>
              </w:rPr>
              <w:t>Iznos osporene tražbine u kn</w:t>
            </w:r>
          </w:p>
        </w:tc>
        <w:tc>
          <w:tcPr>
            <w:tcW w:type="dxa" w:w="1365"/>
            <w:vAlign w:val="center"/>
          </w:tcPr>
          <w:p w:rsidRDefault="007C20C3" w:rsidP="007C20C3" w:rsidR="007C20C3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sz w:val="22"/>
                <w:szCs w:val="22"/>
              </w:rPr>
              <w:t>Isplatila AORPS</w:t>
            </w:r>
          </w:p>
        </w:tc>
        <w:tc>
          <w:tcPr>
            <w:tcW w:type="dxa" w:w="1476"/>
            <w:vAlign w:val="center"/>
          </w:tcPr>
          <w:p w:rsidRDefault="007C20C3" w:rsidP="00816454" w:rsidR="007C20C3" w:rsidRPr="00B00EC2">
            <w:pPr>
              <w:jc w:val="center"/>
              <w:rPr>
                <w:color w:val="000000"/>
                <w:sz w:val="22"/>
                <w:szCs w:val="22"/>
              </w:rPr>
            </w:pPr>
            <w:r w:rsidRPr="00B00EC2">
              <w:rPr>
                <w:color w:val="000000"/>
                <w:sz w:val="22"/>
                <w:szCs w:val="22"/>
              </w:rPr>
              <w:t>Utvrđena tražbina poslije</w:t>
            </w:r>
          </w:p>
          <w:p w:rsidRDefault="007C20C3" w:rsidP="00816454" w:rsidR="007C20C3" w:rsidRPr="00B00EC2">
            <w:pPr>
              <w:jc w:val="center"/>
              <w:rPr>
                <w:sz w:val="22"/>
                <w:szCs w:val="22"/>
              </w:rPr>
            </w:pPr>
            <w:r w:rsidRPr="00B00EC2">
              <w:rPr>
                <w:color w:val="000000"/>
                <w:sz w:val="22"/>
                <w:szCs w:val="22"/>
              </w:rPr>
              <w:t>isplate AORPS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Akmadžić Mate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03464465752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Arambašić Ante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45110431161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35.236,92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35.236,92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15.765,22</w:t>
            </w:r>
          </w:p>
        </w:tc>
        <w:tc>
          <w:tcPr>
            <w:tcW w:type="dxa" w:w="1476"/>
            <w:vAlign w:val="center"/>
          </w:tcPr>
          <w:p w:rsidRDefault="00AB266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19.471,70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Bebić Dušan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75708571291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55.042,98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55.042,98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6.800,79</w:t>
            </w:r>
          </w:p>
        </w:tc>
        <w:tc>
          <w:tcPr>
            <w:tcW w:type="dxa" w:w="1476"/>
            <w:vAlign w:val="center"/>
          </w:tcPr>
          <w:p w:rsidRDefault="00AB266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48.242,19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Beus Tihomir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10378727992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670,87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670,87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670,87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Bokšić Ivica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17650805927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Bobanac Domagoj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74290197223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44.194,80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44.194,80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19.579,59</w:t>
            </w:r>
          </w:p>
        </w:tc>
        <w:tc>
          <w:tcPr>
            <w:tcW w:type="dxa" w:w="1476"/>
            <w:vAlign w:val="center"/>
          </w:tcPr>
          <w:p w:rsidRDefault="00AB266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24.615,21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Boras Milenko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96174040563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41.804,76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41.804,76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16.760,76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25.0</w:t>
            </w:r>
            <w:r w:rsidR="00AB2666">
              <w:rPr>
                <w:rFonts w:eastAsiaTheme="minorHAnsi"/>
                <w:color w:val="000000"/>
                <w:lang w:eastAsia="en-US"/>
              </w:rPr>
              <w:t>44,00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8.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Brkić Franjo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80438189740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5.841,07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5.841,07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60ED3">
              <w:rPr>
                <w:rFonts w:eastAsiaTheme="minorHAnsi"/>
                <w:color w:val="000000"/>
                <w:lang w:eastAsia="en-US"/>
              </w:rPr>
              <w:t>5.841,07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9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Brljević Mate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20546483204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68.679,50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68.679,50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28.698,47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39.981,03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10.</w:t>
            </w:r>
          </w:p>
        </w:tc>
        <w:tc>
          <w:tcPr>
            <w:tcW w:type="dxa" w:w="1560"/>
            <w:shd w:fill="FFFFFF" w:color="000000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Čančar Marko</w:t>
            </w:r>
          </w:p>
        </w:tc>
        <w:tc>
          <w:tcPr>
            <w:tcW w:type="dxa" w:w="1536"/>
            <w:shd w:fill="FFFFFF" w:color="000000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10974549365</w:t>
            </w:r>
          </w:p>
        </w:tc>
        <w:tc>
          <w:tcPr>
            <w:tcW w:type="dxa" w:w="1546"/>
            <w:shd w:fill="FFFFFF" w:color="000000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26.605,58</w:t>
            </w:r>
          </w:p>
        </w:tc>
        <w:tc>
          <w:tcPr>
            <w:tcW w:type="dxa" w:w="1524"/>
            <w:shd w:fill="FFFFFF" w:color="000000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26.605,58</w:t>
            </w:r>
          </w:p>
        </w:tc>
        <w:tc>
          <w:tcPr>
            <w:tcW w:type="dxa" w:w="1447"/>
            <w:shd w:fill="FFFFFF" w:color="000000" w:val="clear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shd w:fill="FFFFFF" w:color="000000" w:val="clear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3.814,51</w:t>
            </w:r>
          </w:p>
        </w:tc>
        <w:tc>
          <w:tcPr>
            <w:tcW w:type="dxa" w:w="1476"/>
            <w:shd w:fill="FFFFFF" w:color="000000" w:val="clear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22.791,07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lastRenderedPageBreak/>
              <w:t>11.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Ćosić Blago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06093340690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12.504,72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12.504,72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12.504,72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12.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Djak Skeledžija Zvonko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56419919764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13.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Dropulić Ante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02635940171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14.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Dropulić Matko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60574603079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52.805,52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52.805,52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21.403,92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31.401,60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15.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Erceg Jurica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30189889741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16.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Erceg Vinko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06703636332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17.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Franić Ivan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02115759881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1.274,69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1.274,69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1.274,69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18.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Franić Ivan pok. Dušana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92848935249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2.095,32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2.095,32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2.095,32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19.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Franić Mladenka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17445693317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39.917,80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39.917,80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7C20C3" w:rsidP="00AB2666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</w:t>
            </w:r>
            <w:r w:rsidR="00AB2666">
              <w:rPr>
                <w:rFonts w:eastAsiaTheme="minorHAnsi"/>
                <w:color w:val="000000"/>
                <w:lang w:eastAsia="en-US"/>
              </w:rPr>
              <w:t>.944,06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23.973,74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20.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Glibota Damir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31875560517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53.691,68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53.691,68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24.261,37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29.430,31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21.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Granić Josip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88996949235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22.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Grgić Anita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70346858081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23.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Herceg Ivan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70814700113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5.755,33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5.755,33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5.755,33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24.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Herceg Mile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10694692364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25.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Herceg Mirko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74539689338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1.944,93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1.944,93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1.944,93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26.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Ilić Ivan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78519077759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93.007,62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93.007,62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23.399,14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69.608,48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27.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Ilić Željan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02975685922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28.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Jakičević Toni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10056502334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3.866,54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3.866,54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3.866,54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29.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Jelavić Antonija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02709062725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26.958,62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26.958,62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7C20C3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11.388,15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15.570,47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30.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Jujnović Darimir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83811827316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98.314,91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98.314,91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23.378,95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74.935,96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31.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Jukić Anđelka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51679787318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83.091,50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83.091,50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19.592,54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63.498,96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32.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Jukić Branko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15770708870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33.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Jurić Anto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62855293031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15.238,84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15.238,84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15.238,84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34.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Jurić Jozo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00599824831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17.817,36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17.817,36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17.817,36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35.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Jurjević Davor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15081356085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36.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Katavić Ante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57397361101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4.612,61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4.612,61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4.612,61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37.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Kežić Ivica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79831102965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38.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Klaričić Toni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08910889263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39.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Kolak Dragan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99688463632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3.242,70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3.242,70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3.242,70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40.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Kolak Mirko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31746699116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9.840,18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9.840,18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AB2666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6.271,13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3.569,05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41.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Komšo Stjepan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75660486712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7.737,11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7.737,11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5.247,28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2.489,83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42.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Krišto Stipica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04582652931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113.612,77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24.385,39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89.227,38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24.385,39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43.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Kurilj Matko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64320865501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44.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Marinović Ivan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71709279035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45.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Marinović Zoran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43124859273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46.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Maršić Ivica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09152738810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47.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Maršić Tonći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55078413072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101.060,09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101.060,09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27.412,79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73.647,30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48.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Matković Momčilo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55783586829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41.163,28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41.163,28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13.886,44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27.276,84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49.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Matković Tihomir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49357144149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241,85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241,85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241,85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50.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Miličević Ante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49190108663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51.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Mišetić Ranko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99045967899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69.620,43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69.620,43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AB2666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24.878,17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44.742,26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52.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Mišetić Zdravko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04789132237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53.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Mišetić Zlatan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03970104688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54.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Mucić Andrija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98685903132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55.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Nizić Siniša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35332438874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112.061,44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112.061,44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26.034,10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86.027,34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56.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Opačak Mirjana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89126331643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73.671,73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73.671,73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7C20C3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19.499,48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54.172,25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57.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Petrović Jure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08774771678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58.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Petrušić Marijo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77368174454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59.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Purlija Vojislav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62180080319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125.003,99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125.003,99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30.861,85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94.142,14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60.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Radalj Dragan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06468733998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75.745,75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75.745,75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28.410,34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47.335,41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61.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Radić Danijela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24331184109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26.630,77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26.630,77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AB2666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10.476,24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16.154,53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62.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Radomiljac Radoslav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63090242908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112.640,06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112.640,06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32.130,12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80.509,94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63.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Radomiljac Ružica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96424655362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18.313,70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18.313,70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60ED3">
              <w:rPr>
                <w:rFonts w:eastAsiaTheme="minorHAnsi"/>
                <w:color w:val="000000"/>
                <w:lang w:eastAsia="en-US"/>
              </w:rPr>
              <w:t>18.313,70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64.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Radomiljac Žarko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79530709462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74.281,09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74.281,09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29.250,11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45.030,98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65.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Radonić Mijo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33479361600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3.221,17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3.221,17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3.221,17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66.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Ravlić Ivan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76594704111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46.194,06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46.194,06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46.194,06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67.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Relatić Drago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75186695118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7.780,31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7.780,31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7.780,31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68.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Roso Ivica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27668578043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1.800,00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69.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Šalinović Alberto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88712515341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3.667,22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3.667,22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3.667,22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70.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Šalinović Marina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17822041782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71.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Šalinović Mate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87053393826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72.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Španjić Jure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98774352082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16.588,59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16.588,59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10.110,61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6.477,98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73.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Tadić Andrija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18553579062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6.986,07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6.986,07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6.986,07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74.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Tolić Dražan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56510247783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5.400,00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75.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Tolj Mate Ivanov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41464386950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759,23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759,23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759,23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76.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Vidačković Zoran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57983709347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3.355,00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3.355,00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3.355,00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77.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Vidović Zoran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78088398854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9.443,21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9.443,21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9.443,21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78.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Vidović Niko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60980457977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6.083,38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6.083,38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6.083,38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7C20C3" w:rsidP="00E034FC" w:rsidR="007C20C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79.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Zadro Zvonimir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68262776328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42.427,82</w:t>
            </w:r>
          </w:p>
        </w:tc>
        <w:tc>
          <w:tcPr>
            <w:tcW w:type="dxa" w:w="1524"/>
            <w:vAlign w:val="center"/>
          </w:tcPr>
          <w:p w:rsidRDefault="007C20C3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42.427,82</w:t>
            </w:r>
          </w:p>
        </w:tc>
        <w:tc>
          <w:tcPr>
            <w:tcW w:type="dxa" w:w="1447"/>
            <w:vAlign w:val="center"/>
          </w:tcPr>
          <w:p w:rsidRDefault="007C20C3" w:rsidP="00E034FC" w:rsidR="007C20C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AB2666" w:rsidP="00E034FC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19.208,78</w:t>
            </w:r>
          </w:p>
        </w:tc>
        <w:tc>
          <w:tcPr>
            <w:tcW w:type="dxa" w:w="1476"/>
            <w:vAlign w:val="center"/>
          </w:tcPr>
          <w:p w:rsidRDefault="00E91C46" w:rsidP="00816454" w:rsidR="007C20C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23.219,04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80.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Židić Damir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87423403055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3.600,00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81.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Židić Zdravko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13828713914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7.200,00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7.200,00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7.200,00</w:t>
            </w:r>
          </w:p>
        </w:tc>
      </w:tr>
      <w:tr w:rsidTr="00960ED3" w:rsidR="00960ED3" w:rsidRPr="00E034FC">
        <w:trPr>
          <w:trHeight w:val="624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82.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Tolj Mate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90196447109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47.930,00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7.200,00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40.730,00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7.200,00</w:t>
            </w:r>
          </w:p>
        </w:tc>
      </w:tr>
      <w:tr w:rsidTr="00960ED3" w:rsidR="00960ED3" w:rsidRPr="00E034FC">
        <w:trPr>
          <w:trHeight w:val="624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83.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Rupčić Tomislav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54903974722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339.832,33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339.832,33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339.832,33</w:t>
            </w:r>
          </w:p>
        </w:tc>
      </w:tr>
      <w:tr w:rsidTr="00960ED3" w:rsidR="00960ED3" w:rsidRPr="00E034FC">
        <w:trPr>
          <w:trHeight w:val="624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84.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Radić Joško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95435313695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68.070.57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68.070.57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spacing w:lineRule="auto" w:line="276"/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AB2666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68.070.57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  <w:hideMark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 w:rsidRPr="00E034FC">
              <w:rPr>
                <w:bCs/>
              </w:rPr>
              <w:t>85.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Republika Hrvatska</w:t>
            </w:r>
          </w:p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Ministarstvo financija</w:t>
            </w:r>
          </w:p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Porezna uprava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18683136487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2.896.877,11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2.653.834,11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lang w:eastAsia="en-US"/>
              </w:rPr>
              <w:t>243.043,00</w:t>
            </w:r>
          </w:p>
        </w:tc>
        <w:tc>
          <w:tcPr>
            <w:tcW w:type="dxa" w:w="1365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34FC">
              <w:rPr>
                <w:rFonts w:eastAsiaTheme="minorHAnsi"/>
                <w:color w:val="000000"/>
                <w:lang w:eastAsia="en-US"/>
              </w:rPr>
              <w:t>2.653.834,11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51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bCs/>
              </w:rPr>
            </w:pPr>
            <w:r>
              <w:rPr>
                <w:bCs/>
              </w:rPr>
              <w:t>86.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960ED3">
              <w:rPr>
                <w:rFonts w:cstheme="minorBidi" w:eastAsiaTheme="minorHAnsi"/>
                <w:lang w:eastAsia="en-US"/>
              </w:rPr>
              <w:t>Agencija za osiguranje radničkih tražbina</w:t>
            </w:r>
          </w:p>
        </w:tc>
        <w:tc>
          <w:tcPr>
            <w:tcW w:type="dxa" w:w="153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960ED3">
              <w:rPr>
                <w:rFonts w:cstheme="minorBidi" w:eastAsiaTheme="minorHAnsi"/>
                <w:lang w:eastAsia="en-US"/>
              </w:rPr>
              <w:t>04323472109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524"/>
            <w:vAlign w:val="center"/>
          </w:tcPr>
          <w:p w:rsidRDefault="00960ED3" w:rsidP="00E034F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47"/>
            <w:vAlign w:val="center"/>
          </w:tcPr>
          <w:p w:rsidRDefault="00960ED3" w:rsidP="00E034FC" w:rsidR="00960ED3" w:rsidRPr="00E034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type="dxa" w:w="1365"/>
            <w:vAlign w:val="center"/>
          </w:tcPr>
          <w:p w:rsidRDefault="00960ED3" w:rsidP="00E034FC" w:rsidR="00960ED3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type="dxa" w:w="1476"/>
            <w:vAlign w:val="center"/>
          </w:tcPr>
          <w:p w:rsidRDefault="00960ED3" w:rsidP="00AB595C" w:rsidR="00960ED3" w:rsidRPr="00E034F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514.464,91</w:t>
            </w:r>
          </w:p>
        </w:tc>
      </w:tr>
      <w:tr w:rsidTr="00960ED3" w:rsidR="00960ED3" w:rsidRPr="00E034FC">
        <w:trPr>
          <w:trHeight w:val="510"/>
          <w:jc w:val="center"/>
        </w:trPr>
        <w:tc>
          <w:tcPr>
            <w:tcW w:type="dxa" w:w="3612"/>
            <w:gridSpan w:val="3"/>
            <w:shd w:fill="auto" w:color="auto" w:val="clear"/>
            <w:noWrap/>
            <w:vAlign w:val="center"/>
          </w:tcPr>
          <w:p w:rsidRDefault="00960ED3" w:rsidP="00E034FC" w:rsidR="00960ED3" w:rsidRPr="00E034FC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E034FC">
              <w:rPr>
                <w:rFonts w:cstheme="minorBidi" w:eastAsiaTheme="minorHAnsi"/>
                <w:lang w:eastAsia="en-US"/>
              </w:rPr>
              <w:t>UKUPNO:</w:t>
            </w:r>
          </w:p>
        </w:tc>
        <w:tc>
          <w:tcPr>
            <w:tcW w:type="dxa" w:w="1546"/>
            <w:shd w:fill="auto" w:color="auto" w:val="clear"/>
            <w:noWrap/>
            <w:vAlign w:val="center"/>
          </w:tcPr>
          <w:p w:rsidRDefault="00960ED3" w:rsidP="00960ED3" w:rsidR="00960ED3" w:rsidRPr="00E034F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34FC">
              <w:rPr>
                <w:rFonts w:eastAsiaTheme="minorHAnsi"/>
                <w:lang w:eastAsia="en-US"/>
              </w:rPr>
              <w:t>5.276.986,91</w:t>
            </w:r>
          </w:p>
        </w:tc>
        <w:tc>
          <w:tcPr>
            <w:tcW w:type="dxa" w:w="1524"/>
            <w:vAlign w:val="center"/>
          </w:tcPr>
          <w:p w:rsidRDefault="00960ED3" w:rsidP="00960ED3" w:rsidR="00960ED3" w:rsidRPr="00E034F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34FC">
              <w:rPr>
                <w:rFonts w:eastAsiaTheme="minorHAnsi"/>
                <w:lang w:eastAsia="en-US"/>
              </w:rPr>
              <w:t>4.903.986,53</w:t>
            </w:r>
          </w:p>
        </w:tc>
        <w:tc>
          <w:tcPr>
            <w:tcW w:type="dxa" w:w="1447"/>
            <w:vAlign w:val="center"/>
          </w:tcPr>
          <w:p w:rsidRDefault="00960ED3" w:rsidP="00960ED3" w:rsidR="00960ED3" w:rsidRPr="00E034F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34FC">
              <w:rPr>
                <w:rFonts w:eastAsiaTheme="minorHAnsi"/>
                <w:lang w:eastAsia="en-US"/>
              </w:rPr>
              <w:t>373.000,38</w:t>
            </w:r>
          </w:p>
        </w:tc>
        <w:tc>
          <w:tcPr>
            <w:tcW w:type="dxa" w:w="1365"/>
            <w:vAlign w:val="center"/>
          </w:tcPr>
          <w:p w:rsidRDefault="00960ED3" w:rsidP="00960ED3" w:rsidR="00960ED3" w:rsidRPr="00816454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B2666">
              <w:rPr>
                <w:rFonts w:eastAsiaTheme="minorHAnsi"/>
                <w:color w:val="000000"/>
                <w:lang w:eastAsia="en-US"/>
              </w:rPr>
              <w:t>514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  <w:r w:rsidRPr="00AB2666">
              <w:rPr>
                <w:rFonts w:eastAsiaTheme="minorHAnsi"/>
                <w:color w:val="000000"/>
                <w:lang w:eastAsia="en-US"/>
              </w:rPr>
              <w:t>464,91</w:t>
            </w:r>
          </w:p>
        </w:tc>
        <w:tc>
          <w:tcPr>
            <w:tcW w:type="dxa" w:w="1476"/>
            <w:vAlign w:val="center"/>
          </w:tcPr>
          <w:p w:rsidRDefault="00960ED3" w:rsidP="00960ED3" w:rsidR="00960ED3" w:rsidRPr="00816454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60ED3">
              <w:rPr>
                <w:rFonts w:eastAsiaTheme="minorHAnsi"/>
                <w:color w:val="000000"/>
                <w:lang w:eastAsia="en-US"/>
              </w:rPr>
              <w:t>4.903.986,53</w:t>
            </w:r>
          </w:p>
        </w:tc>
      </w:tr>
    </w:tbl>
    <w:p w:rsidRDefault="00716CB0" w:rsidP="006A045D" w:rsidR="006A045D" w:rsidRPr="00716CB0">
      <w:pPr>
        <w:spacing w:after="100" w:before="300"/>
        <w:jc w:val="center"/>
      </w:pPr>
      <w:r w:rsidRPr="00716CB0">
        <w:t>Obrazloženje</w:t>
      </w:r>
    </w:p>
    <w:p w:rsidRDefault="00716CB0" w:rsidP="005109FD" w:rsidR="007F490E">
      <w:pPr>
        <w:spacing w:before="140"/>
        <w:ind w:firstLine="708"/>
        <w:jc w:val="both"/>
      </w:pPr>
      <w:r w:rsidRPr="00716CB0">
        <w:t xml:space="preserve">Dana </w:t>
      </w:r>
      <w:r w:rsidR="00960ED3">
        <w:t xml:space="preserve">29. ožujka 2018. </w:t>
      </w:r>
      <w:r w:rsidRPr="00716CB0">
        <w:t>održano je ispitno ročište u stečajnom postupku nad dužnikom</w:t>
      </w:r>
      <w:r w:rsidR="00456907">
        <w:t xml:space="preserve"> </w:t>
      </w:r>
      <w:r w:rsidR="00960ED3" w:rsidRPr="00960ED3">
        <w:rPr>
          <w:rFonts w:eastAsia="Calibri"/>
          <w:lang w:eastAsia="en-US"/>
        </w:rPr>
        <w:t>GRAĐEVNO d.d. u stečaju, OIB: 60040338789, Vrgorac, Hrvatskih Velikana 49</w:t>
      </w:r>
      <w:r w:rsidR="00960ED3">
        <w:rPr>
          <w:rFonts w:eastAsia="Calibri"/>
          <w:lang w:eastAsia="en-US"/>
        </w:rPr>
        <w:t xml:space="preserve">, </w:t>
      </w:r>
      <w:r w:rsidRPr="00716CB0">
        <w:t>na kojemu je</w:t>
      </w:r>
      <w:r w:rsidR="00906479">
        <w:t xml:space="preserve"> </w:t>
      </w:r>
      <w:r w:rsidR="00A33C12">
        <w:t>stečajn</w:t>
      </w:r>
      <w:r w:rsidR="00960ED3">
        <w:t>a</w:t>
      </w:r>
      <w:r w:rsidRPr="00716CB0">
        <w:t xml:space="preserve"> upravitelj</w:t>
      </w:r>
      <w:r w:rsidR="00960ED3">
        <w:t>ica</w:t>
      </w:r>
      <w:r w:rsidR="00A12B1B">
        <w:t xml:space="preserve"> da</w:t>
      </w:r>
      <w:r w:rsidR="00960ED3">
        <w:t>la</w:t>
      </w:r>
      <w:r w:rsidR="00A33C12">
        <w:t xml:space="preserve"> </w:t>
      </w:r>
      <w:r w:rsidRPr="00716CB0">
        <w:t>izjašnjenje o prispjelim tražbinama, prema njihovim iznosima i isplatnim</w:t>
      </w:r>
      <w:r w:rsidR="00906479">
        <w:t xml:space="preserve"> </w:t>
      </w:r>
      <w:r w:rsidRPr="00716CB0">
        <w:t>redovima.</w:t>
      </w:r>
      <w:r w:rsidR="00906479">
        <w:t xml:space="preserve"> </w:t>
      </w:r>
    </w:p>
    <w:p w:rsidRDefault="005E4BDB" w:rsidP="005E4BDB" w:rsidR="005E4BDB">
      <w:pPr>
        <w:spacing w:before="140"/>
        <w:ind w:firstLine="708"/>
        <w:jc w:val="both"/>
      </w:pPr>
      <w:r>
        <w:t>Nakon održanog ročišta, a sukladno odredbi čl.</w:t>
      </w:r>
      <w:r w:rsidR="00267EAB">
        <w:t xml:space="preserve"> 264.</w:t>
      </w:r>
      <w:r>
        <w:t xml:space="preserve"> </w:t>
      </w:r>
      <w:r w:rsidR="00267EAB" w:rsidRPr="0032578D">
        <w:t xml:space="preserve">Stečajnog zakona („Narodne novine“ </w:t>
      </w:r>
      <w:r w:rsidR="00267EAB">
        <w:t>71/15 i 104/17; dalje SZ)</w:t>
      </w:r>
      <w:r>
        <w:t xml:space="preserve"> ovaj sud je </w:t>
      </w:r>
      <w:r w:rsidR="00960ED3">
        <w:t>12. srpnja 2018</w:t>
      </w:r>
      <w:r w:rsidR="003B41C0">
        <w:t>. sastavio</w:t>
      </w:r>
      <w:r>
        <w:t xml:space="preserve"> posebnu tablicu ispitanih tražbina (list </w:t>
      </w:r>
      <w:r w:rsidR="00960ED3">
        <w:t>1008-1014</w:t>
      </w:r>
      <w:r>
        <w:t xml:space="preserve"> spisa).</w:t>
      </w:r>
    </w:p>
    <w:p w:rsidRDefault="005E4BDB" w:rsidP="005E4BDB" w:rsidR="005E4BDB" w:rsidRPr="00C85BB9">
      <w:pPr>
        <w:spacing w:before="200"/>
        <w:ind w:firstLine="709"/>
        <w:jc w:val="both"/>
      </w:pPr>
      <w:r>
        <w:t>Podneskom od</w:t>
      </w:r>
      <w:r w:rsidR="00315162">
        <w:t xml:space="preserve"> </w:t>
      </w:r>
      <w:r w:rsidR="00960ED3">
        <w:t>12. rujna</w:t>
      </w:r>
      <w:r w:rsidR="003B41C0">
        <w:t xml:space="preserve"> 2018</w:t>
      </w:r>
      <w:r w:rsidR="00315162">
        <w:t>.</w:t>
      </w:r>
      <w:r>
        <w:t xml:space="preserve"> </w:t>
      </w:r>
      <w:r w:rsidRPr="00C85BB9">
        <w:t xml:space="preserve">Agencija za osiguranje radničkih </w:t>
      </w:r>
      <w:r w:rsidR="00315162">
        <w:t xml:space="preserve">tražbina </w:t>
      </w:r>
      <w:r w:rsidRPr="00C85BB9">
        <w:t>(dalje: Agencija) izvijestila je ovaj sud da</w:t>
      </w:r>
      <w:r>
        <w:t xml:space="preserve"> je </w:t>
      </w:r>
      <w:r w:rsidRPr="00716CB0">
        <w:t>izvršila</w:t>
      </w:r>
      <w:r>
        <w:t xml:space="preserve"> </w:t>
      </w:r>
      <w:r w:rsidR="00267EAB">
        <w:t>uplatu</w:t>
      </w:r>
      <w:r w:rsidRPr="00716CB0">
        <w:t xml:space="preserve"> osiguranih ra</w:t>
      </w:r>
      <w:r>
        <w:t xml:space="preserve">dničkih potraživanja za </w:t>
      </w:r>
      <w:r w:rsidR="00960ED3">
        <w:t>neke od stečajnih vjerovnika I. višeg isplatnog reda u</w:t>
      </w:r>
      <w:r w:rsidRPr="00716CB0">
        <w:t xml:space="preserve"> u</w:t>
      </w:r>
      <w:r w:rsidR="00960ED3">
        <w:t>kupnom</w:t>
      </w:r>
      <w:r w:rsidRPr="00716CB0">
        <w:t xml:space="preserve"> iznosu od </w:t>
      </w:r>
      <w:r w:rsidR="00960ED3">
        <w:t>514.464,911</w:t>
      </w:r>
      <w:r w:rsidRPr="00716CB0">
        <w:t xml:space="preserve"> kn</w:t>
      </w:r>
      <w:r>
        <w:t xml:space="preserve"> i u tom pravcu dostavila </w:t>
      </w:r>
      <w:r w:rsidR="00267EAB">
        <w:t>rješenje kojim se radni</w:t>
      </w:r>
      <w:r w:rsidR="00960ED3">
        <w:t>cima</w:t>
      </w:r>
      <w:r w:rsidR="00267EAB">
        <w:t xml:space="preserve"> utvrđuje pravo na isplatu potraživanja,</w:t>
      </w:r>
      <w:r w:rsidR="00267EAB" w:rsidRPr="00267EAB">
        <w:t xml:space="preserve"> </w:t>
      </w:r>
      <w:r w:rsidR="00267EAB">
        <w:t xml:space="preserve">specifikaciju potraživanja i potvrdu o zaprimljenoj uplati (list </w:t>
      </w:r>
      <w:r w:rsidR="00960ED3">
        <w:t>1070-1097</w:t>
      </w:r>
      <w:r w:rsidR="00267EAB">
        <w:t xml:space="preserve"> spisa). </w:t>
      </w:r>
    </w:p>
    <w:p w:rsidRDefault="005E4BDB" w:rsidP="005E4BDB" w:rsidR="005E4BDB">
      <w:pPr>
        <w:spacing w:before="200"/>
        <w:ind w:firstLine="709"/>
        <w:jc w:val="both"/>
      </w:pPr>
      <w:r w:rsidRPr="00C85BB9">
        <w:t>Odredbom članka 21. Zakona o osiguranju potraživanja radnika u slučaju stečaja poslodav</w:t>
      </w:r>
      <w:r>
        <w:t>ca („Narodne novine“ broj 86/08,</w:t>
      </w:r>
      <w:r w:rsidRPr="00C85BB9">
        <w:t xml:space="preserve"> 80/13</w:t>
      </w:r>
      <w:r>
        <w:t xml:space="preserve"> i 82/15</w:t>
      </w:r>
      <w:r w:rsidRPr="00C85BB9">
        <w:t>)</w:t>
      </w:r>
      <w:r>
        <w:t xml:space="preserve"> </w:t>
      </w:r>
      <w:r w:rsidRPr="00C85BB9">
        <w:t>propisano je da potraživanja koja na temelju tog Zakona isplati Agencija prelaze na Agenciju danom</w:t>
      </w:r>
      <w:r>
        <w:t xml:space="preserve"> uplate iz odredbe članka 19. stavka 4. ovoga Zakona. Stavkom 2. istoga članka propisano je da danom prijenosa potraživanja Agencija preuzima sva procesna prava stečajnog vjerovnika u odnosu na preuzeta potraživanja, a stavkom 3. da o prijenosu potraživanja i preuzimanju procesnih prava stečajnog vjerovnika Agencija obavještava nadležni stečajni sud, uz dokaz o ispunjenju dijela potraživanja. Stavkom 4. propisano je da  će temeljem obavijesti iz stavka 3. toga članka nadležni stečajni sud ispraviti tablicu ispitanih tražbina i primjerak tako ispravljenog rješenja o utvrđivanju tražbina dostaviti Agenciji.</w:t>
      </w:r>
    </w:p>
    <w:p w:rsidRDefault="005E4BDB" w:rsidP="005E4BDB" w:rsidR="005E4BDB">
      <w:pPr>
        <w:spacing w:before="200"/>
        <w:ind w:firstLine="708"/>
        <w:jc w:val="both"/>
      </w:pPr>
      <w:r>
        <w:t xml:space="preserve">Pregledom priloženih isprava ovaj sud utvrđuje da je zahtjev Agencije </w:t>
      </w:r>
      <w:r w:rsidRPr="00426124">
        <w:t xml:space="preserve">za ispravak tablice iz rješenja ovoga suda poslovni broj </w:t>
      </w:r>
      <w:r>
        <w:t>St-</w:t>
      </w:r>
      <w:r w:rsidR="00960ED3">
        <w:t>1329/2016</w:t>
      </w:r>
      <w:r w:rsidRPr="00426124">
        <w:t xml:space="preserve"> od </w:t>
      </w:r>
      <w:r w:rsidR="00960ED3">
        <w:t>12. srpnja 2018.</w:t>
      </w:r>
      <w:r w:rsidR="00315162">
        <w:t xml:space="preserve"> u cijelosti </w:t>
      </w:r>
      <w:r>
        <w:t xml:space="preserve"> osnovan i to za ukupan iznos od </w:t>
      </w:r>
      <w:r w:rsidR="00960ED3">
        <w:t>514.464,91</w:t>
      </w:r>
      <w:r w:rsidR="00A12B1B">
        <w:t xml:space="preserve"> </w:t>
      </w:r>
      <w:r w:rsidRPr="00426124">
        <w:t>kn.</w:t>
      </w:r>
      <w:r>
        <w:t xml:space="preserve"> Slijedom navedenog, a temeljem odredbe</w:t>
      </w:r>
      <w:r w:rsidRPr="003F1935">
        <w:t xml:space="preserve"> članka 21. Zakona o osiguranju potraživanja radnika u slučaju stečaja poslodavca</w:t>
      </w:r>
      <w:r>
        <w:t>,</w:t>
      </w:r>
      <w:r w:rsidRPr="003F1935">
        <w:t xml:space="preserve"> odlučeno je kao u izreci ovog rješenja</w:t>
      </w:r>
      <w:r>
        <w:t>.</w:t>
      </w:r>
    </w:p>
    <w:p w:rsidRDefault="003B41C0" w:rsidP="00267EAB" w:rsidR="00A9790B">
      <w:pPr>
        <w:spacing w:before="200"/>
        <w:jc w:val="center"/>
      </w:pPr>
      <w:r>
        <w:t xml:space="preserve">U Splitu </w:t>
      </w:r>
      <w:r w:rsidR="00960ED3">
        <w:t>13. rujna</w:t>
      </w:r>
      <w:r w:rsidR="00836DDE">
        <w:t xml:space="preserve"> 2018.</w:t>
      </w:r>
    </w:p>
    <w:p w:rsidRDefault="00315162" w:rsidP="00267EAB" w:rsidR="00705392">
      <w:pPr>
        <w:spacing w:before="200"/>
        <w:ind w:left="6372"/>
        <w:jc w:val="center"/>
      </w:pPr>
      <w:r>
        <w:t>Sutkinja</w:t>
      </w:r>
    </w:p>
    <w:p w:rsidRDefault="00315162" w:rsidP="00705392" w:rsidR="00705392">
      <w:pPr>
        <w:ind w:left="6372"/>
        <w:jc w:val="center"/>
      </w:pPr>
      <w:r>
        <w:t>Ana Golub Gruić</w:t>
      </w:r>
    </w:p>
    <w:p w:rsidRDefault="00315162" w:rsidP="00315162" w:rsidR="006C3115">
      <w:pPr>
        <w:spacing w:before="200"/>
        <w:jc w:val="both"/>
      </w:pPr>
      <w:r w:rsidRPr="00716CB0">
        <w:t>Pouka o pravnom lijeku</w:t>
      </w:r>
      <w:r w:rsidR="00716CB0" w:rsidRPr="00716CB0">
        <w:t>:</w:t>
      </w:r>
      <w:r>
        <w:t xml:space="preserve"> </w:t>
      </w:r>
      <w:r w:rsidR="00F96D9C" w:rsidRPr="00655C0D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C3115" w:rsidP="00667786" w:rsidR="006C3115">
      <w:pPr>
        <w:spacing w:before="140"/>
        <w:jc w:val="both"/>
      </w:pPr>
    </w:p>
    <w:p w:rsidRDefault="00315162" w:rsidP="00667786" w:rsidR="00716CB0">
      <w:pPr>
        <w:spacing w:before="140"/>
        <w:jc w:val="both"/>
      </w:pPr>
      <w:r>
        <w:t>Dna</w:t>
      </w:r>
      <w:r w:rsidR="005E3370">
        <w:t>:</w:t>
      </w:r>
    </w:p>
    <w:p w:rsidRDefault="00960ED3" w:rsidP="005E3370" w:rsidR="005E3370">
      <w:pPr>
        <w:pStyle w:val="Odlomakpopisa"/>
        <w:numPr>
          <w:ilvl w:val="0"/>
          <w:numId w:val="11"/>
        </w:numPr>
        <w:jc w:val="both"/>
      </w:pPr>
      <w:r>
        <w:t>stečajnoj upraviteljici Miri Hajdić</w:t>
      </w:r>
    </w:p>
    <w:p w:rsidRDefault="00960ED3" w:rsidP="00960ED3" w:rsidR="00960ED3">
      <w:pPr>
        <w:pStyle w:val="Odlomakpopisa"/>
        <w:numPr>
          <w:ilvl w:val="0"/>
          <w:numId w:val="11"/>
        </w:numPr>
        <w:jc w:val="both"/>
      </w:pPr>
      <w:r>
        <w:t>vjerovnicima u odnosu na koju je ispravljena tablica</w:t>
      </w:r>
    </w:p>
    <w:p w:rsidRDefault="005E3370" w:rsidP="00A541EC" w:rsidR="005E3370">
      <w:pPr>
        <w:pStyle w:val="Odlomakpopisa"/>
        <w:numPr>
          <w:ilvl w:val="0"/>
          <w:numId w:val="11"/>
        </w:numPr>
        <w:jc w:val="both"/>
      </w:pPr>
      <w:r>
        <w:t>A</w:t>
      </w:r>
      <w:r w:rsidR="00A541EC">
        <w:t>gencij</w:t>
      </w:r>
      <w:r w:rsidR="00DE06D2">
        <w:t>i</w:t>
      </w:r>
      <w:r w:rsidR="00A541EC">
        <w:t xml:space="preserve"> </w:t>
      </w:r>
      <w:r w:rsidR="00A541EC" w:rsidRPr="00A541EC">
        <w:t xml:space="preserve">za osiguranje radničkih </w:t>
      </w:r>
      <w:r w:rsidR="003B41C0">
        <w:t>tražbina</w:t>
      </w:r>
    </w:p>
    <w:p w:rsidRDefault="00233E49" w:rsidP="005E3370" w:rsidR="00845BBA">
      <w:pPr>
        <w:pStyle w:val="Odlomakpopisa"/>
        <w:numPr>
          <w:ilvl w:val="0"/>
          <w:numId w:val="11"/>
        </w:numPr>
        <w:jc w:val="both"/>
      </w:pPr>
      <w:r>
        <w:t xml:space="preserve">mrežna stranica </w:t>
      </w:r>
      <w:r w:rsidR="00A9790B">
        <w:t>e-</w:t>
      </w:r>
      <w:r>
        <w:t>O</w:t>
      </w:r>
      <w:r w:rsidR="00845BBA">
        <w:t xml:space="preserve">glasna ploča </w:t>
      </w:r>
      <w:r>
        <w:t>sudova</w:t>
      </w:r>
    </w:p>
    <w:p w:rsidRDefault="005E3370" w:rsidP="00E52D5A" w:rsidR="00EF7DFE">
      <w:pPr>
        <w:pStyle w:val="Odlomakpopisa"/>
        <w:numPr>
          <w:ilvl w:val="0"/>
          <w:numId w:val="11"/>
        </w:numPr>
        <w:jc w:val="both"/>
      </w:pPr>
      <w:r>
        <w:t>u spis</w:t>
      </w: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666" w:rsidR="00AB2666">
      <w:r>
        <w:separator/>
      </w:r>
    </w:p>
  </w:endnote>
  <w:endnote w:id="0" w:type="continuationSeparator">
    <w:p w:rsidRDefault="00AB2666" w:rsidR="00AB2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666" w:rsidR="00AB2666">
      <w:r>
        <w:separator/>
      </w:r>
    </w:p>
  </w:footnote>
  <w:footnote w:id="0" w:type="continuationSeparator">
    <w:p w:rsidRDefault="00AB2666" w:rsidR="00AB2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66" w:rsidP="005B7D5C" w:rsidR="00AB26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2666" w:rsidR="00AB26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66" w:rsidP="007A49C6" w:rsidR="00AB26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CCE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AB2666" w:rsidP="00F94CEA" w:rsidR="00AB2666">
    <w:pPr>
      <w:pStyle w:val="Zaglavlje"/>
      <w:jc w:val="right"/>
    </w:pPr>
    <w:r>
      <w:t xml:space="preserve">Poslovni broj: </w:t>
    </w:r>
    <w:r w:rsidRPr="00BD0385">
      <w:t>11.</w:t>
    </w:r>
    <w:r>
      <w:t>St-1329</w:t>
    </w:r>
    <w:r w:rsidRPr="00BD0385">
      <w:t>/201</w:t>
    </w:r>
    <w:r>
      <w:t>6</w:t>
    </w:r>
  </w:p>
  <w:p w:rsidRDefault="00AB2666" w:rsidR="00AB26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3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078B9"/>
    <w:rsid w:val="000155AA"/>
    <w:rsid w:val="0001681A"/>
    <w:rsid w:val="000248D4"/>
    <w:rsid w:val="00026271"/>
    <w:rsid w:val="00032188"/>
    <w:rsid w:val="00032887"/>
    <w:rsid w:val="00033A8B"/>
    <w:rsid w:val="00037558"/>
    <w:rsid w:val="00053AEF"/>
    <w:rsid w:val="0006069A"/>
    <w:rsid w:val="00083FA3"/>
    <w:rsid w:val="00093BAC"/>
    <w:rsid w:val="000F2E16"/>
    <w:rsid w:val="000F66BE"/>
    <w:rsid w:val="000F7797"/>
    <w:rsid w:val="00141B2B"/>
    <w:rsid w:val="00145D11"/>
    <w:rsid w:val="001467DF"/>
    <w:rsid w:val="00154C58"/>
    <w:rsid w:val="0016307D"/>
    <w:rsid w:val="00173061"/>
    <w:rsid w:val="00175AC9"/>
    <w:rsid w:val="0018446E"/>
    <w:rsid w:val="001B0F56"/>
    <w:rsid w:val="001B6D9B"/>
    <w:rsid w:val="001C3BAE"/>
    <w:rsid w:val="001E4B12"/>
    <w:rsid w:val="001F2DBC"/>
    <w:rsid w:val="001F6555"/>
    <w:rsid w:val="00200B12"/>
    <w:rsid w:val="00214308"/>
    <w:rsid w:val="00233E49"/>
    <w:rsid w:val="00243E58"/>
    <w:rsid w:val="00267EAB"/>
    <w:rsid w:val="0027321F"/>
    <w:rsid w:val="00277099"/>
    <w:rsid w:val="00292B0C"/>
    <w:rsid w:val="002A395D"/>
    <w:rsid w:val="002B41C5"/>
    <w:rsid w:val="002C4EDB"/>
    <w:rsid w:val="002D3F73"/>
    <w:rsid w:val="002D4BD9"/>
    <w:rsid w:val="002E17B6"/>
    <w:rsid w:val="002F2F6F"/>
    <w:rsid w:val="00301643"/>
    <w:rsid w:val="00315162"/>
    <w:rsid w:val="00321482"/>
    <w:rsid w:val="00325B7A"/>
    <w:rsid w:val="00326A97"/>
    <w:rsid w:val="00366AE0"/>
    <w:rsid w:val="00384E91"/>
    <w:rsid w:val="003971BE"/>
    <w:rsid w:val="003B26A3"/>
    <w:rsid w:val="003B382C"/>
    <w:rsid w:val="003B41C0"/>
    <w:rsid w:val="003C126E"/>
    <w:rsid w:val="003C2B5A"/>
    <w:rsid w:val="003D3A97"/>
    <w:rsid w:val="003E4F45"/>
    <w:rsid w:val="003E5D2D"/>
    <w:rsid w:val="003F1935"/>
    <w:rsid w:val="003F2C11"/>
    <w:rsid w:val="003F79EC"/>
    <w:rsid w:val="00414677"/>
    <w:rsid w:val="00425BF7"/>
    <w:rsid w:val="00426124"/>
    <w:rsid w:val="00441386"/>
    <w:rsid w:val="00446890"/>
    <w:rsid w:val="004537BD"/>
    <w:rsid w:val="00456907"/>
    <w:rsid w:val="004615D4"/>
    <w:rsid w:val="00461873"/>
    <w:rsid w:val="00470D07"/>
    <w:rsid w:val="004912EA"/>
    <w:rsid w:val="004927EE"/>
    <w:rsid w:val="004A6B8F"/>
    <w:rsid w:val="004A7CB0"/>
    <w:rsid w:val="004C15F6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24606"/>
    <w:rsid w:val="00527CF6"/>
    <w:rsid w:val="0053192B"/>
    <w:rsid w:val="00540926"/>
    <w:rsid w:val="00543AD4"/>
    <w:rsid w:val="0054739B"/>
    <w:rsid w:val="005514E0"/>
    <w:rsid w:val="00551E28"/>
    <w:rsid w:val="00551F2A"/>
    <w:rsid w:val="005557CB"/>
    <w:rsid w:val="00556C2D"/>
    <w:rsid w:val="00570551"/>
    <w:rsid w:val="00585E80"/>
    <w:rsid w:val="005A5482"/>
    <w:rsid w:val="005A6C05"/>
    <w:rsid w:val="005B0887"/>
    <w:rsid w:val="005B7D5C"/>
    <w:rsid w:val="005C6B67"/>
    <w:rsid w:val="005D34FB"/>
    <w:rsid w:val="005D6FE8"/>
    <w:rsid w:val="005D791C"/>
    <w:rsid w:val="005E11CF"/>
    <w:rsid w:val="005E3370"/>
    <w:rsid w:val="005E4BDB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67CCE"/>
    <w:rsid w:val="006716F6"/>
    <w:rsid w:val="006A045D"/>
    <w:rsid w:val="006B66EE"/>
    <w:rsid w:val="006B7778"/>
    <w:rsid w:val="006C2544"/>
    <w:rsid w:val="006C3115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675E1"/>
    <w:rsid w:val="007777EF"/>
    <w:rsid w:val="00782224"/>
    <w:rsid w:val="00786860"/>
    <w:rsid w:val="007A1C17"/>
    <w:rsid w:val="007A2049"/>
    <w:rsid w:val="007A49C6"/>
    <w:rsid w:val="007C20C3"/>
    <w:rsid w:val="007F490E"/>
    <w:rsid w:val="00802065"/>
    <w:rsid w:val="0080601A"/>
    <w:rsid w:val="00811084"/>
    <w:rsid w:val="00812DDE"/>
    <w:rsid w:val="008145A6"/>
    <w:rsid w:val="00815ED0"/>
    <w:rsid w:val="00816454"/>
    <w:rsid w:val="00836DDE"/>
    <w:rsid w:val="0084440B"/>
    <w:rsid w:val="00845BBA"/>
    <w:rsid w:val="00845DEA"/>
    <w:rsid w:val="008471B1"/>
    <w:rsid w:val="00847858"/>
    <w:rsid w:val="008573E7"/>
    <w:rsid w:val="00896A74"/>
    <w:rsid w:val="008976DB"/>
    <w:rsid w:val="008A0FB6"/>
    <w:rsid w:val="008A15AB"/>
    <w:rsid w:val="008A1766"/>
    <w:rsid w:val="008C0423"/>
    <w:rsid w:val="008C122C"/>
    <w:rsid w:val="008C2829"/>
    <w:rsid w:val="008D3B97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60ED3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E4553"/>
    <w:rsid w:val="009F1708"/>
    <w:rsid w:val="009F49AD"/>
    <w:rsid w:val="00A00499"/>
    <w:rsid w:val="00A048D4"/>
    <w:rsid w:val="00A0743A"/>
    <w:rsid w:val="00A1178C"/>
    <w:rsid w:val="00A12B1B"/>
    <w:rsid w:val="00A26923"/>
    <w:rsid w:val="00A33C12"/>
    <w:rsid w:val="00A364EE"/>
    <w:rsid w:val="00A37B6F"/>
    <w:rsid w:val="00A41613"/>
    <w:rsid w:val="00A541EC"/>
    <w:rsid w:val="00A74A10"/>
    <w:rsid w:val="00A8543C"/>
    <w:rsid w:val="00A977D4"/>
    <w:rsid w:val="00A9790B"/>
    <w:rsid w:val="00AA33FE"/>
    <w:rsid w:val="00AB2666"/>
    <w:rsid w:val="00AB2DF6"/>
    <w:rsid w:val="00AD542B"/>
    <w:rsid w:val="00AE4459"/>
    <w:rsid w:val="00AE5B37"/>
    <w:rsid w:val="00AF5F22"/>
    <w:rsid w:val="00B0602E"/>
    <w:rsid w:val="00B1667F"/>
    <w:rsid w:val="00B251E1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2DCC"/>
    <w:rsid w:val="00C33208"/>
    <w:rsid w:val="00C421E4"/>
    <w:rsid w:val="00C43605"/>
    <w:rsid w:val="00C44295"/>
    <w:rsid w:val="00C61C3A"/>
    <w:rsid w:val="00C628D7"/>
    <w:rsid w:val="00C64819"/>
    <w:rsid w:val="00C70A81"/>
    <w:rsid w:val="00C711A8"/>
    <w:rsid w:val="00C7238A"/>
    <w:rsid w:val="00C7791D"/>
    <w:rsid w:val="00C85BB9"/>
    <w:rsid w:val="00C87BD4"/>
    <w:rsid w:val="00CA3B04"/>
    <w:rsid w:val="00CA48BB"/>
    <w:rsid w:val="00CB2B18"/>
    <w:rsid w:val="00CB6988"/>
    <w:rsid w:val="00CC59AB"/>
    <w:rsid w:val="00CD39DA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6D2"/>
    <w:rsid w:val="00DE09EC"/>
    <w:rsid w:val="00DE200B"/>
    <w:rsid w:val="00DE302C"/>
    <w:rsid w:val="00DF4B7F"/>
    <w:rsid w:val="00DF7A33"/>
    <w:rsid w:val="00E034FC"/>
    <w:rsid w:val="00E12FD9"/>
    <w:rsid w:val="00E1777E"/>
    <w:rsid w:val="00E26812"/>
    <w:rsid w:val="00E3057B"/>
    <w:rsid w:val="00E30B4C"/>
    <w:rsid w:val="00E52D5A"/>
    <w:rsid w:val="00E5722A"/>
    <w:rsid w:val="00E678C8"/>
    <w:rsid w:val="00E7727A"/>
    <w:rsid w:val="00E80347"/>
    <w:rsid w:val="00E85A92"/>
    <w:rsid w:val="00E91C46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226B"/>
    <w:rsid w:val="00F74FF6"/>
    <w:rsid w:val="00F82711"/>
    <w:rsid w:val="00F82B52"/>
    <w:rsid w:val="00F86993"/>
    <w:rsid w:val="00F87D94"/>
    <w:rsid w:val="00F91D50"/>
    <w:rsid w:val="00F94CEA"/>
    <w:rsid w:val="00F96D9C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7675E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7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CC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CC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CC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CC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7675E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7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CC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CC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CC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CC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9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rujna 2018.</izvorni_sadrzaj>
    <derivirana_varijabla naziv="DomainObject.Predmet.SpisIzvanSuda.DatumIzlazaSpisa_1">7.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</derivirana_varijabla>
  </DomainObject.Predmet.OstaliListFormatedWithAdressOIB>
  <DomainObject.Predmet.OstaliListNazivFormated>
    <izvorni_sadrzaj>
      <item>Ivan Ravlić</item>
      <item>ZOU Burić i Koudela</item>
    </izvorni_sadrzaj>
    <derivirana_varijabla naziv="DomainObject.Predmet.OstaliListNazivFormated_1">
      <item>Ivan Ravlić</item>
      <item>ZOU Burić i Koudela</item>
    </derivirana_varijabla>
  </DomainObject.Predmet.OstaliListNazivFormated>
  <DomainObject.Predmet.OstaliListNazivFormatedOIB>
    <izvorni_sadrzaj>
      <item>Ivan Ravlić, OIB 76594704111</item>
      <item>ZOU Burić i Koudela, OIB </item>
    </izvorni_sadrzaj>
    <derivirana_varijabla naziv="DomainObject.Predmet.OstaliListNazivFormatedOIB_1">
      <item>Ivan Ravlić, OIB 76594704111</item>
      <item>ZOU Burić i Koudela,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E0EF1-A937-4CF0-86CC-12BA79184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6</properties:Pages>
  <properties:Words>1321</properties:Words>
  <properties:Characters>8395</properties:Characters>
  <properties:Lines>836</properties:Lines>
  <properties:Paragraphs>732</properties:Paragraphs>
  <properties:TotalTime>330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8992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2018-09-13T07:33:00Z</cp:lastPrinted>
  <dcterms:modified xmlns:xsi="http://www.w3.org/2001/XMLSchema-instance" xsi:type="dcterms:W3CDTF">2018-09-13T07:43:00Z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(St-1329-2016  Rješenje o ispravku AGENCIJA.docx)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