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729FA" w:rsidR="00E06B2B" w:rsidP="00E06B2B" w:rsidRDefault="00E06B2B" w14:paraId="5760a9f" w14:textId="5760a9f">
      <w:pPr>
        <w15:collapsed w:val="false"/>
      </w:pPr>
      <w:bookmarkStart w:name="_GoBack" w:id="0"/>
      <w:bookmarkEnd w:id="0"/>
      <w:r w:rsidRPr="006729FA">
        <w:t>REPUBLIKA HRVATSKA</w:t>
      </w:r>
    </w:p>
    <w:p w:rsidRPr="006729FA" w:rsidR="00E06B2B" w:rsidP="00E06B2B" w:rsidRDefault="00E06B2B">
      <w:r w:rsidRPr="006729FA">
        <w:t>TRGOVAČKI SUD U ZAGREBU</w:t>
      </w:r>
    </w:p>
    <w:p w:rsidRPr="006729FA" w:rsidR="00E06B2B" w:rsidP="00E06B2B" w:rsidRDefault="00E06B2B">
      <w:r w:rsidRPr="006729FA">
        <w:tab/>
      </w:r>
      <w:r w:rsidRPr="006729FA">
        <w:tab/>
      </w:r>
      <w:r w:rsidRPr="006729FA">
        <w:tab/>
      </w:r>
      <w:r w:rsidRPr="006729FA">
        <w:tab/>
      </w:r>
      <w:r w:rsidRPr="006729FA">
        <w:tab/>
      </w:r>
      <w:r w:rsidRPr="006729FA">
        <w:tab/>
      </w:r>
      <w:r w:rsidRPr="006729FA">
        <w:tab/>
      </w:r>
      <w:r w:rsidRPr="006729FA">
        <w:tab/>
      </w:r>
      <w:r w:rsidRPr="006729FA">
        <w:tab/>
      </w:r>
    </w:p>
    <w:p w:rsidRPr="006729FA" w:rsidR="00E06B2B" w:rsidP="00E06B2B" w:rsidRDefault="00E06B2B">
      <w:pPr>
        <w:jc w:val="center"/>
      </w:pPr>
    </w:p>
    <w:p w:rsidRPr="006729FA" w:rsidR="00E06B2B" w:rsidP="00E06B2B" w:rsidRDefault="00E06B2B">
      <w:pPr>
        <w:jc w:val="center"/>
      </w:pPr>
      <w:r w:rsidRPr="006729FA">
        <w:t>Z A P I S N I K</w:t>
      </w:r>
    </w:p>
    <w:p w:rsidRPr="006729FA" w:rsidR="00E06B2B" w:rsidP="00E06B2B" w:rsidRDefault="00E06B2B">
      <w:pPr>
        <w:jc w:val="center"/>
      </w:pPr>
      <w:r w:rsidRPr="006729FA">
        <w:t>SA ROČIŠTA RADI DRAŽBE</w:t>
      </w:r>
    </w:p>
    <w:p w:rsidRPr="006729FA" w:rsidR="00E06B2B" w:rsidP="00E06B2B" w:rsidRDefault="00E06B2B"/>
    <w:p w:rsidRPr="006729FA" w:rsidR="00E06B2B" w:rsidP="00E06B2B" w:rsidRDefault="00E06B2B">
      <w:r w:rsidRPr="006729FA">
        <w:t>sastavljen kod Trgovačkog suda u Zagrebu</w:t>
      </w:r>
      <w:r w:rsidRPr="006729FA" w:rsidR="00CB0C03">
        <w:rPr>
          <w:b/>
        </w:rPr>
        <w:t xml:space="preserve">, dana </w:t>
      </w:r>
      <w:r w:rsidR="009D7260">
        <w:rPr>
          <w:b/>
        </w:rPr>
        <w:t>05</w:t>
      </w:r>
      <w:r w:rsidRPr="006729FA">
        <w:rPr>
          <w:b/>
        </w:rPr>
        <w:t xml:space="preserve">. </w:t>
      </w:r>
      <w:r w:rsidR="00AE000C">
        <w:rPr>
          <w:b/>
        </w:rPr>
        <w:t>rujna</w:t>
      </w:r>
      <w:r w:rsidRPr="006729FA">
        <w:rPr>
          <w:b/>
        </w:rPr>
        <w:t xml:space="preserve"> 2019. godine</w:t>
      </w:r>
      <w:r w:rsidRPr="006729FA">
        <w:t xml:space="preserve"> na ročištu određenom radi dražbe u stečajnom postupku nad dužnikom </w:t>
      </w:r>
      <w:r w:rsidRPr="006729FA">
        <w:rPr>
          <w:b/>
        </w:rPr>
        <w:t xml:space="preserve">JARUŠČICA PROJEKT  d.o.o. za poslovanje nekretninama, u stečaju, Zagreb, Jaruščica 7, MBS:080729411, OIB:02217546383, s početkom u 09,30 sati </w:t>
      </w:r>
    </w:p>
    <w:p w:rsidRPr="006729FA" w:rsidR="00E06B2B" w:rsidP="00E06B2B" w:rsidRDefault="00E06B2B"/>
    <w:p w:rsidRPr="006729FA" w:rsidR="00E06B2B" w:rsidP="00E06B2B" w:rsidRDefault="00E06B2B">
      <w:r w:rsidRPr="006729FA">
        <w:t>NAZOČNI OD SUDA:</w:t>
      </w:r>
    </w:p>
    <w:p w:rsidRPr="006729FA" w:rsidR="00E06B2B" w:rsidP="00E06B2B" w:rsidRDefault="00E06B2B">
      <w:r w:rsidRPr="006729FA">
        <w:t>Nino Radić, stečajni sudac</w:t>
      </w:r>
    </w:p>
    <w:p w:rsidRPr="006729FA" w:rsidR="00E06B2B" w:rsidP="00E06B2B" w:rsidRDefault="00E06B2B">
      <w:r w:rsidRPr="006729FA">
        <w:t>Tatjana Slaviček  - zapisničar</w:t>
      </w:r>
    </w:p>
    <w:p w:rsidR="00E06B2B" w:rsidP="00E06B2B" w:rsidRDefault="00E06B2B"/>
    <w:p w:rsidRPr="006729FA" w:rsidR="0063684A" w:rsidP="00E06B2B" w:rsidRDefault="0063684A">
      <w:r>
        <w:t xml:space="preserve">Utvrđuje se da je pristupila stečajna upraviteljica Mirjana Zuzija. </w:t>
      </w:r>
    </w:p>
    <w:p w:rsidRPr="006729FA" w:rsidR="001203E7" w:rsidP="00E06B2B" w:rsidRDefault="00E06B2B">
      <w:r w:rsidRPr="006729FA">
        <w:t xml:space="preserve">Za </w:t>
      </w:r>
      <w:r w:rsidRPr="006729FA" w:rsidR="00C33660">
        <w:t xml:space="preserve">razlučnog vjerovnika:  </w:t>
      </w:r>
      <w:r w:rsidR="0005478D">
        <w:t xml:space="preserve">nitko </w:t>
      </w:r>
    </w:p>
    <w:p w:rsidR="001C26E7" w:rsidP="00E06B2B" w:rsidRDefault="00E06B2B">
      <w:pPr>
        <w:jc w:val="both"/>
      </w:pPr>
      <w:r w:rsidRPr="006729FA">
        <w:t>Utvrđuje se da  su valjano uplaćene jamčevine prema stanju spisa odnosno računovodstvu suda  te da su pristupili  :</w:t>
      </w:r>
    </w:p>
    <w:p w:rsidR="003F061E" w:rsidP="00856842" w:rsidRDefault="003F061E">
      <w:pPr>
        <w:rPr>
          <w:b/>
        </w:rPr>
      </w:pPr>
    </w:p>
    <w:p w:rsidR="006E4C34" w:rsidP="006E4C34" w:rsidRDefault="006E4C34">
      <w:pPr>
        <w:jc w:val="both"/>
        <w:rPr>
          <w:b/>
        </w:rPr>
      </w:pPr>
      <w:r w:rsidRPr="005918C5">
        <w:rPr>
          <w:b/>
        </w:rPr>
        <w:t>Marko Puškarić, Zagreb, Ulica Karla Metikoša  9, OIB:39856737787</w:t>
      </w:r>
    </w:p>
    <w:p w:rsidR="006E4C34" w:rsidP="006E4C34" w:rsidRDefault="006E4C34">
      <w:pPr>
        <w:rPr>
          <w:b/>
        </w:rPr>
      </w:pPr>
      <w:r>
        <w:rPr>
          <w:b/>
        </w:rPr>
        <w:t>Veronika Grubišić, Zagreb, Ulica Ivice Kičmanovića 22</w:t>
      </w:r>
    </w:p>
    <w:p w:rsidR="006E4C34" w:rsidP="006E4C34" w:rsidRDefault="006E4C34">
      <w:pPr>
        <w:rPr>
          <w:b/>
        </w:rPr>
      </w:pPr>
      <w:r>
        <w:rPr>
          <w:b/>
        </w:rPr>
        <w:t xml:space="preserve">Božidar Cesarec, </w:t>
      </w:r>
      <w:r w:rsidR="007F08FB">
        <w:rPr>
          <w:b/>
        </w:rPr>
        <w:t xml:space="preserve"> Krapina,  Kardinala Stepinca 3,</w:t>
      </w:r>
    </w:p>
    <w:p w:rsidR="006E4C34" w:rsidP="006E4C34" w:rsidRDefault="006E4C34">
      <w:pPr>
        <w:rPr>
          <w:b/>
        </w:rPr>
      </w:pPr>
      <w:r>
        <w:rPr>
          <w:b/>
        </w:rPr>
        <w:t xml:space="preserve">Ivan Marković, </w:t>
      </w:r>
      <w:r w:rsidR="008B31DC">
        <w:rPr>
          <w:b/>
        </w:rPr>
        <w:t>Zagreb, Selska cesta  179</w:t>
      </w:r>
    </w:p>
    <w:p w:rsidR="006E4C34" w:rsidP="006E4C34" w:rsidRDefault="00012F25">
      <w:pPr>
        <w:rPr>
          <w:b/>
        </w:rPr>
      </w:pPr>
      <w:r>
        <w:rPr>
          <w:b/>
        </w:rPr>
        <w:t xml:space="preserve"> Neda Matanović, Rogoznica, Nova X 55,  /Anđela Matanović/</w:t>
      </w:r>
    </w:p>
    <w:p w:rsidR="006E4C34" w:rsidP="006E4C34" w:rsidRDefault="006E4C34">
      <w:pPr>
        <w:rPr>
          <w:b/>
        </w:rPr>
      </w:pPr>
      <w:r>
        <w:rPr>
          <w:b/>
        </w:rPr>
        <w:t xml:space="preserve">Vlasta Ivanović, </w:t>
      </w:r>
      <w:r w:rsidR="00B173C9">
        <w:rPr>
          <w:b/>
        </w:rPr>
        <w:t>Zagreb,  Jaruščica 11</w:t>
      </w:r>
    </w:p>
    <w:p w:rsidR="006E4C34" w:rsidP="006E4C34" w:rsidRDefault="006E4C34">
      <w:pPr>
        <w:jc w:val="both"/>
        <w:rPr>
          <w:b/>
        </w:rPr>
      </w:pPr>
      <w:r w:rsidRPr="005918C5">
        <w:rPr>
          <w:b/>
        </w:rPr>
        <w:t xml:space="preserve">Tatjana Mateković, Zagreb, Medveščak 99, </w:t>
      </w:r>
      <w:r>
        <w:rPr>
          <w:b/>
        </w:rPr>
        <w:t xml:space="preserve">OIB:74561760663, </w:t>
      </w:r>
      <w:r w:rsidRPr="005918C5">
        <w:rPr>
          <w:b/>
        </w:rPr>
        <w:t xml:space="preserve">zastupana po  Denisu i Dariu Grgureviću te  Viti Matekoviću prema pun u spisu </w:t>
      </w:r>
    </w:p>
    <w:p w:rsidR="006E4C34" w:rsidP="006E4C34" w:rsidRDefault="006E4C34">
      <w:pPr>
        <w:rPr>
          <w:b/>
        </w:rPr>
      </w:pPr>
      <w:r>
        <w:rPr>
          <w:b/>
        </w:rPr>
        <w:t xml:space="preserve">Ruža Santini, Turanj, Sv. Filip i Jakov, Ivana Merze 8 zastupana po Edo Santini prema pun koju predaje u spis </w:t>
      </w:r>
    </w:p>
    <w:p w:rsidR="006E4C34" w:rsidP="006E4C34" w:rsidRDefault="00226155">
      <w:pPr>
        <w:rPr>
          <w:b/>
        </w:rPr>
      </w:pPr>
      <w:r>
        <w:rPr>
          <w:b/>
        </w:rPr>
        <w:t>Marko M</w:t>
      </w:r>
      <w:r w:rsidR="001B7E14">
        <w:rPr>
          <w:b/>
        </w:rPr>
        <w:t>artinović,  Zagreb, Stenjevečka 35</w:t>
      </w:r>
    </w:p>
    <w:p w:rsidR="006E4C34" w:rsidP="006E4C34" w:rsidRDefault="006E4C34">
      <w:pPr>
        <w:rPr>
          <w:b/>
        </w:rPr>
      </w:pPr>
      <w:r>
        <w:rPr>
          <w:b/>
        </w:rPr>
        <w:t xml:space="preserve">Domagoj Ivanović, </w:t>
      </w:r>
      <w:r w:rsidR="007F08FB">
        <w:rPr>
          <w:b/>
        </w:rPr>
        <w:t>zagreb, Stara Knežija 20, zastupan po mirella Paola Frlan</w:t>
      </w:r>
      <w:r w:rsidR="00C558AC">
        <w:rPr>
          <w:b/>
        </w:rPr>
        <w:t xml:space="preserve"> prema zamjeničkoj punomoći   Mirna  Peršić Kučalo , predaje u spis</w:t>
      </w:r>
    </w:p>
    <w:p w:rsidR="004D7EC6" w:rsidP="006E4C34" w:rsidRDefault="006E4C34">
      <w:pPr>
        <w:rPr>
          <w:b/>
        </w:rPr>
      </w:pPr>
      <w:r>
        <w:rPr>
          <w:b/>
        </w:rPr>
        <w:t>Gordana Delić, Zagreb, Lanište 12</w:t>
      </w:r>
      <w:r w:rsidR="004D7EC6">
        <w:rPr>
          <w:b/>
        </w:rPr>
        <w:t xml:space="preserve"> </w:t>
      </w:r>
    </w:p>
    <w:p w:rsidR="004D7EC6" w:rsidP="006E4C34" w:rsidRDefault="004D7EC6">
      <w:pPr>
        <w:rPr>
          <w:b/>
        </w:rPr>
      </w:pPr>
      <w:r>
        <w:rPr>
          <w:b/>
        </w:rPr>
        <w:t xml:space="preserve">Boris Jurić, </w:t>
      </w:r>
      <w:r w:rsidR="00D57F01">
        <w:rPr>
          <w:b/>
        </w:rPr>
        <w:t>Osijek, Vijenac Dinare 7</w:t>
      </w:r>
    </w:p>
    <w:p w:rsidR="004D7EC6" w:rsidP="006E4C34" w:rsidRDefault="004D7EC6">
      <w:pPr>
        <w:rPr>
          <w:b/>
        </w:rPr>
      </w:pPr>
      <w:r>
        <w:rPr>
          <w:b/>
        </w:rPr>
        <w:t xml:space="preserve">Vladimir Vrhovec, </w:t>
      </w:r>
      <w:r w:rsidR="00155ABB">
        <w:rPr>
          <w:b/>
        </w:rPr>
        <w:t xml:space="preserve"> Zagreb,  Jaruščica 11 </w:t>
      </w:r>
    </w:p>
    <w:p w:rsidR="006E4C34" w:rsidP="006E4C34" w:rsidRDefault="004D7EC6">
      <w:pPr>
        <w:rPr>
          <w:b/>
        </w:rPr>
      </w:pPr>
      <w:r>
        <w:rPr>
          <w:b/>
        </w:rPr>
        <w:t xml:space="preserve">Danijela Kovač, </w:t>
      </w:r>
      <w:r w:rsidR="00944EF3">
        <w:rPr>
          <w:b/>
        </w:rPr>
        <w:t>Zagreb, jaruščica 11</w:t>
      </w:r>
    </w:p>
    <w:p w:rsidR="004D7EC6" w:rsidP="006E4C34" w:rsidRDefault="004D7EC6">
      <w:pPr>
        <w:rPr>
          <w:b/>
        </w:rPr>
      </w:pPr>
      <w:r>
        <w:rPr>
          <w:b/>
        </w:rPr>
        <w:t xml:space="preserve">Krunoslav Kovač </w:t>
      </w:r>
      <w:r w:rsidR="00D11487">
        <w:rPr>
          <w:b/>
        </w:rPr>
        <w:t>, Strmec,  Sveta Nedjelja,  Ulica sviba 14</w:t>
      </w:r>
    </w:p>
    <w:p w:rsidR="00C66491" w:rsidP="006E4C34" w:rsidRDefault="00C66491">
      <w:pPr>
        <w:rPr>
          <w:b/>
        </w:rPr>
      </w:pPr>
      <w:r>
        <w:rPr>
          <w:b/>
        </w:rPr>
        <w:t xml:space="preserve">Darko Acalinović, </w:t>
      </w:r>
      <w:r w:rsidR="00141AB5">
        <w:rPr>
          <w:b/>
        </w:rPr>
        <w:t>Vis,  Vladimira Nazora 90</w:t>
      </w:r>
    </w:p>
    <w:p w:rsidR="00C66491" w:rsidP="006E4C34" w:rsidRDefault="00C66491">
      <w:pPr>
        <w:rPr>
          <w:b/>
        </w:rPr>
      </w:pPr>
      <w:r>
        <w:rPr>
          <w:b/>
        </w:rPr>
        <w:t xml:space="preserve">Miroslav Hećimović, </w:t>
      </w:r>
      <w:r w:rsidR="001B7E14">
        <w:rPr>
          <w:b/>
        </w:rPr>
        <w:t xml:space="preserve"> Zagreb, Jaruščica 11</w:t>
      </w:r>
    </w:p>
    <w:p w:rsidR="00C66491" w:rsidP="006E4C34" w:rsidRDefault="00C66491">
      <w:pPr>
        <w:rPr>
          <w:b/>
        </w:rPr>
      </w:pPr>
      <w:r>
        <w:rPr>
          <w:b/>
        </w:rPr>
        <w:t xml:space="preserve">Elvis Haušić, </w:t>
      </w:r>
      <w:r w:rsidR="003D2FFD">
        <w:rPr>
          <w:b/>
        </w:rPr>
        <w:t>Donja Bistra, Bistra,  Stubička ulica 531</w:t>
      </w:r>
    </w:p>
    <w:p w:rsidR="00C66491" w:rsidP="006E4C34" w:rsidRDefault="00C66491">
      <w:pPr>
        <w:rPr>
          <w:b/>
        </w:rPr>
      </w:pPr>
      <w:r>
        <w:rPr>
          <w:b/>
        </w:rPr>
        <w:t xml:space="preserve">Zlata Piler, </w:t>
      </w:r>
      <w:r w:rsidR="00D44284">
        <w:rPr>
          <w:b/>
        </w:rPr>
        <w:t xml:space="preserve"> Zagreb, Ulica  Nikole Pavića 34, </w:t>
      </w:r>
    </w:p>
    <w:p w:rsidR="00C66491" w:rsidP="006E4C34" w:rsidRDefault="00C66491">
      <w:pPr>
        <w:rPr>
          <w:b/>
        </w:rPr>
      </w:pPr>
      <w:r>
        <w:rPr>
          <w:b/>
        </w:rPr>
        <w:t>Željko Piler,</w:t>
      </w:r>
      <w:r w:rsidR="00D44284">
        <w:rPr>
          <w:b/>
        </w:rPr>
        <w:t xml:space="preserve"> Zagreb,  Jaruščica 11</w:t>
      </w:r>
      <w:r>
        <w:rPr>
          <w:b/>
        </w:rPr>
        <w:t xml:space="preserve"> </w:t>
      </w:r>
    </w:p>
    <w:p w:rsidR="00C66491" w:rsidP="006E4C34" w:rsidRDefault="00C66491">
      <w:pPr>
        <w:rPr>
          <w:b/>
        </w:rPr>
      </w:pPr>
      <w:r>
        <w:rPr>
          <w:b/>
        </w:rPr>
        <w:t xml:space="preserve">Dragica Poje, </w:t>
      </w:r>
      <w:r w:rsidR="007F08FB">
        <w:rPr>
          <w:b/>
        </w:rPr>
        <w:t xml:space="preserve">Zagreb, Jaruščica 11, zastupana po  Robertu Poje prema pun. </w:t>
      </w:r>
    </w:p>
    <w:p w:rsidR="00C66491" w:rsidP="006E4C34" w:rsidRDefault="00C66491">
      <w:pPr>
        <w:rPr>
          <w:b/>
        </w:rPr>
      </w:pPr>
      <w:r>
        <w:rPr>
          <w:b/>
        </w:rPr>
        <w:t xml:space="preserve">Nataša Vučinić, </w:t>
      </w:r>
      <w:r w:rsidR="00D3022A">
        <w:rPr>
          <w:b/>
        </w:rPr>
        <w:t xml:space="preserve"> Zagreb, Donje Svetice 46A</w:t>
      </w:r>
    </w:p>
    <w:p w:rsidR="00C66491" w:rsidP="006E4C34" w:rsidRDefault="00C66491">
      <w:pPr>
        <w:rPr>
          <w:b/>
        </w:rPr>
      </w:pPr>
      <w:r>
        <w:rPr>
          <w:b/>
        </w:rPr>
        <w:t>Ivan Mihalj,</w:t>
      </w:r>
      <w:r w:rsidR="00012F25">
        <w:rPr>
          <w:b/>
        </w:rPr>
        <w:t xml:space="preserve"> Zagreb, Jaruščica 11</w:t>
      </w:r>
    </w:p>
    <w:p w:rsidR="006E4C34" w:rsidP="006E4C34" w:rsidRDefault="00D21358">
      <w:pPr>
        <w:rPr>
          <w:b/>
        </w:rPr>
      </w:pPr>
      <w:r>
        <w:rPr>
          <w:b/>
        </w:rPr>
        <w:t>Amelija Udženija, Zagreb, Jaruščica 11</w:t>
      </w:r>
    </w:p>
    <w:p w:rsidR="00D21358" w:rsidP="006E4C34" w:rsidRDefault="003D2FFD">
      <w:pPr>
        <w:rPr>
          <w:b/>
        </w:rPr>
      </w:pPr>
      <w:r>
        <w:rPr>
          <w:b/>
        </w:rPr>
        <w:t xml:space="preserve">Dajana Antonija Bebek, </w:t>
      </w:r>
      <w:r w:rsidR="00FD35FA">
        <w:rPr>
          <w:b/>
        </w:rPr>
        <w:t xml:space="preserve"> Zagreb, jaruščica 11,  po pun. Tonči  Kunjačišu prema pun koju predaje u spis </w:t>
      </w:r>
    </w:p>
    <w:p w:rsidR="003D2FFD" w:rsidP="006E4C34" w:rsidRDefault="003D2FFD">
      <w:pPr>
        <w:rPr>
          <w:b/>
        </w:rPr>
      </w:pPr>
      <w:r>
        <w:rPr>
          <w:b/>
        </w:rPr>
        <w:lastRenderedPageBreak/>
        <w:t xml:space="preserve">Magda Butorac, </w:t>
      </w:r>
      <w:r w:rsidR="00EA5806">
        <w:rPr>
          <w:b/>
        </w:rPr>
        <w:t xml:space="preserve"> Cerić,  Nuštar,  Bana Jelačića 55</w:t>
      </w:r>
    </w:p>
    <w:p w:rsidR="0076430B" w:rsidP="006E4C34" w:rsidRDefault="0076430B">
      <w:pPr>
        <w:rPr>
          <w:b/>
        </w:rPr>
      </w:pPr>
      <w:r>
        <w:rPr>
          <w:b/>
        </w:rPr>
        <w:t xml:space="preserve">Maja Katana, Zagreb, Milana  Ogrizovića 2,  zastupana po  Sebastijanu Paunoviću prema pun. koju predaje u spis </w:t>
      </w:r>
    </w:p>
    <w:p w:rsidR="003D2FFD" w:rsidP="006E4C34" w:rsidRDefault="003D2FFD">
      <w:pPr>
        <w:rPr>
          <w:b/>
        </w:rPr>
      </w:pPr>
      <w:r>
        <w:rPr>
          <w:b/>
        </w:rPr>
        <w:t xml:space="preserve">Alan Jurković, </w:t>
      </w:r>
      <w:r w:rsidR="004A27B1">
        <w:rPr>
          <w:b/>
        </w:rPr>
        <w:t xml:space="preserve"> Zagreb,  Topnička  ulica 10</w:t>
      </w:r>
    </w:p>
    <w:p w:rsidR="005A5B6D" w:rsidP="006E4C34" w:rsidRDefault="005A5B6D">
      <w:pPr>
        <w:rPr>
          <w:b/>
        </w:rPr>
      </w:pPr>
      <w:r>
        <w:rPr>
          <w:b/>
        </w:rPr>
        <w:t>Vjekoslav Caktaš, Solin, Solinske mladeži 69a</w:t>
      </w:r>
    </w:p>
    <w:p w:rsidR="003D2FFD" w:rsidP="006E4C34" w:rsidRDefault="0094331E">
      <w:pPr>
        <w:rPr>
          <w:b/>
        </w:rPr>
      </w:pPr>
      <w:r>
        <w:rPr>
          <w:b/>
        </w:rPr>
        <w:t>Vedran Juroš,  Osijek, Ulica kralja Petra Svačića 3</w:t>
      </w:r>
    </w:p>
    <w:p w:rsidR="001922C3" w:rsidP="006E4C34" w:rsidRDefault="001922C3">
      <w:pPr>
        <w:rPr>
          <w:b/>
        </w:rPr>
      </w:pPr>
      <w:r>
        <w:rPr>
          <w:b/>
        </w:rPr>
        <w:t>Nikola Klaić, Zagreb,  Lojenov prilaz 10</w:t>
      </w:r>
    </w:p>
    <w:p w:rsidR="003D2FFD" w:rsidP="006E4C34" w:rsidRDefault="003D2FFD">
      <w:pPr>
        <w:rPr>
          <w:b/>
        </w:rPr>
      </w:pPr>
      <w:r>
        <w:rPr>
          <w:b/>
        </w:rPr>
        <w:t xml:space="preserve">Josip Tomaško. </w:t>
      </w:r>
      <w:r w:rsidR="00B855C0">
        <w:rPr>
          <w:b/>
        </w:rPr>
        <w:t>Kupinečki Kraljevec, Brezovica,  Grančarska ulica V. odvojak 2</w:t>
      </w:r>
    </w:p>
    <w:p w:rsidR="003D2FFD" w:rsidP="006E4C34" w:rsidRDefault="003D2FFD">
      <w:pPr>
        <w:rPr>
          <w:b/>
        </w:rPr>
      </w:pPr>
      <w:r>
        <w:rPr>
          <w:b/>
        </w:rPr>
        <w:t xml:space="preserve">Ljubica Vidak, </w:t>
      </w:r>
      <w:r w:rsidR="001B7E14">
        <w:rPr>
          <w:b/>
        </w:rPr>
        <w:t xml:space="preserve"> Zagreb, jaruščica 5a   prema spec. Punomoći Dragutin Vidak koju predaje u spis </w:t>
      </w:r>
    </w:p>
    <w:p w:rsidR="003D2FFD" w:rsidP="006E4C34" w:rsidRDefault="003D2FFD">
      <w:pPr>
        <w:rPr>
          <w:b/>
        </w:rPr>
      </w:pPr>
      <w:r>
        <w:rPr>
          <w:b/>
        </w:rPr>
        <w:t>Igor Pereković,</w:t>
      </w:r>
      <w:r w:rsidR="00433E47">
        <w:rPr>
          <w:b/>
        </w:rPr>
        <w:t xml:space="preserve"> Kupinečki Kraljevec,  Zagreb, Kraljevečki brijegi 105</w:t>
      </w:r>
    </w:p>
    <w:p w:rsidR="003D2FFD" w:rsidP="006E4C34" w:rsidRDefault="003D2FFD">
      <w:pPr>
        <w:rPr>
          <w:b/>
        </w:rPr>
      </w:pPr>
      <w:r>
        <w:rPr>
          <w:b/>
        </w:rPr>
        <w:t xml:space="preserve">Petar Klipić, </w:t>
      </w:r>
      <w:r w:rsidR="00250AD4">
        <w:rPr>
          <w:b/>
        </w:rPr>
        <w:t>Zagreb, Pičmanova ulica 5</w:t>
      </w:r>
    </w:p>
    <w:p w:rsidR="006E4C34" w:rsidP="006E4C34" w:rsidRDefault="000F3BCC">
      <w:pPr>
        <w:rPr>
          <w:b/>
        </w:rPr>
      </w:pPr>
      <w:r>
        <w:rPr>
          <w:b/>
        </w:rPr>
        <w:t>PROMETNICE ZAGREB d.o.o. Zagreb,</w:t>
      </w:r>
      <w:r w:rsidR="003D2FFD">
        <w:rPr>
          <w:b/>
        </w:rPr>
        <w:t xml:space="preserve">Gundulićeve Dubravke 28, zastupan po direktoru Davoru Stankoviću </w:t>
      </w:r>
      <w:r>
        <w:rPr>
          <w:b/>
        </w:rPr>
        <w:t xml:space="preserve"> </w:t>
      </w:r>
    </w:p>
    <w:p w:rsidR="006E4C34" w:rsidP="006E4C34" w:rsidRDefault="006E4C34">
      <w:pPr>
        <w:rPr>
          <w:b/>
        </w:rPr>
      </w:pPr>
      <w:r>
        <w:rPr>
          <w:b/>
        </w:rPr>
        <w:t>STUDIO RENTAL d.o.o. , Novo Čiće,  Sportska 25, OIB  po direktoru Stjepanu Žuljiću</w:t>
      </w:r>
    </w:p>
    <w:p w:rsidR="006E4C34" w:rsidP="006E4C34" w:rsidRDefault="006E4C34">
      <w:pPr>
        <w:jc w:val="both"/>
        <w:rPr>
          <w:b/>
        </w:rPr>
      </w:pPr>
      <w:r>
        <w:rPr>
          <w:b/>
        </w:rPr>
        <w:t xml:space="preserve">ARSENIUS d .o.o. Zagreb, </w:t>
      </w:r>
      <w:r w:rsidR="007B42A6">
        <w:rPr>
          <w:b/>
        </w:rPr>
        <w:t xml:space="preserve"> Zagreb, Jaruščica 11, OIB:74301282336,  po direktoru Gordan Špehar</w:t>
      </w:r>
    </w:p>
    <w:p w:rsidR="006E4C34" w:rsidP="006E4C34" w:rsidRDefault="001F1829">
      <w:pPr>
        <w:jc w:val="both"/>
        <w:rPr>
          <w:b/>
        </w:rPr>
      </w:pPr>
      <w:r>
        <w:rPr>
          <w:b/>
        </w:rPr>
        <w:t>CENTAR VIZIJA d.o.o. Zagreb,</w:t>
      </w:r>
      <w:r w:rsidR="007F08FB">
        <w:rPr>
          <w:b/>
        </w:rPr>
        <w:t xml:space="preserve"> Kranjčevićeva 53, po direktoru Borislav Vujović prema pun. </w:t>
      </w:r>
    </w:p>
    <w:p w:rsidR="006E4C34" w:rsidP="006E4C34" w:rsidRDefault="00C66491">
      <w:pPr>
        <w:jc w:val="both"/>
        <w:rPr>
          <w:b/>
        </w:rPr>
      </w:pPr>
      <w:r>
        <w:rPr>
          <w:b/>
        </w:rPr>
        <w:t xml:space="preserve">AQUAMONT  d.oo. </w:t>
      </w:r>
      <w:r w:rsidR="00523A94">
        <w:rPr>
          <w:b/>
        </w:rPr>
        <w:t xml:space="preserve">,  Zagreb,  Sobolski put 16,  OIB 85058985197 </w:t>
      </w:r>
    </w:p>
    <w:p w:rsidR="003D2FFD" w:rsidP="006E4C34" w:rsidRDefault="003D2FFD">
      <w:pPr>
        <w:jc w:val="both"/>
        <w:rPr>
          <w:b/>
        </w:rPr>
      </w:pPr>
      <w:r>
        <w:rPr>
          <w:b/>
        </w:rPr>
        <w:t>BEZ LIMITA  d.o.o. Zagreb</w:t>
      </w:r>
      <w:r w:rsidR="005B1B4D">
        <w:rPr>
          <w:b/>
        </w:rPr>
        <w:t>, Zagreb, VIII</w:t>
      </w:r>
      <w:r w:rsidR="00860B3F">
        <w:rPr>
          <w:b/>
        </w:rPr>
        <w:t>. Podbrežje 24,Zagreb, OIB:18882221726</w:t>
      </w:r>
      <w:r w:rsidR="00523A94">
        <w:rPr>
          <w:b/>
        </w:rPr>
        <w:t xml:space="preserve"> zastupan po direktoru Ante Matić po pun.  Alan Milinković prema pun koju predaje u spis </w:t>
      </w:r>
    </w:p>
    <w:p w:rsidR="006E4C34" w:rsidP="006E4C34" w:rsidRDefault="006E4C34">
      <w:pPr>
        <w:jc w:val="both"/>
        <w:rPr>
          <w:b/>
        </w:rPr>
      </w:pPr>
    </w:p>
    <w:p w:rsidRPr="006729FA" w:rsidR="00E06B2B" w:rsidP="00E06B2B" w:rsidRDefault="00E06B2B">
      <w:r w:rsidRPr="006729FA">
        <w:tab/>
        <w:t>Današnje ročište-dražba</w:t>
      </w:r>
      <w:r w:rsidR="00AE000C">
        <w:t xml:space="preserve"> određeno je odlukom suda od  15</w:t>
      </w:r>
      <w:r w:rsidRPr="006729FA">
        <w:t>. srpnj</w:t>
      </w:r>
      <w:r w:rsidRPr="006729FA" w:rsidR="00856842">
        <w:t>a 2019.godine</w:t>
      </w:r>
      <w:r w:rsidRPr="006729FA">
        <w:t xml:space="preserve"> </w:t>
      </w:r>
    </w:p>
    <w:p w:rsidRPr="006729FA" w:rsidR="00E06B2B" w:rsidP="00E06B2B" w:rsidRDefault="00E06B2B">
      <w:pPr>
        <w:ind w:firstLine="720"/>
      </w:pPr>
      <w:r w:rsidRPr="006729FA">
        <w:t xml:space="preserve">Sudac utvrđuje da su  ispunjeni uvjeti za održavanje današnjeg ročišta- dražbe. </w:t>
      </w:r>
    </w:p>
    <w:p w:rsidRPr="006729FA" w:rsidR="00E06B2B" w:rsidP="00E06B2B" w:rsidRDefault="00E06B2B">
      <w:pPr>
        <w:ind w:firstLine="720"/>
      </w:pPr>
      <w:r w:rsidRPr="006729FA">
        <w:t xml:space="preserve">Stečajni upravitelj je izvršio  objavu oglasa pri Hrvatskoj  gospodarskoj  komori  i  web stranicama  VTS RH te web stranica domo sfera. </w:t>
      </w:r>
    </w:p>
    <w:p w:rsidRPr="006729FA" w:rsidR="00E06B2B" w:rsidP="00E06B2B" w:rsidRDefault="00E06B2B">
      <w:pPr>
        <w:ind w:firstLine="720"/>
      </w:pPr>
      <w:r w:rsidRPr="006729FA">
        <w:t>Zaključak je objavljen na  e-oglasnoj ploči suda.</w:t>
      </w:r>
    </w:p>
    <w:p w:rsidRPr="006729FA" w:rsidR="00E06B2B" w:rsidP="00E06B2B" w:rsidRDefault="00E06B2B">
      <w:pPr>
        <w:ind w:firstLine="708"/>
        <w:jc w:val="both"/>
        <w:rPr>
          <w:b/>
        </w:rPr>
      </w:pPr>
      <w:r w:rsidRPr="006729FA">
        <w:rPr>
          <w:b/>
        </w:rPr>
        <w:t xml:space="preserve">Sudac određuje  da se  </w:t>
      </w:r>
      <w:r w:rsidR="0041797B">
        <w:rPr>
          <w:b/>
        </w:rPr>
        <w:t>istaknuta ponuda može za  garažna mjesta  povisiti u vrijednosti   od 2</w:t>
      </w:r>
      <w:r w:rsidRPr="006729FA">
        <w:rPr>
          <w:b/>
        </w:rPr>
        <w:t>.000,00  kn.</w:t>
      </w:r>
    </w:p>
    <w:p w:rsidRPr="006729FA" w:rsidR="00E06B2B" w:rsidP="00E06B2B" w:rsidRDefault="00E06B2B">
      <w:pPr>
        <w:jc w:val="both"/>
      </w:pPr>
      <w:r w:rsidRPr="006729FA">
        <w:rPr>
          <w:b/>
        </w:rPr>
        <w:t>Nakon isteka roka od 5 minuta poslije istaknute ponude  dražba se za etažnu jedinicu završava ukoliko nema  više istaknute ponude ponuditelja</w:t>
      </w:r>
      <w:r w:rsidRPr="006729FA">
        <w:t xml:space="preserve">. </w:t>
      </w:r>
    </w:p>
    <w:p w:rsidR="00E06B2B" w:rsidP="00E06B2B" w:rsidRDefault="00A00D0D">
      <w:pPr>
        <w:jc w:val="both"/>
        <w:rPr>
          <w:b/>
        </w:rPr>
      </w:pPr>
      <w:r w:rsidRPr="006729FA">
        <w:rPr>
          <w:b/>
        </w:rPr>
        <w:tab/>
      </w:r>
      <w:r w:rsidR="00B50309">
        <w:rPr>
          <w:b/>
        </w:rPr>
        <w:t>Utvrđuje se da su u 09,40</w:t>
      </w:r>
      <w:r w:rsidRPr="006729FA" w:rsidR="00E06B2B">
        <w:rPr>
          <w:b/>
        </w:rPr>
        <w:t xml:space="preserve"> sati  ispunjeni uvjeti za početak prodaje.</w:t>
      </w:r>
    </w:p>
    <w:p w:rsidR="00CC162B" w:rsidP="00E06B2B" w:rsidRDefault="00CC162B">
      <w:pPr>
        <w:jc w:val="both"/>
        <w:rPr>
          <w:b/>
        </w:rPr>
      </w:pPr>
    </w:p>
    <w:p w:rsidR="003D4158" w:rsidP="003D4158" w:rsidRDefault="003D4158">
      <w:pPr>
        <w:overflowPunct w:val="false"/>
        <w:autoSpaceDE w:val="false"/>
        <w:autoSpaceDN w:val="false"/>
        <w:adjustRightInd w:val="false"/>
        <w:jc w:val="both"/>
        <w:textAlignment w:val="baseline"/>
        <w:rPr>
          <w:b/>
        </w:rPr>
      </w:pPr>
      <w:r>
        <w:rPr>
          <w:b/>
        </w:rPr>
        <w:t>OBJEKAT S-2, Jaruščica 5 i 5a, Zk .ul. 2855. Blato Novo</w:t>
      </w:r>
    </w:p>
    <w:p w:rsidR="003D4158" w:rsidP="003D4158" w:rsidRDefault="003D4158">
      <w:pPr>
        <w:overflowPunct w:val="false"/>
        <w:autoSpaceDE w:val="false"/>
        <w:autoSpaceDN w:val="false"/>
        <w:adjustRightInd w:val="false"/>
        <w:jc w:val="both"/>
        <w:textAlignment w:val="baseline"/>
        <w:rPr>
          <w:b/>
        </w:rPr>
      </w:pPr>
    </w:p>
    <w:p w:rsidR="003D4158" w:rsidP="003D4158" w:rsidRDefault="003D4158">
      <w:pPr>
        <w:pStyle w:val="Odlomakpopisa"/>
        <w:numPr>
          <w:ilvl w:val="0"/>
          <w:numId w:val="4"/>
        </w:numPr>
        <w:ind w:left="0" w:firstLine="0"/>
        <w:rPr>
          <w:b/>
        </w:rPr>
      </w:pPr>
      <w:r>
        <w:rPr>
          <w:b/>
        </w:rPr>
        <w:t xml:space="preserve">193. ETAŽA: 3/10000 </w:t>
      </w:r>
    </w:p>
    <w:p w:rsidR="003D4158" w:rsidP="003D4158" w:rsidRDefault="003D4158">
      <w:pPr>
        <w:jc w:val="both"/>
      </w:pPr>
      <w:r>
        <w:t>garažno parkirno mjesto oznake P-73 u podrumu -2 objekta S 2, Jaruščica 5 i 5a, neto korisne površine 8,85 m2, u etažnom elaboratu sve označeno crvenom bojom</w:t>
      </w:r>
      <w:r>
        <w:tab/>
      </w:r>
      <w:r>
        <w:tab/>
      </w:r>
    </w:p>
    <w:p w:rsidR="003D4158" w:rsidP="003D4158" w:rsidRDefault="003D4158">
      <w:r>
        <w:t>Na ovom ročištu za dražbu nekretnina se ne može prodati ispod vrijednosti od 15.600,00 kn.</w:t>
      </w:r>
    </w:p>
    <w:p w:rsidR="003D4158" w:rsidP="003D4158" w:rsidRDefault="003D4158">
      <w:pPr>
        <w:pStyle w:val="Odlomakpopisa"/>
        <w:numPr>
          <w:ilvl w:val="0"/>
          <w:numId w:val="7"/>
        </w:numPr>
      </w:pPr>
      <w:r>
        <w:t>Veronika Grubišić istič</w:t>
      </w:r>
      <w:r w:rsidR="001F1829">
        <w:t xml:space="preserve">e ponudu u iznosu od </w:t>
      </w:r>
    </w:p>
    <w:p w:rsidR="003D4158" w:rsidP="003D4158" w:rsidRDefault="003D4158">
      <w:pPr>
        <w:pStyle w:val="Odlomakpopisa"/>
        <w:numPr>
          <w:ilvl w:val="0"/>
          <w:numId w:val="7"/>
        </w:numPr>
      </w:pPr>
      <w:r>
        <w:t>Marko Puškarić istič</w:t>
      </w:r>
      <w:r w:rsidR="001F1829">
        <w:t xml:space="preserve">e ponudu u iznosu od </w:t>
      </w:r>
    </w:p>
    <w:p w:rsidR="003D4158" w:rsidP="003D4158" w:rsidRDefault="003D4158">
      <w:pPr>
        <w:pStyle w:val="Odlomakpopisa"/>
        <w:numPr>
          <w:ilvl w:val="0"/>
          <w:numId w:val="7"/>
        </w:numPr>
      </w:pPr>
      <w:r>
        <w:t xml:space="preserve">Božidar Cesarec ističe ponudu u iznosu od </w:t>
      </w:r>
    </w:p>
    <w:p w:rsidR="003D4158" w:rsidP="003D4158" w:rsidRDefault="003D4158">
      <w:pPr>
        <w:pStyle w:val="Odlomakpopisa"/>
        <w:numPr>
          <w:ilvl w:val="0"/>
          <w:numId w:val="7"/>
        </w:numPr>
      </w:pPr>
      <w:r>
        <w:t xml:space="preserve">STUDIO RENTAL ističe ponudu u iznosu od </w:t>
      </w:r>
      <w:r w:rsidR="004B5977">
        <w:t xml:space="preserve"> </w:t>
      </w:r>
      <w:r w:rsidRPr="002458AA" w:rsidR="004B5977">
        <w:rPr>
          <w:b/>
        </w:rPr>
        <w:t>15.600,00 kn u 09,43 sati</w:t>
      </w:r>
      <w:r w:rsidR="004B5977">
        <w:t xml:space="preserve"> </w:t>
      </w:r>
    </w:p>
    <w:p w:rsidR="006335D9" w:rsidP="006335D9" w:rsidRDefault="006335D9"/>
    <w:p w:rsidR="00A31A24" w:rsidP="00A31A24" w:rsidRDefault="00A31A24">
      <w:pPr>
        <w:jc w:val="both"/>
        <w:rPr>
          <w:b/>
        </w:rPr>
      </w:pPr>
      <w:r>
        <w:rPr>
          <w:b/>
        </w:rPr>
        <w:t>U</w:t>
      </w:r>
      <w:r w:rsidRPr="00EB77E8">
        <w:rPr>
          <w:b/>
        </w:rPr>
        <w:t xml:space="preserve">tvrđuje se da je STUDIO </w:t>
      </w:r>
      <w:r>
        <w:rPr>
          <w:b/>
        </w:rPr>
        <w:t xml:space="preserve"> </w:t>
      </w:r>
      <w:r w:rsidRPr="00EB77E8">
        <w:rPr>
          <w:b/>
        </w:rPr>
        <w:t xml:space="preserve">RENTAL  d.o.o. Zagreb, Novo Čiće,  Velika Gorica, Športska 25,   OIB:04132278774 stekao uvjete za dosudu. </w:t>
      </w:r>
    </w:p>
    <w:p w:rsidR="00A31A24" w:rsidP="006335D9" w:rsidRDefault="00A31A24"/>
    <w:p w:rsidR="00A31A24" w:rsidP="006335D9" w:rsidRDefault="00A31A24"/>
    <w:p w:rsidR="00B50309" w:rsidP="00B50309" w:rsidRDefault="00B50309"/>
    <w:p w:rsidR="003D4158" w:rsidP="003D4158" w:rsidRDefault="003D4158">
      <w:pPr>
        <w:pStyle w:val="Odlomakpopisa"/>
        <w:numPr>
          <w:ilvl w:val="0"/>
          <w:numId w:val="4"/>
        </w:numPr>
        <w:ind w:left="0" w:firstLine="0"/>
        <w:rPr>
          <w:b/>
        </w:rPr>
      </w:pPr>
      <w:r>
        <w:rPr>
          <w:b/>
        </w:rPr>
        <w:t xml:space="preserve">194. ETAŽA: 3/10000 </w:t>
      </w:r>
    </w:p>
    <w:p w:rsidR="003D4158" w:rsidP="003D4158" w:rsidRDefault="003D4158">
      <w:pPr>
        <w:jc w:val="both"/>
      </w:pPr>
      <w:r>
        <w:t>garažno parkirno mjesto oznake P-74 u podrumu -2 objekta S 2, Jaruščica 5 i 5a, neto korisne površine 8,85 m2, u etažnom elaboratu sve označeno plavom bojom</w:t>
      </w:r>
      <w:r>
        <w:tab/>
      </w:r>
      <w:r>
        <w:tab/>
      </w:r>
    </w:p>
    <w:p w:rsidR="003D4158" w:rsidP="003D4158" w:rsidRDefault="003D4158">
      <w:r>
        <w:t>Na ovom ročištu za dražbu nekretnina se ne može prodati ispod vrijednosti od 15.650,00 kn.</w:t>
      </w:r>
    </w:p>
    <w:p w:rsidR="003D4158" w:rsidP="003D4158" w:rsidRDefault="003D4158">
      <w:pPr>
        <w:pStyle w:val="Odlomakpopisa"/>
        <w:numPr>
          <w:ilvl w:val="0"/>
          <w:numId w:val="7"/>
        </w:numPr>
      </w:pPr>
      <w:r w:rsidRPr="00097175">
        <w:t xml:space="preserve">Veronika Grubišić </w:t>
      </w:r>
      <w:r>
        <w:t xml:space="preserve">ističe ponudu </w:t>
      </w:r>
      <w:r w:rsidRPr="00097175">
        <w:t xml:space="preserve">u iznosu od </w:t>
      </w:r>
    </w:p>
    <w:p w:rsidR="003D4158" w:rsidP="003D4158" w:rsidRDefault="003D4158">
      <w:pPr>
        <w:pStyle w:val="Odlomakpopisa"/>
        <w:numPr>
          <w:ilvl w:val="0"/>
          <w:numId w:val="7"/>
        </w:numPr>
      </w:pPr>
      <w:r>
        <w:t xml:space="preserve"> Marko Puškarić ističe ponudu u iznosu od </w:t>
      </w:r>
    </w:p>
    <w:p w:rsidR="003D4158" w:rsidP="003D4158" w:rsidRDefault="003D4158">
      <w:pPr>
        <w:pStyle w:val="Odlomakpopisa"/>
        <w:numPr>
          <w:ilvl w:val="0"/>
          <w:numId w:val="7"/>
        </w:numPr>
      </w:pPr>
      <w:r>
        <w:t xml:space="preserve"> Božidar Cesarec ističe ponudu u iznosu </w:t>
      </w:r>
      <w:r w:rsidRPr="002458AA">
        <w:rPr>
          <w:b/>
        </w:rPr>
        <w:t xml:space="preserve">od </w:t>
      </w:r>
      <w:r w:rsidRPr="002458AA" w:rsidR="002458AA">
        <w:rPr>
          <w:b/>
        </w:rPr>
        <w:t>15.650,00 kn u 09,44 sati</w:t>
      </w:r>
    </w:p>
    <w:p w:rsidR="003D4158" w:rsidP="003D4158" w:rsidRDefault="003D4158">
      <w:pPr>
        <w:pStyle w:val="Odlomakpopisa"/>
        <w:numPr>
          <w:ilvl w:val="0"/>
          <w:numId w:val="7"/>
        </w:numPr>
      </w:pPr>
      <w:r>
        <w:t xml:space="preserve">STUDIO RENTAL ističe ponudu u iznosu od </w:t>
      </w:r>
    </w:p>
    <w:p w:rsidR="003D4158" w:rsidP="003D4158" w:rsidRDefault="003D4158">
      <w:pPr>
        <w:pStyle w:val="Odlomakpopisa"/>
        <w:numPr>
          <w:ilvl w:val="0"/>
          <w:numId w:val="7"/>
        </w:numPr>
      </w:pPr>
      <w:r>
        <w:t xml:space="preserve">Anđelko Abramović ističe ponudu u iznosu od </w:t>
      </w:r>
    </w:p>
    <w:p w:rsidR="00A31A24" w:rsidP="003D4158" w:rsidRDefault="00A31A24">
      <w:pPr>
        <w:pStyle w:val="Odlomakpopisa"/>
        <w:numPr>
          <w:ilvl w:val="0"/>
          <w:numId w:val="7"/>
        </w:numPr>
      </w:pPr>
    </w:p>
    <w:p w:rsidRPr="005F0FF0" w:rsidR="00A31A24" w:rsidP="00A31A24" w:rsidRDefault="00A31A24">
      <w:pPr>
        <w:rPr>
          <w:b/>
        </w:rPr>
      </w:pPr>
      <w:r w:rsidRPr="005F0FF0">
        <w:rPr>
          <w:b/>
        </w:rPr>
        <w:t xml:space="preserve">Utvrđuje se da je Božidar Cesarec,  Krapina,  Kardinala Stepinca 5, OIB:01293424507  stekao uvjete za dosudu. </w:t>
      </w:r>
    </w:p>
    <w:p w:rsidRPr="005F0FF0" w:rsidR="003D4158" w:rsidP="003D4158" w:rsidRDefault="003D4158">
      <w:pPr>
        <w:rPr>
          <w:b/>
        </w:rPr>
      </w:pPr>
    </w:p>
    <w:p w:rsidR="003D4158" w:rsidP="003D4158" w:rsidRDefault="003D4158">
      <w:pPr>
        <w:pStyle w:val="Odlomakpopisa"/>
        <w:numPr>
          <w:ilvl w:val="0"/>
          <w:numId w:val="4"/>
        </w:numPr>
        <w:ind w:left="0" w:firstLine="0"/>
        <w:rPr>
          <w:b/>
        </w:rPr>
      </w:pPr>
      <w:r>
        <w:rPr>
          <w:b/>
        </w:rPr>
        <w:t xml:space="preserve">195. ETAŽA: 3/10000 </w:t>
      </w:r>
    </w:p>
    <w:p w:rsidR="003D4158" w:rsidP="003D4158" w:rsidRDefault="003D4158">
      <w:pPr>
        <w:jc w:val="both"/>
      </w:pPr>
      <w:r>
        <w:t>garažno parkirno mjesto oznake P-75 u podrumu -2 objekta S 2, Jaruščica 5 i 5a, neto korisne površine 8,85 m2, u etažnom elaboratu sve označeno žutom bojom</w:t>
      </w:r>
      <w:r>
        <w:tab/>
      </w:r>
      <w:r>
        <w:tab/>
      </w:r>
    </w:p>
    <w:p w:rsidR="003D4158" w:rsidP="003D4158" w:rsidRDefault="003D4158">
      <w:r>
        <w:t>Na ovom ročištu za dražbu nekretnina se ne može prodati ispod vrijednosti od 15.700,00 kn.</w:t>
      </w:r>
    </w:p>
    <w:p w:rsidR="003D4158" w:rsidP="003D4158" w:rsidRDefault="003D4158">
      <w:pPr>
        <w:pStyle w:val="Odlomakpopisa"/>
        <w:numPr>
          <w:ilvl w:val="0"/>
          <w:numId w:val="7"/>
        </w:numPr>
      </w:pPr>
      <w:r>
        <w:t>Vero</w:t>
      </w:r>
      <w:r w:rsidR="001F1829">
        <w:t>nika Grubišić ističe ponudu o</w:t>
      </w:r>
      <w:r w:rsidRPr="002458AA" w:rsidR="001F1829">
        <w:rPr>
          <w:b/>
        </w:rPr>
        <w:t xml:space="preserve">d </w:t>
      </w:r>
      <w:r w:rsidRPr="002458AA" w:rsidR="002458AA">
        <w:rPr>
          <w:b/>
        </w:rPr>
        <w:t>1</w:t>
      </w:r>
      <w:r w:rsidRPr="005F0FF0" w:rsidR="002458AA">
        <w:t xml:space="preserve">5.700,00 </w:t>
      </w:r>
      <w:r w:rsidRPr="005F0FF0">
        <w:t xml:space="preserve">kn </w:t>
      </w:r>
      <w:r w:rsidRPr="005F0FF0" w:rsidR="002458AA">
        <w:t xml:space="preserve"> u 09,44 sati</w:t>
      </w:r>
      <w:r w:rsidRPr="005F0FF0" w:rsidR="005F0FF0">
        <w:t>, 19,.700,0 , 23.700,</w:t>
      </w:r>
      <w:r w:rsidR="005F0FF0">
        <w:rPr>
          <w:b/>
        </w:rPr>
        <w:t xml:space="preserve">0 </w:t>
      </w:r>
      <w:r w:rsidR="00C1656C">
        <w:t xml:space="preserve">kn  u </w:t>
      </w:r>
      <w:r w:rsidRPr="005F0FF0" w:rsidR="005F0FF0">
        <w:t xml:space="preserve"> 27.700,00 kn, </w:t>
      </w:r>
      <w:r w:rsidRPr="005F0FF0" w:rsidR="005F0FF0">
        <w:rPr>
          <w:b/>
        </w:rPr>
        <w:t>31.700,00 kn u 09,57</w:t>
      </w:r>
      <w:r w:rsidR="005F0FF0">
        <w:rPr>
          <w:b/>
        </w:rPr>
        <w:t xml:space="preserve"> sati </w:t>
      </w:r>
    </w:p>
    <w:p w:rsidR="003D4158" w:rsidP="003D4158" w:rsidRDefault="003D4158">
      <w:pPr>
        <w:pStyle w:val="Odlomakpopisa"/>
        <w:numPr>
          <w:ilvl w:val="0"/>
          <w:numId w:val="7"/>
        </w:numPr>
      </w:pPr>
      <w:r>
        <w:t xml:space="preserve"> Marko Puškarić ističe ponudu u iznosu od </w:t>
      </w:r>
    </w:p>
    <w:p w:rsidR="003D4158" w:rsidP="003D4158" w:rsidRDefault="00FA2440">
      <w:pPr>
        <w:pStyle w:val="Odlomakpopisa"/>
        <w:numPr>
          <w:ilvl w:val="0"/>
          <w:numId w:val="7"/>
        </w:numPr>
      </w:pPr>
      <w:r>
        <w:t>Vl</w:t>
      </w:r>
      <w:r w:rsidR="003D4158">
        <w:t xml:space="preserve">asta Ivanović ističe ponudu  u iznosu od </w:t>
      </w:r>
      <w:r w:rsidR="00C1656C">
        <w:t>m 17.700,00</w:t>
      </w:r>
      <w:r w:rsidR="005F0FF0">
        <w:t xml:space="preserve"> kn u 09,56  sati, 21.700,00, 25.700,00  kn,  29,7000</w:t>
      </w:r>
    </w:p>
    <w:p w:rsidR="003D4158" w:rsidP="003D4158" w:rsidRDefault="003D4158">
      <w:pPr>
        <w:pStyle w:val="Odlomakpopisa"/>
        <w:numPr>
          <w:ilvl w:val="0"/>
          <w:numId w:val="7"/>
        </w:numPr>
      </w:pPr>
      <w:r>
        <w:t>STUDIO RENTAL d.</w:t>
      </w:r>
      <w:r w:rsidR="001F1829">
        <w:t xml:space="preserve">o.o. ističe ponudu u iznosu od </w:t>
      </w:r>
      <w:r>
        <w:t xml:space="preserve"> </w:t>
      </w:r>
    </w:p>
    <w:p w:rsidR="003D4158" w:rsidP="003D4158" w:rsidRDefault="003D4158">
      <w:pPr>
        <w:pStyle w:val="Odlomakpopisa"/>
        <w:numPr>
          <w:ilvl w:val="0"/>
          <w:numId w:val="7"/>
        </w:numPr>
      </w:pPr>
      <w:r>
        <w:t>Anđelko Abram</w:t>
      </w:r>
      <w:r w:rsidR="001F1829">
        <w:t xml:space="preserve">ović ističe ponudu u iznosu od </w:t>
      </w:r>
    </w:p>
    <w:p w:rsidR="005F0FF0" w:rsidP="005F0FF0" w:rsidRDefault="005F0FF0"/>
    <w:p w:rsidRPr="00C1656C" w:rsidR="005F0FF0" w:rsidP="00C1656C" w:rsidRDefault="005F0FF0">
      <w:pPr>
        <w:jc w:val="both"/>
        <w:rPr>
          <w:b/>
        </w:rPr>
      </w:pPr>
      <w:r w:rsidRPr="00C1656C">
        <w:rPr>
          <w:b/>
        </w:rPr>
        <w:t>Utvrđuje se da je</w:t>
      </w:r>
      <w:r w:rsidRPr="00C1656C" w:rsidR="00C1656C">
        <w:rPr>
          <w:b/>
        </w:rPr>
        <w:t xml:space="preserve">  Veronika Grubišić, Zagreb, Ulica Ivice Kičmanovića 22, OIB:10961890432 stekla uvjete za dosudu. </w:t>
      </w:r>
    </w:p>
    <w:p w:rsidR="00B50309" w:rsidP="005F0FF0" w:rsidRDefault="00B50309">
      <w:pPr>
        <w:pStyle w:val="Odlomakpopisa"/>
      </w:pPr>
    </w:p>
    <w:p w:rsidR="00B50309" w:rsidP="00B50309" w:rsidRDefault="00B50309"/>
    <w:p w:rsidR="003D4158" w:rsidP="003D4158" w:rsidRDefault="003D4158">
      <w:pPr>
        <w:pStyle w:val="Odlomakpopisa"/>
        <w:numPr>
          <w:ilvl w:val="0"/>
          <w:numId w:val="4"/>
        </w:numPr>
        <w:ind w:left="0" w:firstLine="0"/>
        <w:rPr>
          <w:b/>
        </w:rPr>
      </w:pPr>
      <w:r>
        <w:rPr>
          <w:b/>
        </w:rPr>
        <w:t>196. ETAŽA: 3/10000</w:t>
      </w:r>
      <w:r>
        <w:rPr>
          <w:b/>
        </w:rPr>
        <w:tab/>
      </w:r>
    </w:p>
    <w:p w:rsidR="003D4158" w:rsidP="003D4158" w:rsidRDefault="003D4158">
      <w:pPr>
        <w:jc w:val="both"/>
      </w:pPr>
      <w:r>
        <w:t>garažno parkirno mjesto oznake P-76 u podrumu -2 objekta S 2, Jaruščica 5 i 5a, neto korisne površine 8,85 m2, u etažnom elaboratu sve označeno zelenom bojom</w:t>
      </w:r>
    </w:p>
    <w:p w:rsidR="003D4158" w:rsidP="003D4158" w:rsidRDefault="003D4158">
      <w:r>
        <w:t>Na ovom ročištu za dražbu nekretnina se ne može prodati ispod vrijednosti od 15.750,00 kn.</w:t>
      </w:r>
    </w:p>
    <w:p w:rsidR="003D4158" w:rsidP="003D4158" w:rsidRDefault="003D4158">
      <w:pPr>
        <w:pStyle w:val="Odlomakpopisa"/>
        <w:numPr>
          <w:ilvl w:val="0"/>
          <w:numId w:val="7"/>
        </w:numPr>
      </w:pPr>
      <w:r>
        <w:t xml:space="preserve">Veronika Grubišić ističe ponudu </w:t>
      </w:r>
      <w:r w:rsidRPr="002458AA">
        <w:rPr>
          <w:b/>
        </w:rPr>
        <w:t xml:space="preserve">od </w:t>
      </w:r>
      <w:r w:rsidRPr="005F0FF0" w:rsidR="002458AA">
        <w:t>15.750,00 kn u 09,44 sati</w:t>
      </w:r>
      <w:r w:rsidRPr="005F0FF0" w:rsidR="005F0FF0">
        <w:t>, 19.750,00,</w:t>
      </w:r>
      <w:r w:rsidR="005F0FF0">
        <w:rPr>
          <w:b/>
        </w:rPr>
        <w:t xml:space="preserve"> 23.750,00 kn  u 09,58 sati</w:t>
      </w:r>
    </w:p>
    <w:p w:rsidR="003D4158" w:rsidP="00FA2440" w:rsidRDefault="003D4158">
      <w:pPr>
        <w:pStyle w:val="Odlomakpopisa"/>
        <w:numPr>
          <w:ilvl w:val="0"/>
          <w:numId w:val="7"/>
        </w:numPr>
      </w:pPr>
      <w:r>
        <w:t xml:space="preserve">Marko Puškarić ističe ponudu u iznosu od </w:t>
      </w:r>
    </w:p>
    <w:p w:rsidR="003D4158" w:rsidP="003D4158" w:rsidRDefault="003D4158">
      <w:pPr>
        <w:pStyle w:val="Odlomakpopisa"/>
        <w:numPr>
          <w:ilvl w:val="0"/>
          <w:numId w:val="7"/>
        </w:numPr>
      </w:pPr>
      <w:r>
        <w:t>Vlasta Ivanović ističe ponudu  u iznosu od 1</w:t>
      </w:r>
      <w:r w:rsidR="005F0FF0">
        <w:t xml:space="preserve">7.750,00kn u 09,57, 21.750,00 kn ,  </w:t>
      </w:r>
      <w:r>
        <w:t xml:space="preserve"> </w:t>
      </w:r>
    </w:p>
    <w:p w:rsidR="003D4158" w:rsidP="003D4158" w:rsidRDefault="003D4158">
      <w:pPr>
        <w:pStyle w:val="Odlomakpopisa"/>
        <w:numPr>
          <w:ilvl w:val="0"/>
          <w:numId w:val="7"/>
        </w:numPr>
      </w:pPr>
      <w:r>
        <w:t xml:space="preserve">STUDIO RENTAL d.o.o. ističe ponudu u iznosu od </w:t>
      </w:r>
    </w:p>
    <w:p w:rsidR="005F0FF0" w:rsidP="005F0FF0" w:rsidRDefault="005F0FF0"/>
    <w:p w:rsidR="00B56149" w:rsidP="00B56149" w:rsidRDefault="00B56149">
      <w:pPr>
        <w:jc w:val="both"/>
        <w:rPr>
          <w:b/>
        </w:rPr>
      </w:pPr>
      <w:r w:rsidRPr="00C1656C">
        <w:rPr>
          <w:b/>
        </w:rPr>
        <w:t xml:space="preserve">Utvrđuje se da je  Veronika Grubišić, Zagreb, Ulica Ivice Kičmanovića 22, OIB:10961890432 stekla uvjete za dosudu. </w:t>
      </w:r>
    </w:p>
    <w:p w:rsidRPr="00C1656C" w:rsidR="003F6B67" w:rsidP="00B56149" w:rsidRDefault="003F6B67">
      <w:pPr>
        <w:jc w:val="both"/>
        <w:rPr>
          <w:b/>
        </w:rPr>
      </w:pPr>
    </w:p>
    <w:p w:rsidRPr="00097175" w:rsidR="003D4158" w:rsidP="003D4158" w:rsidRDefault="003D4158"/>
    <w:p w:rsidR="003D4158" w:rsidP="003D4158" w:rsidRDefault="003D4158">
      <w:pPr>
        <w:pStyle w:val="Odlomakpopisa"/>
        <w:numPr>
          <w:ilvl w:val="0"/>
          <w:numId w:val="4"/>
        </w:numPr>
        <w:ind w:left="0" w:firstLine="0"/>
        <w:rPr>
          <w:b/>
        </w:rPr>
      </w:pPr>
      <w:r>
        <w:rPr>
          <w:b/>
        </w:rPr>
        <w:t>197. ETAŽA: 3/10000)</w:t>
      </w:r>
      <w:r>
        <w:rPr>
          <w:b/>
        </w:rPr>
        <w:tab/>
      </w:r>
      <w:r>
        <w:rPr>
          <w:b/>
        </w:rPr>
        <w:tab/>
      </w:r>
    </w:p>
    <w:p w:rsidR="003D4158" w:rsidP="003D4158" w:rsidRDefault="003D4158">
      <w:pPr>
        <w:jc w:val="both"/>
      </w:pPr>
      <w:r>
        <w:t>garažno parkirno mjesto oznake P-77 u podrumu -2 objekta S 2, Jaruščica 5 i 5a, neto korisne površine 8,85 m2, u etažnom elaboratu sve označeno crvenom bojom</w:t>
      </w:r>
      <w:r>
        <w:tab/>
      </w:r>
      <w:r>
        <w:tab/>
      </w:r>
    </w:p>
    <w:p w:rsidR="003D4158" w:rsidP="003D4158" w:rsidRDefault="003D4158">
      <w:r>
        <w:t>Na ovom ročištu za dražbu nekretnina se ne može prodati ispod vrijednosti od 15.800,00 kn.</w:t>
      </w:r>
    </w:p>
    <w:p w:rsidR="003D4158" w:rsidP="003D4158" w:rsidRDefault="003D4158">
      <w:pPr>
        <w:pStyle w:val="Odlomakpopisa"/>
        <w:numPr>
          <w:ilvl w:val="0"/>
          <w:numId w:val="7"/>
        </w:numPr>
      </w:pPr>
      <w:r>
        <w:t xml:space="preserve">Marko Puškarić ističe ponudu u iznosu od </w:t>
      </w:r>
      <w:r w:rsidRPr="002458AA" w:rsidR="002458AA">
        <w:rPr>
          <w:b/>
        </w:rPr>
        <w:t xml:space="preserve">15.800,00 </w:t>
      </w:r>
      <w:r w:rsidRPr="002458AA">
        <w:rPr>
          <w:b/>
        </w:rPr>
        <w:t>kn</w:t>
      </w:r>
      <w:r w:rsidRPr="002458AA" w:rsidR="002458AA">
        <w:rPr>
          <w:b/>
        </w:rPr>
        <w:t xml:space="preserve"> u 09,45 sati</w:t>
      </w:r>
    </w:p>
    <w:p w:rsidR="003D4158" w:rsidP="003D4158" w:rsidRDefault="003D4158">
      <w:pPr>
        <w:pStyle w:val="Odlomakpopisa"/>
        <w:numPr>
          <w:ilvl w:val="0"/>
          <w:numId w:val="7"/>
        </w:numPr>
      </w:pPr>
      <w:r>
        <w:t xml:space="preserve">STUDIO RENTAL d.o.o. ističe ponudu u iznosu od kn </w:t>
      </w:r>
    </w:p>
    <w:p w:rsidR="003D4158" w:rsidP="003D4158" w:rsidRDefault="003D4158"/>
    <w:p w:rsidRPr="008B1A2D" w:rsidR="003D4158" w:rsidP="003D4158" w:rsidRDefault="008B1A2D">
      <w:pPr>
        <w:rPr>
          <w:b/>
        </w:rPr>
      </w:pPr>
      <w:r w:rsidRPr="008B1A2D">
        <w:rPr>
          <w:b/>
        </w:rPr>
        <w:t>Utvrđuje se da je  Marko Puškarić,</w:t>
      </w:r>
      <w:r w:rsidR="003F6B67">
        <w:rPr>
          <w:b/>
        </w:rPr>
        <w:t xml:space="preserve"> Zagreb, Ulica karla Metikoša  9,OIB:39856737787,  </w:t>
      </w:r>
      <w:r w:rsidRPr="008B1A2D">
        <w:rPr>
          <w:b/>
        </w:rPr>
        <w:t xml:space="preserve"> stekao uvjete za  dosudu. </w:t>
      </w:r>
    </w:p>
    <w:p w:rsidR="008B1A2D" w:rsidP="003D4158" w:rsidRDefault="008B1A2D"/>
    <w:p w:rsidR="008B1A2D" w:rsidP="003D4158" w:rsidRDefault="008B1A2D"/>
    <w:p w:rsidR="003D4158" w:rsidP="003D4158" w:rsidRDefault="003D4158">
      <w:pPr>
        <w:pStyle w:val="Odlomakpopisa"/>
        <w:numPr>
          <w:ilvl w:val="0"/>
          <w:numId w:val="4"/>
        </w:numPr>
        <w:ind w:left="0" w:firstLine="0"/>
        <w:rPr>
          <w:b/>
        </w:rPr>
      </w:pPr>
      <w:r>
        <w:rPr>
          <w:b/>
        </w:rPr>
        <w:t xml:space="preserve">217. ETAŽA: 3/10000 </w:t>
      </w:r>
    </w:p>
    <w:p w:rsidR="003D4158" w:rsidP="003D4158" w:rsidRDefault="003D4158">
      <w:pPr>
        <w:jc w:val="both"/>
      </w:pPr>
      <w:r>
        <w:t>garažno parkirno mjesto oznake P-97 u podrumu -2 objekta S 2, Jaruščica 5 i 5a, neto korisne površine 8,85 m2, u etažnom elaboratu sve označeno crvenom bojom</w:t>
      </w:r>
      <w:r>
        <w:tab/>
      </w:r>
      <w:r>
        <w:tab/>
      </w:r>
    </w:p>
    <w:p w:rsidR="003D4158" w:rsidP="003D4158" w:rsidRDefault="003D4158">
      <w:r>
        <w:t>Na ovom ročištu za dražbu nekretnina se ne može prodati ispod vrijednosti od 15.850,00 kn.</w:t>
      </w:r>
    </w:p>
    <w:p w:rsidR="003D4158" w:rsidP="003D4158" w:rsidRDefault="003D4158">
      <w:pPr>
        <w:pStyle w:val="Odlomakpopisa"/>
        <w:numPr>
          <w:ilvl w:val="0"/>
          <w:numId w:val="7"/>
        </w:numPr>
      </w:pPr>
      <w:r>
        <w:t>Ivan Marković ističe ponudu u iznosu</w:t>
      </w:r>
      <w:r w:rsidR="000B0BF1">
        <w:t>15.850, 2</w:t>
      </w:r>
      <w:r w:rsidRPr="000B0BF1" w:rsidR="000B0BF1">
        <w:rPr>
          <w:b/>
        </w:rPr>
        <w:t>1.850,00kn u 09,59</w:t>
      </w:r>
      <w:r w:rsidR="000B0BF1">
        <w:t xml:space="preserve"> sati  </w:t>
      </w:r>
    </w:p>
    <w:p w:rsidR="003D4158" w:rsidP="003D4158" w:rsidRDefault="003D4158">
      <w:pPr>
        <w:pStyle w:val="Odlomakpopisa"/>
        <w:numPr>
          <w:ilvl w:val="0"/>
          <w:numId w:val="7"/>
        </w:numPr>
      </w:pPr>
      <w:r>
        <w:t xml:space="preserve">Marko Puškarić ističe ponudu u iznosu od kn </w:t>
      </w:r>
    </w:p>
    <w:p w:rsidR="003D4158" w:rsidP="003D4158" w:rsidRDefault="002458AA">
      <w:pPr>
        <w:pStyle w:val="Odlomakpopisa"/>
        <w:numPr>
          <w:ilvl w:val="0"/>
          <w:numId w:val="7"/>
        </w:numPr>
      </w:pPr>
      <w:r>
        <w:t>Neda</w:t>
      </w:r>
      <w:r w:rsidR="003D4158">
        <w:t xml:space="preserve"> Matanović ističe ponudu u </w:t>
      </w:r>
      <w:r w:rsidRPr="000B0BF1" w:rsidR="003D4158">
        <w:t xml:space="preserve">iznosu </w:t>
      </w:r>
      <w:r w:rsidRPr="000B0BF1">
        <w:t xml:space="preserve"> 19.850,00 kn u 09,45</w:t>
      </w:r>
      <w:r w:rsidRPr="000B0BF1" w:rsidR="003D4158">
        <w:t>kn</w:t>
      </w:r>
    </w:p>
    <w:p w:rsidR="003D4158" w:rsidP="003D4158" w:rsidRDefault="003D4158">
      <w:pPr>
        <w:pStyle w:val="Odlomakpopisa"/>
        <w:numPr>
          <w:ilvl w:val="0"/>
          <w:numId w:val="7"/>
        </w:numPr>
      </w:pPr>
      <w:r>
        <w:t>Vlasta Ivanović ističe ponudu u iznosu od kn</w:t>
      </w:r>
      <w:r w:rsidR="002458AA">
        <w:t xml:space="preserve"> 17.850,00 u o </w:t>
      </w:r>
    </w:p>
    <w:p w:rsidR="003D4158" w:rsidP="003D4158" w:rsidRDefault="003D4158">
      <w:pPr>
        <w:pStyle w:val="Odlomakpopisa"/>
        <w:numPr>
          <w:ilvl w:val="0"/>
          <w:numId w:val="7"/>
        </w:numPr>
      </w:pPr>
      <w:r>
        <w:t xml:space="preserve">STUDIO RENTAL d.o.o. ističe ponudu u iznosu od kn </w:t>
      </w:r>
    </w:p>
    <w:p w:rsidR="000B0BF1" w:rsidP="003D4158" w:rsidRDefault="000B0BF1">
      <w:pPr>
        <w:pStyle w:val="Odlomakpopisa"/>
        <w:numPr>
          <w:ilvl w:val="0"/>
          <w:numId w:val="7"/>
        </w:numPr>
      </w:pPr>
    </w:p>
    <w:p w:rsidRPr="00773E11" w:rsidR="000B0BF1" w:rsidP="000B0BF1" w:rsidRDefault="000B0BF1">
      <w:pPr>
        <w:rPr>
          <w:b/>
        </w:rPr>
      </w:pPr>
      <w:r w:rsidRPr="00773E11">
        <w:rPr>
          <w:b/>
        </w:rPr>
        <w:t>Utvrđuje se da je</w:t>
      </w:r>
      <w:r w:rsidRPr="00773E11" w:rsidR="00773E11">
        <w:rPr>
          <w:b/>
        </w:rPr>
        <w:t xml:space="preserve"> Ivan Marković, Zagreb, Selska cesta 179,  OIB: 74417395617,    stekao</w:t>
      </w:r>
      <w:r w:rsidRPr="00773E11">
        <w:rPr>
          <w:b/>
        </w:rPr>
        <w:t xml:space="preserve"> uvjete za dosudu. </w:t>
      </w:r>
    </w:p>
    <w:p w:rsidR="003D4158" w:rsidP="003D4158" w:rsidRDefault="003D4158">
      <w:pPr>
        <w:rPr>
          <w:b/>
        </w:rPr>
      </w:pPr>
    </w:p>
    <w:p w:rsidR="003D4158" w:rsidP="003D4158" w:rsidRDefault="003D4158">
      <w:pPr>
        <w:pStyle w:val="Odlomakpopisa"/>
        <w:numPr>
          <w:ilvl w:val="0"/>
          <w:numId w:val="4"/>
        </w:numPr>
        <w:ind w:left="0" w:firstLine="0"/>
        <w:rPr>
          <w:b/>
        </w:rPr>
      </w:pPr>
      <w:r>
        <w:rPr>
          <w:b/>
        </w:rPr>
        <w:t xml:space="preserve">218. ETAŽA: 3/10000 </w:t>
      </w:r>
    </w:p>
    <w:p w:rsidR="003D4158" w:rsidP="003D4158" w:rsidRDefault="003D4158">
      <w:pPr>
        <w:jc w:val="both"/>
      </w:pPr>
      <w:r>
        <w:t>garažno parkirno mjesto oznake P-98 u podrumu -2 objekta S 2, Jaruščica 5 i 5a, neto korisne površine 8,85 m2, u etažnom elaboratu sve označeno plavom bojom</w:t>
      </w:r>
      <w:r>
        <w:tab/>
      </w:r>
      <w:r>
        <w:tab/>
      </w:r>
    </w:p>
    <w:p w:rsidR="003D4158" w:rsidP="003D4158" w:rsidRDefault="003D4158">
      <w:r>
        <w:t>Na ovom ročištu za dražbu nekretnina se ne može prodati ispod vrijednosti od 15.900,00 kn.</w:t>
      </w:r>
    </w:p>
    <w:p w:rsidR="003D4158" w:rsidP="003D4158" w:rsidRDefault="003D4158">
      <w:pPr>
        <w:pStyle w:val="Odlomakpopisa"/>
        <w:numPr>
          <w:ilvl w:val="0"/>
          <w:numId w:val="7"/>
        </w:numPr>
      </w:pPr>
      <w:r>
        <w:t>Ivan Marković ističe ponudu u iznosu od kn</w:t>
      </w:r>
    </w:p>
    <w:p w:rsidR="003D4158" w:rsidP="003D4158" w:rsidRDefault="003D4158">
      <w:pPr>
        <w:pStyle w:val="Odlomakpopisa"/>
        <w:numPr>
          <w:ilvl w:val="0"/>
          <w:numId w:val="7"/>
        </w:numPr>
      </w:pPr>
      <w:r>
        <w:t>Marko Puškarić ističe ponudu u iznosu od kn</w:t>
      </w:r>
    </w:p>
    <w:p w:rsidR="003D4158" w:rsidP="003D4158" w:rsidRDefault="007A592A">
      <w:pPr>
        <w:pStyle w:val="Odlomakpopisa"/>
        <w:numPr>
          <w:ilvl w:val="0"/>
          <w:numId w:val="7"/>
        </w:numPr>
      </w:pPr>
      <w:r>
        <w:t>Neda</w:t>
      </w:r>
      <w:r w:rsidR="003D4158">
        <w:t xml:space="preserve"> Matan</w:t>
      </w:r>
      <w:r w:rsidR="001F1829">
        <w:t xml:space="preserve">ović ističe ponudu u iznosu od </w:t>
      </w:r>
      <w:r w:rsidR="000B0BF1">
        <w:t xml:space="preserve"> 17.900,, 21.900,00 </w:t>
      </w:r>
      <w:r w:rsidR="000335F6">
        <w:t xml:space="preserve"> </w:t>
      </w:r>
    </w:p>
    <w:p w:rsidR="003D4158" w:rsidP="003D4158" w:rsidRDefault="003D4158">
      <w:pPr>
        <w:pStyle w:val="Odlomakpopisa"/>
        <w:numPr>
          <w:ilvl w:val="0"/>
          <w:numId w:val="7"/>
        </w:numPr>
      </w:pPr>
      <w:r>
        <w:t>STUDIO RENTAL d.o.o. ističe ponudu u iznosu</w:t>
      </w:r>
      <w:r w:rsidR="000B0BF1">
        <w:t xml:space="preserve"> 15.900,00  u 09,46</w:t>
      </w:r>
      <w:r w:rsidR="000335F6">
        <w:t xml:space="preserve">, </w:t>
      </w:r>
      <w:r w:rsidRPr="000B0BF1" w:rsidR="000335F6">
        <w:t>19.900,00 kn</w:t>
      </w:r>
      <w:r w:rsidR="000335F6">
        <w:t xml:space="preserve">  </w:t>
      </w:r>
      <w:r w:rsidRPr="000B0BF1" w:rsidR="000335F6">
        <w:t>09,46 sati</w:t>
      </w:r>
      <w:r>
        <w:t xml:space="preserve"> </w:t>
      </w:r>
      <w:r w:rsidRPr="000B0BF1" w:rsidR="000B0BF1">
        <w:rPr>
          <w:b/>
        </w:rPr>
        <w:t>, 23.900,00 kn u 10,00 sati</w:t>
      </w:r>
      <w:r w:rsidR="000B0BF1">
        <w:t xml:space="preserve"> </w:t>
      </w:r>
    </w:p>
    <w:p w:rsidR="000B0BF1" w:rsidP="000B0BF1" w:rsidRDefault="000B0BF1"/>
    <w:p w:rsidRPr="00F80380" w:rsidR="000B0BF1" w:rsidP="000B0BF1" w:rsidRDefault="00F80380">
      <w:pPr>
        <w:rPr>
          <w:b/>
        </w:rPr>
      </w:pPr>
      <w:r w:rsidRPr="00F80380">
        <w:rPr>
          <w:b/>
        </w:rPr>
        <w:t xml:space="preserve">Utvrđuje se da je   STUDIO RENTAL d.o.o.  Novo Čiće, Velika Gorica, Športska 25, OIB:04132278774, stekao uvjete za  dosudu. </w:t>
      </w:r>
    </w:p>
    <w:p w:rsidRPr="00F80380" w:rsidR="003D4158" w:rsidP="003D4158" w:rsidRDefault="003D4158">
      <w:pPr>
        <w:rPr>
          <w:b/>
        </w:rPr>
      </w:pPr>
    </w:p>
    <w:p w:rsidR="003D4158" w:rsidP="003D4158" w:rsidRDefault="003D4158">
      <w:pPr>
        <w:pStyle w:val="Odlomakpopisa"/>
        <w:numPr>
          <w:ilvl w:val="0"/>
          <w:numId w:val="4"/>
        </w:numPr>
        <w:ind w:left="0" w:firstLine="0"/>
        <w:rPr>
          <w:b/>
        </w:rPr>
      </w:pPr>
      <w:r>
        <w:rPr>
          <w:b/>
        </w:rPr>
        <w:t>409. ETAŽA: 5/10000</w:t>
      </w:r>
      <w:r>
        <w:rPr>
          <w:b/>
        </w:rPr>
        <w:tab/>
      </w:r>
      <w:r>
        <w:rPr>
          <w:b/>
        </w:rPr>
        <w:tab/>
      </w:r>
    </w:p>
    <w:p w:rsidR="003D4158" w:rsidP="003D4158" w:rsidRDefault="003D4158">
      <w:pPr>
        <w:jc w:val="both"/>
      </w:pPr>
      <w:r>
        <w:t>garaža oznake G-60 u podrumu -1 objekta S 2, Jaruščica 5 i 5a, neto korisne površine 11,55 m2, u etažnom elaboratu sve označeno zelenom bojom</w:t>
      </w:r>
      <w:r>
        <w:tab/>
      </w:r>
      <w:r>
        <w:tab/>
      </w:r>
    </w:p>
    <w:p w:rsidR="003D4158" w:rsidP="003D4158" w:rsidRDefault="003D4158">
      <w:r>
        <w:t>Na ovom ročištu za dražbu nekretnina se ne može prodati ispod vrijednosti od 26.800,00 kn.</w:t>
      </w:r>
    </w:p>
    <w:p w:rsidR="003D4158" w:rsidP="003D4158" w:rsidRDefault="003D4158">
      <w:pPr>
        <w:pStyle w:val="Odlomakpopisa"/>
        <w:numPr>
          <w:ilvl w:val="0"/>
          <w:numId w:val="7"/>
        </w:numPr>
      </w:pPr>
      <w:r>
        <w:t xml:space="preserve">Marko Puškarić ističe ponudu u iznosu od </w:t>
      </w:r>
    </w:p>
    <w:p w:rsidR="003D4158" w:rsidP="003D4158" w:rsidRDefault="003D4158">
      <w:pPr>
        <w:pStyle w:val="Odlomakpopisa"/>
        <w:numPr>
          <w:ilvl w:val="0"/>
          <w:numId w:val="7"/>
        </w:numPr>
      </w:pPr>
      <w:r>
        <w:t>ARSENIUS d.o.o. ističe ponudu u iznosu</w:t>
      </w:r>
      <w:r w:rsidR="000335F6">
        <w:t xml:space="preserve"> 26.800,00 kn u 09,48, </w:t>
      </w:r>
      <w:r w:rsidRPr="000B0BF1" w:rsidR="000335F6">
        <w:t>30.800,00 kn u 09,49</w:t>
      </w:r>
      <w:r w:rsidR="000335F6">
        <w:t xml:space="preserve"> sati</w:t>
      </w:r>
      <w:r w:rsidR="000B0BF1">
        <w:t>, 34.800,,38,800,00 u</w:t>
      </w:r>
      <w:r w:rsidR="00240030">
        <w:t xml:space="preserve">, 42.800,00kn </w:t>
      </w:r>
      <w:r w:rsidR="000B0BF1">
        <w:t xml:space="preserve"> </w:t>
      </w:r>
      <w:r w:rsidR="00240030">
        <w:t>, 46.800,00, 50.800,00kn</w:t>
      </w:r>
      <w:r w:rsidRPr="00240030" w:rsidR="00240030">
        <w:rPr>
          <w:b/>
        </w:rPr>
        <w:t>,</w:t>
      </w:r>
      <w:r w:rsidRPr="00240030" w:rsidR="00240030">
        <w:t xml:space="preserve"> 54.800,00 kn u</w:t>
      </w:r>
      <w:r w:rsidR="00240030">
        <w:t xml:space="preserve"> 10,18 sati  </w:t>
      </w:r>
    </w:p>
    <w:p w:rsidR="003D4158" w:rsidP="003D4158" w:rsidRDefault="003D4158">
      <w:pPr>
        <w:pStyle w:val="Odlomakpopisa"/>
        <w:numPr>
          <w:ilvl w:val="0"/>
          <w:numId w:val="7"/>
        </w:numPr>
      </w:pPr>
      <w:r>
        <w:t xml:space="preserve">Tatjana Mateković ističe ponudu u iznosu </w:t>
      </w:r>
    </w:p>
    <w:p w:rsidRPr="000335F6" w:rsidR="003D4158" w:rsidP="003D4158" w:rsidRDefault="003D4158">
      <w:pPr>
        <w:pStyle w:val="Odlomakpopisa"/>
        <w:numPr>
          <w:ilvl w:val="0"/>
          <w:numId w:val="7"/>
        </w:numPr>
        <w:rPr>
          <w:b/>
        </w:rPr>
      </w:pPr>
      <w:r>
        <w:t xml:space="preserve">Ruža Santini ističe ponudu u iznosu </w:t>
      </w:r>
      <w:r w:rsidRPr="000335F6">
        <w:rPr>
          <w:b/>
        </w:rPr>
        <w:t xml:space="preserve">od </w:t>
      </w:r>
      <w:r w:rsidRPr="000335F6" w:rsidR="000335F6">
        <w:rPr>
          <w:b/>
        </w:rPr>
        <w:t xml:space="preserve"> </w:t>
      </w:r>
      <w:r w:rsidRPr="000335F6" w:rsidR="000335F6">
        <w:t>28.800,00 kn u 09,48 sati</w:t>
      </w:r>
      <w:r w:rsidR="000B0BF1">
        <w:t xml:space="preserve">, 32.800,00 kn u 10,01 </w:t>
      </w:r>
      <w:r w:rsidRPr="000B0BF1" w:rsidR="000B0BF1">
        <w:t>sati, 36.800,00 kn  u 10,01 sati</w:t>
      </w:r>
      <w:r w:rsidR="000B0BF1">
        <w:t xml:space="preserve"> , </w:t>
      </w:r>
      <w:r w:rsidRPr="00240030" w:rsidR="000B0BF1">
        <w:t>40.800,00 kn u 10,02 sati</w:t>
      </w:r>
      <w:r w:rsidRPr="00240030" w:rsidR="00240030">
        <w:t>, 44.800,0, 48.800,00</w:t>
      </w:r>
      <w:r w:rsidR="00240030">
        <w:rPr>
          <w:b/>
        </w:rPr>
        <w:t xml:space="preserve"> </w:t>
      </w:r>
      <w:r w:rsidRPr="00240030" w:rsidR="00240030">
        <w:t>n, 52.800,00 kn u 10,14</w:t>
      </w:r>
      <w:r w:rsidR="00240030">
        <w:rPr>
          <w:b/>
        </w:rPr>
        <w:t xml:space="preserve"> </w:t>
      </w:r>
      <w:r w:rsidRPr="00240030" w:rsidR="00240030">
        <w:t xml:space="preserve">sati </w:t>
      </w:r>
      <w:r w:rsidR="00240030">
        <w:t xml:space="preserve">, </w:t>
      </w:r>
      <w:r w:rsidRPr="00240030" w:rsidR="00240030">
        <w:rPr>
          <w:b/>
        </w:rPr>
        <w:t>56.800,00 kn u 10,19 sati</w:t>
      </w:r>
      <w:r w:rsidR="00240030">
        <w:t xml:space="preserve"> </w:t>
      </w:r>
      <w:r w:rsidRPr="00240030" w:rsidR="00240030">
        <w:t xml:space="preserve"> </w:t>
      </w:r>
    </w:p>
    <w:p w:rsidR="003D4158" w:rsidP="003D4158" w:rsidRDefault="003D4158">
      <w:pPr>
        <w:pStyle w:val="Odlomakpopisa"/>
        <w:numPr>
          <w:ilvl w:val="0"/>
          <w:numId w:val="7"/>
        </w:numPr>
      </w:pPr>
      <w:r>
        <w:t>Ivan K</w:t>
      </w:r>
      <w:r w:rsidR="000335F6">
        <w:t xml:space="preserve">obaš ističe ponudu u iznosu od </w:t>
      </w:r>
    </w:p>
    <w:p w:rsidRPr="001F1829" w:rsidR="003D4158" w:rsidP="003D4158" w:rsidRDefault="003D4158">
      <w:pPr>
        <w:pStyle w:val="Odlomakpopisa"/>
        <w:numPr>
          <w:ilvl w:val="0"/>
          <w:numId w:val="7"/>
        </w:numPr>
      </w:pPr>
      <w:r w:rsidRPr="001F1829">
        <w:t xml:space="preserve">STUDIO RENTAL d.o.o. ističe ponudu u iznosu od </w:t>
      </w:r>
    </w:p>
    <w:p w:rsidR="003D4158" w:rsidP="003D4158" w:rsidRDefault="000335F6">
      <w:pPr>
        <w:pStyle w:val="Odlomakpopisa"/>
        <w:numPr>
          <w:ilvl w:val="0"/>
          <w:numId w:val="7"/>
        </w:numPr>
      </w:pPr>
      <w:r>
        <w:t xml:space="preserve">Igor </w:t>
      </w:r>
      <w:r w:rsidRPr="001F1829" w:rsidR="003D4158">
        <w:t xml:space="preserve"> Pereković ističe  ponudu u visini </w:t>
      </w:r>
    </w:p>
    <w:p w:rsidR="000B0BF1" w:rsidP="00240030" w:rsidRDefault="000B0BF1">
      <w:pPr>
        <w:pStyle w:val="Odlomakpopisa"/>
      </w:pPr>
    </w:p>
    <w:p w:rsidRPr="001C6144" w:rsidR="00240030" w:rsidP="000B0BF1" w:rsidRDefault="000D2970">
      <w:pPr>
        <w:rPr>
          <w:b/>
        </w:rPr>
      </w:pPr>
      <w:r>
        <w:rPr>
          <w:b/>
        </w:rPr>
        <w:t xml:space="preserve">Utvrđuje se da je  </w:t>
      </w:r>
      <w:r w:rsidRPr="001C6144" w:rsidR="001C6144">
        <w:rPr>
          <w:b/>
        </w:rPr>
        <w:t xml:space="preserve"> Ruža Santini, Turanj, Ivana  </w:t>
      </w:r>
      <w:r w:rsidR="00E273CB">
        <w:rPr>
          <w:b/>
        </w:rPr>
        <w:t>Merze 8, OIB:95280404750, stekla</w:t>
      </w:r>
      <w:r w:rsidRPr="001C6144" w:rsidR="001C6144">
        <w:rPr>
          <w:b/>
        </w:rPr>
        <w:t xml:space="preserve"> uvjete za dosudu. </w:t>
      </w:r>
      <w:r w:rsidRPr="001C6144" w:rsidR="000B0BF1">
        <w:rPr>
          <w:b/>
        </w:rPr>
        <w:t xml:space="preserve"> </w:t>
      </w:r>
    </w:p>
    <w:p w:rsidRPr="001F1829" w:rsidR="000B0BF1" w:rsidP="000B0BF1" w:rsidRDefault="000B0BF1">
      <w:r>
        <w:t xml:space="preserve"> </w:t>
      </w:r>
    </w:p>
    <w:p w:rsidRPr="00E20EA4" w:rsidR="003D4158" w:rsidP="000B0BF1" w:rsidRDefault="003D4158">
      <w:pPr>
        <w:pStyle w:val="Odlomakpopisa"/>
        <w:rPr>
          <w:color w:val="FF0000"/>
        </w:rPr>
      </w:pPr>
    </w:p>
    <w:p w:rsidR="003D4158" w:rsidP="003D4158" w:rsidRDefault="003D4158">
      <w:pPr>
        <w:rPr>
          <w:b/>
        </w:rPr>
      </w:pPr>
    </w:p>
    <w:p w:rsidR="003D4158" w:rsidP="003D4158" w:rsidRDefault="003D4158">
      <w:pPr>
        <w:pStyle w:val="Odlomakpopisa"/>
        <w:numPr>
          <w:ilvl w:val="0"/>
          <w:numId w:val="4"/>
        </w:numPr>
        <w:ind w:left="0" w:firstLine="0"/>
        <w:rPr>
          <w:b/>
        </w:rPr>
      </w:pPr>
      <w:r>
        <w:rPr>
          <w:b/>
        </w:rPr>
        <w:t>410. ETAŽA: 5/10000</w:t>
      </w:r>
      <w:r>
        <w:rPr>
          <w:b/>
        </w:rPr>
        <w:tab/>
      </w:r>
      <w:r>
        <w:rPr>
          <w:b/>
        </w:rPr>
        <w:tab/>
      </w:r>
    </w:p>
    <w:p w:rsidR="003D4158" w:rsidP="003D4158" w:rsidRDefault="003D4158">
      <w:pPr>
        <w:jc w:val="both"/>
      </w:pPr>
      <w:r>
        <w:t>garaža oznake G-61 u podrumu -1 objekta S 2, Jaruščica 5 i 5a, neto korisne površine 11,55 m2, u etažnom elaboratu sve označeno crvenom bojom</w:t>
      </w:r>
      <w:r>
        <w:tab/>
      </w:r>
      <w:r>
        <w:tab/>
      </w:r>
    </w:p>
    <w:p w:rsidR="003D4158" w:rsidP="003D4158" w:rsidRDefault="003D4158">
      <w:r>
        <w:t>Na ovom ročištu za dražbu nekretnina se ne može prodati ispod vrijednosti od 26.900,00 kn.</w:t>
      </w:r>
    </w:p>
    <w:p w:rsidR="003D4158" w:rsidP="003D4158" w:rsidRDefault="003D4158">
      <w:pPr>
        <w:pStyle w:val="Odlomakpopisa"/>
        <w:numPr>
          <w:ilvl w:val="0"/>
          <w:numId w:val="7"/>
        </w:numPr>
      </w:pPr>
      <w:r>
        <w:t>Marko Puškarić ističe</w:t>
      </w:r>
      <w:r w:rsidR="001F1829">
        <w:t xml:space="preserve"> ponudu u iznosu od </w:t>
      </w:r>
    </w:p>
    <w:p w:rsidR="003D4158" w:rsidP="003D4158" w:rsidRDefault="003D4158">
      <w:pPr>
        <w:pStyle w:val="Odlomakpopisa"/>
        <w:numPr>
          <w:ilvl w:val="0"/>
          <w:numId w:val="7"/>
        </w:numPr>
      </w:pPr>
      <w:r>
        <w:t>ARSENIUS d.o.o. istič</w:t>
      </w:r>
      <w:r w:rsidR="001F1829">
        <w:t xml:space="preserve">e ponudu u iznosu od </w:t>
      </w:r>
      <w:r w:rsidR="000335F6">
        <w:t xml:space="preserve"> 34.900,00  kn, 42.900,00 kn u </w:t>
      </w:r>
    </w:p>
    <w:p w:rsidR="003D4158" w:rsidP="003D4158" w:rsidRDefault="003D4158">
      <w:pPr>
        <w:pStyle w:val="Odlomakpopisa"/>
        <w:numPr>
          <w:ilvl w:val="0"/>
          <w:numId w:val="7"/>
        </w:numPr>
      </w:pPr>
      <w:r w:rsidRPr="000335F6">
        <w:rPr>
          <w:b/>
        </w:rPr>
        <w:t>Domagoj Ivanović</w:t>
      </w:r>
      <w:r>
        <w:t xml:space="preserve"> istič</w:t>
      </w:r>
      <w:r w:rsidR="001F1829">
        <w:t xml:space="preserve">e ponudu u iznosu od </w:t>
      </w:r>
      <w:r w:rsidR="000335F6">
        <w:t>16.900,00, 32.900,,</w:t>
      </w:r>
      <w:r w:rsidRPr="000335F6" w:rsidR="000335F6">
        <w:t>36.900,00 kn u 09,50,</w:t>
      </w:r>
      <w:r w:rsidR="000335F6">
        <w:rPr>
          <w:u w:val="single"/>
        </w:rPr>
        <w:t xml:space="preserve"> </w:t>
      </w:r>
      <w:r w:rsidRPr="000335F6" w:rsidR="000335F6">
        <w:t>40.900,00 kn u  09,50</w:t>
      </w:r>
      <w:r w:rsidRPr="009B26F1" w:rsidR="000335F6">
        <w:t>, 44.900,00 kn u 09,50  kn</w:t>
      </w:r>
      <w:r w:rsidRPr="009B26F1" w:rsidR="000B0BF1">
        <w:t>, 48.900,00 kn u 10,03 sati</w:t>
      </w:r>
      <w:r w:rsidRPr="009B26F1" w:rsidR="009B26F1">
        <w:t>,</w:t>
      </w:r>
      <w:r w:rsidR="009B26F1">
        <w:rPr>
          <w:b/>
        </w:rPr>
        <w:t xml:space="preserve"> </w:t>
      </w:r>
      <w:r w:rsidRPr="00240030" w:rsidR="009B26F1">
        <w:t>52.900,00 kn u 10,04 sati</w:t>
      </w:r>
      <w:r w:rsidRPr="00240030" w:rsidR="00240030">
        <w:t>, 56.900,00 kn u</w:t>
      </w:r>
      <w:r w:rsidR="00240030">
        <w:rPr>
          <w:b/>
        </w:rPr>
        <w:t xml:space="preserve"> 10,</w:t>
      </w:r>
      <w:r w:rsidRPr="00240030" w:rsidR="00240030">
        <w:t>15, 60.900,00 kn u 10,15 sati</w:t>
      </w:r>
    </w:p>
    <w:p w:rsidR="003D4158" w:rsidP="003D4158" w:rsidRDefault="003D4158">
      <w:pPr>
        <w:pStyle w:val="Odlomakpopisa"/>
        <w:numPr>
          <w:ilvl w:val="0"/>
          <w:numId w:val="7"/>
        </w:numPr>
      </w:pPr>
      <w:r>
        <w:t>Tatjana Mateković istič</w:t>
      </w:r>
      <w:r w:rsidR="001F1829">
        <w:t xml:space="preserve">e ponudu u iznosu od </w:t>
      </w:r>
    </w:p>
    <w:p w:rsidR="003D4158" w:rsidP="003D4158" w:rsidRDefault="003D4158">
      <w:pPr>
        <w:pStyle w:val="Odlomakpopisa"/>
        <w:numPr>
          <w:ilvl w:val="0"/>
          <w:numId w:val="7"/>
        </w:numPr>
      </w:pPr>
      <w:r>
        <w:t xml:space="preserve"> Ruža Santini istič</w:t>
      </w:r>
      <w:r w:rsidR="001F1829">
        <w:t xml:space="preserve">e ponudu u iznosu od </w:t>
      </w:r>
      <w:r w:rsidR="000335F6">
        <w:t>28,900, 38,900,00 kn</w:t>
      </w:r>
      <w:r w:rsidR="000B0BF1">
        <w:t xml:space="preserve">, 46.900,00 kn u </w:t>
      </w:r>
      <w:r w:rsidR="009B26F1">
        <w:t xml:space="preserve">, 50.900,00 kn </w:t>
      </w:r>
      <w:r w:rsidR="00240030">
        <w:t xml:space="preserve">, 54.900,00 kn, 58.900,00 </w:t>
      </w:r>
      <w:r w:rsidR="000335F6">
        <w:t xml:space="preserve"> </w:t>
      </w:r>
    </w:p>
    <w:p w:rsidR="003D4158" w:rsidP="003D4158" w:rsidRDefault="003D4158">
      <w:pPr>
        <w:pStyle w:val="Odlomakpopisa"/>
        <w:numPr>
          <w:ilvl w:val="0"/>
          <w:numId w:val="7"/>
        </w:numPr>
      </w:pPr>
      <w:r>
        <w:t>Ivan Kobaš istič</w:t>
      </w:r>
      <w:r w:rsidR="001F1829">
        <w:t xml:space="preserve">e ponudu u iznosu od </w:t>
      </w:r>
    </w:p>
    <w:p w:rsidR="003D4158" w:rsidP="003D4158" w:rsidRDefault="003D4158">
      <w:pPr>
        <w:pStyle w:val="Odlomakpopisa"/>
        <w:numPr>
          <w:ilvl w:val="0"/>
          <w:numId w:val="7"/>
        </w:numPr>
      </w:pPr>
      <w:r>
        <w:t>STUDIO RENTAL d.o.o. istič</w:t>
      </w:r>
      <w:r w:rsidR="001F1829">
        <w:t xml:space="preserve">e ponudu u iznosu od </w:t>
      </w:r>
    </w:p>
    <w:p w:rsidR="003D4158" w:rsidP="003D4158" w:rsidRDefault="003D4158">
      <w:pPr>
        <w:pStyle w:val="Odlomakpopisa"/>
        <w:numPr>
          <w:ilvl w:val="0"/>
          <w:numId w:val="7"/>
        </w:numPr>
      </w:pPr>
      <w:r>
        <w:t xml:space="preserve">Gordana Delić </w:t>
      </w:r>
      <w:r w:rsidR="001F1829">
        <w:t xml:space="preserve"> ističe ponudu u iznosu od</w:t>
      </w:r>
      <w:r w:rsidR="009B26F1">
        <w:t xml:space="preserve"> </w:t>
      </w:r>
      <w:r w:rsidR="000335F6">
        <w:t>30.800,00 u 09,50</w:t>
      </w:r>
    </w:p>
    <w:p w:rsidR="009B26F1" w:rsidP="000B0BF1" w:rsidRDefault="009B26F1"/>
    <w:p w:rsidRPr="00240030" w:rsidR="000B0BF1" w:rsidP="000B0BF1" w:rsidRDefault="000B0BF1">
      <w:pPr>
        <w:rPr>
          <w:b/>
        </w:rPr>
      </w:pPr>
      <w:r w:rsidRPr="00240030">
        <w:rPr>
          <w:b/>
        </w:rPr>
        <w:t xml:space="preserve">Utvrđuje se da je  </w:t>
      </w:r>
      <w:r w:rsidRPr="00240030" w:rsidR="00240030">
        <w:rPr>
          <w:b/>
        </w:rPr>
        <w:t xml:space="preserve"> Domagoj Ivanović, Zagreb, Stara knežija 20, OIB:42465377553, stekao uvjete za dosudu. </w:t>
      </w:r>
    </w:p>
    <w:p w:rsidR="003D4158" w:rsidP="003D4158" w:rsidRDefault="003D4158"/>
    <w:p w:rsidR="003D4158" w:rsidP="003D4158" w:rsidRDefault="003D4158">
      <w:pPr>
        <w:pStyle w:val="Odlomakpopisa"/>
        <w:numPr>
          <w:ilvl w:val="0"/>
          <w:numId w:val="4"/>
        </w:numPr>
        <w:ind w:left="0" w:firstLine="0"/>
        <w:rPr>
          <w:b/>
        </w:rPr>
      </w:pPr>
      <w:r>
        <w:rPr>
          <w:b/>
        </w:rPr>
        <w:t>411. ETAŽA: 5/10000</w:t>
      </w:r>
      <w:r>
        <w:rPr>
          <w:b/>
        </w:rPr>
        <w:tab/>
      </w:r>
      <w:r>
        <w:rPr>
          <w:b/>
        </w:rPr>
        <w:tab/>
      </w:r>
    </w:p>
    <w:p w:rsidR="003D4158" w:rsidP="003D4158" w:rsidRDefault="003D4158">
      <w:pPr>
        <w:jc w:val="both"/>
      </w:pPr>
      <w:r>
        <w:t>garaža oznake G-62 u podrumu -1 objekta S 2, Jaruščica 5 i 5a, neto korisne površine 11,55 m2, u etažnom elaboratu sve označeno plavom bojom</w:t>
      </w:r>
      <w:r>
        <w:tab/>
      </w:r>
      <w:r>
        <w:tab/>
      </w:r>
    </w:p>
    <w:p w:rsidR="003D4158" w:rsidP="003D4158" w:rsidRDefault="003D4158">
      <w:r>
        <w:t>Na ovom ročištu za dražbu nekretnina se ne može prodati ispod vrijednosti od 27.000,00 kn.</w:t>
      </w:r>
    </w:p>
    <w:p w:rsidR="003D4158" w:rsidP="003D4158" w:rsidRDefault="003D4158">
      <w:pPr>
        <w:pStyle w:val="Odlomakpopisa"/>
        <w:numPr>
          <w:ilvl w:val="0"/>
          <w:numId w:val="7"/>
        </w:numPr>
      </w:pPr>
      <w:r>
        <w:t>Marko Puškarić ističe</w:t>
      </w:r>
      <w:r w:rsidR="00FA2440">
        <w:t xml:space="preserve"> ponudu u iznosu od </w:t>
      </w:r>
    </w:p>
    <w:p w:rsidR="003D4158" w:rsidP="003D4158" w:rsidRDefault="003D4158">
      <w:pPr>
        <w:pStyle w:val="Odlomakpopisa"/>
        <w:numPr>
          <w:ilvl w:val="0"/>
          <w:numId w:val="7"/>
        </w:numPr>
      </w:pPr>
      <w:r>
        <w:t>ARSENIUS d.o.o. istič</w:t>
      </w:r>
      <w:r w:rsidR="00FA2440">
        <w:t xml:space="preserve">e ponudu u iznosu od </w:t>
      </w:r>
      <w:r w:rsidR="000335F6">
        <w:t xml:space="preserve">29.00,00, 33.000,00kn u </w:t>
      </w:r>
      <w:r w:rsidR="009B26F1">
        <w:t xml:space="preserve">, 39,000,00 </w:t>
      </w:r>
      <w:r w:rsidR="00240030">
        <w:t xml:space="preserve">, </w:t>
      </w:r>
      <w:r w:rsidRPr="00240030" w:rsidR="00240030">
        <w:t>45.000,00 kn u 10,16 sati, 49.000,00</w:t>
      </w:r>
      <w:r w:rsidRPr="00240030" w:rsidR="00240030">
        <w:rPr>
          <w:b/>
        </w:rPr>
        <w:t>, 53.000,00 kn u 10,17 sati</w:t>
      </w:r>
      <w:r w:rsidR="00240030">
        <w:rPr>
          <w:b/>
        </w:rPr>
        <w:t xml:space="preserve"> </w:t>
      </w:r>
      <w:r w:rsidR="000335F6">
        <w:t xml:space="preserve"> </w:t>
      </w:r>
    </w:p>
    <w:p w:rsidRPr="00240030" w:rsidR="003D4158" w:rsidP="003D4158" w:rsidRDefault="003D4158">
      <w:pPr>
        <w:pStyle w:val="Odlomakpopisa"/>
        <w:numPr>
          <w:ilvl w:val="0"/>
          <w:numId w:val="7"/>
        </w:numPr>
      </w:pPr>
      <w:r>
        <w:t>Domagoj Ivanović istič</w:t>
      </w:r>
      <w:r w:rsidR="00FA2440">
        <w:t xml:space="preserve">e ponudu </w:t>
      </w:r>
      <w:r w:rsidRPr="000335F6" w:rsidR="00FA2440">
        <w:t xml:space="preserve">u iznosu od </w:t>
      </w:r>
      <w:r w:rsidRPr="000335F6" w:rsidR="000335F6">
        <w:t>27.000,00 kn u 09,51 sati, 31.000,00kn</w:t>
      </w:r>
      <w:r w:rsidR="000335F6">
        <w:rPr>
          <w:b/>
        </w:rPr>
        <w:t xml:space="preserve">  </w:t>
      </w:r>
      <w:r w:rsidRPr="000335F6" w:rsidR="000335F6">
        <w:t>u 09,52 sati,</w:t>
      </w:r>
      <w:r w:rsidR="000335F6">
        <w:rPr>
          <w:b/>
        </w:rPr>
        <w:t xml:space="preserve"> </w:t>
      </w:r>
      <w:r w:rsidRPr="00240030" w:rsidR="000335F6">
        <w:t xml:space="preserve">35.000,00kn u 09,52 </w:t>
      </w:r>
      <w:r w:rsidRPr="00240030" w:rsidR="009B26F1">
        <w:t>, 41.000,00</w:t>
      </w:r>
      <w:r w:rsidR="009B26F1">
        <w:rPr>
          <w:b/>
        </w:rPr>
        <w:t xml:space="preserve"> </w:t>
      </w:r>
    </w:p>
    <w:p w:rsidRPr="00B76A79" w:rsidR="003D4158" w:rsidP="003D4158" w:rsidRDefault="000335F6">
      <w:pPr>
        <w:pStyle w:val="Odlomakpopisa"/>
        <w:numPr>
          <w:ilvl w:val="0"/>
          <w:numId w:val="7"/>
        </w:numPr>
        <w:rPr>
          <w:b/>
        </w:rPr>
      </w:pPr>
      <w:r w:rsidRPr="00240030">
        <w:t>Edo Santini i Ruža</w:t>
      </w:r>
      <w:r w:rsidRPr="00240030" w:rsidR="003D4158">
        <w:t xml:space="preserve"> Santini istič</w:t>
      </w:r>
      <w:r w:rsidRPr="00240030" w:rsidR="00FA2440">
        <w:t>e ponudu u iznosu od</w:t>
      </w:r>
      <w:r w:rsidRPr="00240030" w:rsidR="00240030">
        <w:t xml:space="preserve"> </w:t>
      </w:r>
      <w:r w:rsidRPr="00240030" w:rsidR="009B26F1">
        <w:t>37.000,00kn 10,04, 43.000,00</w:t>
      </w:r>
      <w:r w:rsidRPr="00B76A79" w:rsidR="009B26F1">
        <w:rPr>
          <w:b/>
        </w:rPr>
        <w:t xml:space="preserve"> </w:t>
      </w:r>
      <w:r w:rsidRPr="00240030" w:rsidR="009B26F1">
        <w:t>knu 10.05 sati</w:t>
      </w:r>
      <w:r w:rsidRPr="00240030" w:rsidR="00240030">
        <w:t>, 47.000,00, 51.000,00</w:t>
      </w:r>
      <w:r w:rsidR="00240030">
        <w:rPr>
          <w:b/>
        </w:rPr>
        <w:t xml:space="preserve"> kn  </w:t>
      </w:r>
      <w:r w:rsidRPr="00B76A79" w:rsidR="009B26F1">
        <w:rPr>
          <w:b/>
        </w:rPr>
        <w:t xml:space="preserve"> </w:t>
      </w:r>
    </w:p>
    <w:p w:rsidR="003D4158" w:rsidP="003D4158" w:rsidRDefault="003D4158">
      <w:pPr>
        <w:pStyle w:val="Odlomakpopisa"/>
        <w:numPr>
          <w:ilvl w:val="0"/>
          <w:numId w:val="7"/>
        </w:numPr>
      </w:pPr>
      <w:r>
        <w:t>Ivan Kobaš ističe</w:t>
      </w:r>
      <w:r w:rsidR="00FA2440">
        <w:t xml:space="preserve"> ponudu u iznosu od </w:t>
      </w:r>
    </w:p>
    <w:p w:rsidR="003D4158" w:rsidP="003D4158" w:rsidRDefault="003D4158">
      <w:pPr>
        <w:pStyle w:val="Odlomakpopisa"/>
        <w:numPr>
          <w:ilvl w:val="0"/>
          <w:numId w:val="7"/>
        </w:numPr>
      </w:pPr>
      <w:r>
        <w:t>STUDIO RENTAL d.o.o. ističe</w:t>
      </w:r>
      <w:r w:rsidR="00FA2440">
        <w:t xml:space="preserve"> ponudu u iznosu od </w:t>
      </w:r>
    </w:p>
    <w:p w:rsidR="003D4158" w:rsidP="003D4158" w:rsidRDefault="003D4158">
      <w:pPr>
        <w:pStyle w:val="Odlomakpopisa"/>
        <w:numPr>
          <w:ilvl w:val="0"/>
          <w:numId w:val="7"/>
        </w:numPr>
      </w:pPr>
      <w:r>
        <w:t>Nikola Klaić is</w:t>
      </w:r>
      <w:r w:rsidR="00FA2440">
        <w:t xml:space="preserve">tiče ponudu u visini </w:t>
      </w:r>
      <w:r>
        <w:t xml:space="preserve"> </w:t>
      </w:r>
    </w:p>
    <w:p w:rsidR="00FA2440" w:rsidP="003D4158" w:rsidRDefault="00FA2440">
      <w:pPr>
        <w:pStyle w:val="Odlomakpopisa"/>
        <w:numPr>
          <w:ilvl w:val="0"/>
          <w:numId w:val="7"/>
        </w:numPr>
      </w:pPr>
      <w:r>
        <w:t xml:space="preserve">Tatjana  Mateković ističe ponudu od </w:t>
      </w:r>
    </w:p>
    <w:p w:rsidR="00240030" w:rsidP="00240030" w:rsidRDefault="00240030"/>
    <w:p w:rsidR="00240030" w:rsidP="00240030" w:rsidRDefault="001C6144">
      <w:r w:rsidRPr="001C6144">
        <w:rPr>
          <w:b/>
        </w:rPr>
        <w:t>Utvrđuje se da je</w:t>
      </w:r>
      <w:r>
        <w:t xml:space="preserve">  </w:t>
      </w:r>
      <w:r>
        <w:rPr>
          <w:b/>
        </w:rPr>
        <w:t xml:space="preserve">ARSENIUS d .o.o. Zagreb,  Zagreb, Jaruščica 11, OIB:74301282336, stekao uvjete za dosudu. </w:t>
      </w:r>
    </w:p>
    <w:p w:rsidR="003D4158" w:rsidP="003D4158" w:rsidRDefault="003D4158"/>
    <w:p w:rsidR="003D4158" w:rsidP="003D4158" w:rsidRDefault="003D4158">
      <w:pPr>
        <w:pStyle w:val="Odlomakpopisa"/>
        <w:numPr>
          <w:ilvl w:val="0"/>
          <w:numId w:val="4"/>
        </w:numPr>
        <w:ind w:left="0" w:firstLine="0"/>
        <w:rPr>
          <w:b/>
        </w:rPr>
      </w:pPr>
      <w:r>
        <w:rPr>
          <w:b/>
        </w:rPr>
        <w:t xml:space="preserve">441. ETAŽA: 4/10000  </w:t>
      </w:r>
      <w:r>
        <w:rPr>
          <w:b/>
        </w:rPr>
        <w:tab/>
      </w:r>
    </w:p>
    <w:p w:rsidR="003D4158" w:rsidP="003D4158" w:rsidRDefault="003D4158">
      <w:pPr>
        <w:jc w:val="both"/>
      </w:pPr>
      <w:r>
        <w:t>garaža oznake G-92 u podrumu -1 objekta S 2, Jaruščica 5 i 5a, neto korisne površine 11,18 m2, u etažnom elaboratu sve označeno zelenom bojom</w:t>
      </w:r>
      <w:r>
        <w:tab/>
      </w:r>
      <w:r>
        <w:tab/>
      </w:r>
    </w:p>
    <w:p w:rsidR="003D4158" w:rsidP="003D4158" w:rsidRDefault="003D4158">
      <w:r>
        <w:t>Na ovom ročištu za dražbu nekretnina se ne može prodati ispod vrijednosti od 26.000,00 kn.</w:t>
      </w:r>
    </w:p>
    <w:p w:rsidR="003D4158" w:rsidP="003D4158" w:rsidRDefault="003D4158">
      <w:pPr>
        <w:pStyle w:val="Odlomakpopisa"/>
        <w:numPr>
          <w:ilvl w:val="0"/>
          <w:numId w:val="7"/>
        </w:numPr>
      </w:pPr>
      <w:r>
        <w:t>Marko Puškarić ističe</w:t>
      </w:r>
      <w:r w:rsidR="00BC4B3C">
        <w:t xml:space="preserve"> ponudu u iznosu od </w:t>
      </w:r>
      <w:r>
        <w:t xml:space="preserve">n </w:t>
      </w:r>
    </w:p>
    <w:p w:rsidR="003D4158" w:rsidP="003D4158" w:rsidRDefault="003D4158">
      <w:pPr>
        <w:pStyle w:val="Odlomakpopisa"/>
        <w:numPr>
          <w:ilvl w:val="0"/>
          <w:numId w:val="7"/>
        </w:numPr>
      </w:pPr>
      <w:r>
        <w:t>ARSENIUS d.o.o. is</w:t>
      </w:r>
      <w:r w:rsidR="00BC4B3C">
        <w:t>tiče ponudu u iznosu od</w:t>
      </w:r>
      <w:r w:rsidR="000335F6">
        <w:t xml:space="preserve">28.000,00 </w:t>
      </w:r>
      <w:r w:rsidR="00BC4B3C">
        <w:t xml:space="preserve"> </w:t>
      </w:r>
      <w:r>
        <w:t xml:space="preserve"> kn </w:t>
      </w:r>
      <w:r w:rsidR="000335F6">
        <w:t xml:space="preserve"> u 09,52 sati</w:t>
      </w:r>
      <w:r w:rsidR="00B76A79">
        <w:t xml:space="preserve">, 32.000,00kn u </w:t>
      </w:r>
      <w:r w:rsidRPr="00240030" w:rsidR="00B76A79">
        <w:t>10,05 , 36.000,00 kn u 10.05 sati</w:t>
      </w:r>
      <w:r w:rsidR="00240030">
        <w:rPr>
          <w:b/>
        </w:rPr>
        <w:t>, 40.000,00 kn u 10,17 sati</w:t>
      </w:r>
    </w:p>
    <w:p w:rsidR="003D4158" w:rsidP="003D4158" w:rsidRDefault="003D4158">
      <w:pPr>
        <w:pStyle w:val="Odlomakpopisa"/>
        <w:numPr>
          <w:ilvl w:val="0"/>
          <w:numId w:val="7"/>
        </w:numPr>
      </w:pPr>
      <w:r>
        <w:t>STUDIO RENTAL d.o.o. is</w:t>
      </w:r>
      <w:r w:rsidR="00BC4B3C">
        <w:t xml:space="preserve">tiče ponudu u iznosu od </w:t>
      </w:r>
      <w:r>
        <w:t xml:space="preserve"> kn </w:t>
      </w:r>
    </w:p>
    <w:p w:rsidR="001C6144" w:rsidP="00F60920" w:rsidRDefault="003D4158">
      <w:pPr>
        <w:pStyle w:val="Odlomakpopisa"/>
        <w:numPr>
          <w:ilvl w:val="0"/>
          <w:numId w:val="7"/>
        </w:numPr>
      </w:pPr>
      <w:r>
        <w:t>Gordana Delić ist</w:t>
      </w:r>
      <w:r w:rsidR="000335F6">
        <w:t xml:space="preserve">iče ponudu u iznosu od 26.000,00 u 09,52 </w:t>
      </w:r>
      <w:r w:rsidR="00F60920">
        <w:t>, 30.000,00 K</w:t>
      </w:r>
    </w:p>
    <w:p w:rsidR="001C6144" w:rsidP="00F60920" w:rsidRDefault="001C6144">
      <w:pPr>
        <w:pStyle w:val="Odlomakpopisa"/>
      </w:pPr>
    </w:p>
    <w:p w:rsidR="003D4158" w:rsidP="003D4158" w:rsidRDefault="00B76A79">
      <w:pPr>
        <w:pStyle w:val="Odlomakpopisa"/>
        <w:numPr>
          <w:ilvl w:val="0"/>
          <w:numId w:val="7"/>
        </w:numPr>
      </w:pPr>
      <w:r>
        <w:lastRenderedPageBreak/>
        <w:t xml:space="preserve"> 34.000,0kn u 10</w:t>
      </w:r>
      <w:r w:rsidR="00F60920">
        <w:t>,</w:t>
      </w:r>
      <w:r>
        <w:t>05</w:t>
      </w:r>
      <w:r w:rsidR="001C6144">
        <w:t xml:space="preserve">, 38.000, </w:t>
      </w:r>
      <w:r w:rsidR="00240030">
        <w:t xml:space="preserve">00 kn u 10,17 </w:t>
      </w:r>
      <w:r>
        <w:t xml:space="preserve"> </w:t>
      </w:r>
    </w:p>
    <w:p w:rsidR="003D4158" w:rsidP="00461AFF" w:rsidRDefault="00461AFF">
      <w:pPr>
        <w:pStyle w:val="Odlomakpopisa"/>
        <w:numPr>
          <w:ilvl w:val="0"/>
          <w:numId w:val="7"/>
        </w:numPr>
      </w:pPr>
      <w:r>
        <w:t>Tat</w:t>
      </w:r>
      <w:r w:rsidR="00BC4B3C">
        <w:t>jana Mateković ističe ponudu od</w:t>
      </w:r>
    </w:p>
    <w:p w:rsidR="001C6144" w:rsidP="001C6144" w:rsidRDefault="001C6144">
      <w:pPr>
        <w:pStyle w:val="Odlomakpopisa"/>
      </w:pPr>
    </w:p>
    <w:p w:rsidR="001C6144" w:rsidP="001C6144" w:rsidRDefault="001C6144">
      <w:r w:rsidRPr="001C6144">
        <w:rPr>
          <w:b/>
        </w:rPr>
        <w:t>Utvrđuje se da je</w:t>
      </w:r>
      <w:r>
        <w:t xml:space="preserve">  </w:t>
      </w:r>
      <w:r w:rsidRPr="001C6144">
        <w:rPr>
          <w:b/>
        </w:rPr>
        <w:t xml:space="preserve">ARSENIUS d .o.o. Zagreb,  Zagreb, Jaruščica 11, OIB:74301282336, stekao uvjete za dosudu. </w:t>
      </w:r>
    </w:p>
    <w:p w:rsidR="00B76A79" w:rsidP="00B76A79" w:rsidRDefault="00B76A79"/>
    <w:p w:rsidR="00461AFF" w:rsidP="00461AFF" w:rsidRDefault="00461AFF">
      <w:pPr>
        <w:pStyle w:val="Odlomakpopisa"/>
      </w:pPr>
    </w:p>
    <w:p w:rsidR="003D4158" w:rsidP="003D4158" w:rsidRDefault="003D4158">
      <w:pPr>
        <w:pStyle w:val="Odlomakpopisa"/>
        <w:numPr>
          <w:ilvl w:val="0"/>
          <w:numId w:val="4"/>
        </w:numPr>
        <w:ind w:left="0" w:firstLine="0"/>
        <w:rPr>
          <w:b/>
        </w:rPr>
      </w:pPr>
      <w:r>
        <w:rPr>
          <w:b/>
        </w:rPr>
        <w:t xml:space="preserve">442. ETAŽA: 4/10000  </w:t>
      </w:r>
      <w:r>
        <w:rPr>
          <w:b/>
        </w:rPr>
        <w:tab/>
      </w:r>
      <w:r>
        <w:rPr>
          <w:b/>
        </w:rPr>
        <w:tab/>
      </w:r>
    </w:p>
    <w:p w:rsidR="003D4158" w:rsidP="003D4158" w:rsidRDefault="003D4158">
      <w:pPr>
        <w:jc w:val="both"/>
      </w:pPr>
      <w:r>
        <w:t>garaža oznake G-93 u podrumu -1 objekta S 2, Jaruščica 5 i 5a, neto korisne površine 11,18 m2, u etažnom elaboratu sve označeno crvenom bojom</w:t>
      </w:r>
    </w:p>
    <w:p w:rsidR="003D4158" w:rsidP="003D4158" w:rsidRDefault="003D4158">
      <w:r>
        <w:t>Na ovom ročištu za dražbu nekretnina se ne može prodati ispod vrijednosti od 26.100,00 kn.</w:t>
      </w:r>
    </w:p>
    <w:p w:rsidR="003D4158" w:rsidP="003D4158" w:rsidRDefault="003D4158">
      <w:pPr>
        <w:pStyle w:val="Odlomakpopisa"/>
        <w:numPr>
          <w:ilvl w:val="0"/>
          <w:numId w:val="7"/>
        </w:numPr>
      </w:pPr>
      <w:r>
        <w:t>Marko Puškarić istič</w:t>
      </w:r>
      <w:r w:rsidR="00BC4B3C">
        <w:t xml:space="preserve">e ponudu u iznosu od </w:t>
      </w:r>
    </w:p>
    <w:p w:rsidR="003D4158" w:rsidP="003D4158" w:rsidRDefault="003D4158">
      <w:pPr>
        <w:pStyle w:val="Odlomakpopisa"/>
        <w:numPr>
          <w:ilvl w:val="0"/>
          <w:numId w:val="7"/>
        </w:numPr>
      </w:pPr>
      <w:r>
        <w:t>ARSENIUS d.o.o. istič</w:t>
      </w:r>
      <w:r w:rsidR="00BC4B3C">
        <w:t>e ponudu u iznosu o</w:t>
      </w:r>
      <w:r w:rsidRPr="00457E32" w:rsidR="00BC4B3C">
        <w:rPr>
          <w:b/>
        </w:rPr>
        <w:t xml:space="preserve">d </w:t>
      </w:r>
      <w:r w:rsidRPr="00457E32">
        <w:rPr>
          <w:b/>
        </w:rPr>
        <w:t xml:space="preserve"> </w:t>
      </w:r>
      <w:r w:rsidRPr="00457E32" w:rsidR="0015595C">
        <w:rPr>
          <w:b/>
        </w:rPr>
        <w:t>26.100,00 kn u 10,26 sati</w:t>
      </w:r>
    </w:p>
    <w:p w:rsidR="003D4158" w:rsidP="003D4158" w:rsidRDefault="003D4158">
      <w:pPr>
        <w:pStyle w:val="Odlomakpopisa"/>
        <w:numPr>
          <w:ilvl w:val="0"/>
          <w:numId w:val="7"/>
        </w:numPr>
      </w:pPr>
      <w:r>
        <w:t xml:space="preserve">Tatjana Mateković </w:t>
      </w:r>
      <w:r w:rsidRPr="00FA3DFE">
        <w:t>ističe ponudu u iznosu od</w:t>
      </w:r>
      <w:r w:rsidR="00BC4B3C">
        <w:t xml:space="preserve"> </w:t>
      </w:r>
    </w:p>
    <w:p w:rsidR="003D4158" w:rsidP="003D4158" w:rsidRDefault="003D4158">
      <w:pPr>
        <w:pStyle w:val="Odlomakpopisa"/>
        <w:numPr>
          <w:ilvl w:val="0"/>
          <w:numId w:val="7"/>
        </w:numPr>
      </w:pPr>
      <w:r>
        <w:t>STUDIO RENTAL d.o.o. ističe</w:t>
      </w:r>
      <w:r w:rsidR="00BC4B3C">
        <w:t xml:space="preserve"> ponudu u iznosu od </w:t>
      </w:r>
    </w:p>
    <w:p w:rsidR="003D4158" w:rsidP="003D4158" w:rsidRDefault="003D4158">
      <w:pPr>
        <w:pStyle w:val="Odlomakpopisa"/>
        <w:numPr>
          <w:ilvl w:val="0"/>
          <w:numId w:val="7"/>
        </w:numPr>
      </w:pPr>
      <w:r>
        <w:t>Anđelko Abramović  ističe</w:t>
      </w:r>
      <w:r w:rsidR="0015595C">
        <w:t xml:space="preserve"> ponudu u iznosu od </w:t>
      </w:r>
    </w:p>
    <w:p w:rsidR="00D632EB" w:rsidP="003D4158" w:rsidRDefault="00D632EB">
      <w:pPr>
        <w:pStyle w:val="Odlomakpopisa"/>
        <w:numPr>
          <w:ilvl w:val="0"/>
          <w:numId w:val="7"/>
        </w:numPr>
      </w:pPr>
    </w:p>
    <w:p w:rsidR="00D632EB" w:rsidP="00D632EB" w:rsidRDefault="00D632EB">
      <w:r w:rsidRPr="00D632EB">
        <w:rPr>
          <w:b/>
        </w:rPr>
        <w:t>Utvrđuje se da je</w:t>
      </w:r>
      <w:r>
        <w:t xml:space="preserve">  </w:t>
      </w:r>
      <w:r w:rsidRPr="00D632EB">
        <w:rPr>
          <w:b/>
        </w:rPr>
        <w:t xml:space="preserve">ARSENIUS d .o.o. Zagreb,  Zagreb, Jaruščica 11, OIB:74301282336, stekao uvjete za dosudu. </w:t>
      </w:r>
    </w:p>
    <w:p w:rsidR="00D632EB" w:rsidP="00D632EB" w:rsidRDefault="00D632EB"/>
    <w:p w:rsidR="003D4158" w:rsidP="003D4158" w:rsidRDefault="003D4158">
      <w:pPr>
        <w:rPr>
          <w:b/>
        </w:rPr>
      </w:pPr>
    </w:p>
    <w:p w:rsidR="003D4158" w:rsidP="003D4158" w:rsidRDefault="003D4158">
      <w:pPr>
        <w:pStyle w:val="Odlomakpopisa"/>
        <w:numPr>
          <w:ilvl w:val="0"/>
          <w:numId w:val="4"/>
        </w:numPr>
        <w:ind w:left="0" w:firstLine="0"/>
        <w:rPr>
          <w:b/>
        </w:rPr>
      </w:pPr>
      <w:r>
        <w:rPr>
          <w:b/>
        </w:rPr>
        <w:t>239. ETAŽA: 5/10000</w:t>
      </w:r>
      <w:r>
        <w:rPr>
          <w:b/>
        </w:rPr>
        <w:tab/>
      </w:r>
    </w:p>
    <w:p w:rsidR="003D4158" w:rsidP="003D4158" w:rsidRDefault="003D4158">
      <w:pPr>
        <w:jc w:val="both"/>
      </w:pPr>
      <w:r>
        <w:t>garaža oznake G-132 u podrumu -2 objekta S 2, Jaruščica 5 i 5a, neto korisne površine 11,55 m2, u etažnom elaboratu sve označeno zelenom bojom</w:t>
      </w:r>
      <w:r>
        <w:tab/>
      </w:r>
      <w:r>
        <w:tab/>
      </w:r>
    </w:p>
    <w:p w:rsidR="003D4158" w:rsidP="003D4158" w:rsidRDefault="003D4158">
      <w:r>
        <w:t>Na ovom ročištu za dražbu nekretnina se ne može prodat</w:t>
      </w:r>
      <w:r w:rsidR="00BC4B3C">
        <w:t xml:space="preserve">i ispod vrijednosti od </w:t>
      </w:r>
      <w:r w:rsidR="00457E32">
        <w:t>26.850,00</w:t>
      </w:r>
      <w:r w:rsidR="004B1F1E">
        <w:t xml:space="preserve"> </w:t>
      </w:r>
      <w:r>
        <w:t xml:space="preserve"> kn.</w:t>
      </w:r>
    </w:p>
    <w:p w:rsidR="003D4158" w:rsidP="003D4158" w:rsidRDefault="003D4158">
      <w:pPr>
        <w:pStyle w:val="Odlomakpopisa"/>
        <w:numPr>
          <w:ilvl w:val="0"/>
          <w:numId w:val="7"/>
        </w:numPr>
      </w:pPr>
      <w:r>
        <w:t>Marko Puškarić istič</w:t>
      </w:r>
      <w:r w:rsidR="00BC4B3C">
        <w:t xml:space="preserve">e ponudu u iznosu od </w:t>
      </w:r>
      <w:r>
        <w:t xml:space="preserve"> </w:t>
      </w:r>
    </w:p>
    <w:p w:rsidR="003D4158" w:rsidP="003D4158" w:rsidRDefault="003D4158">
      <w:pPr>
        <w:pStyle w:val="Odlomakpopisa"/>
        <w:numPr>
          <w:ilvl w:val="0"/>
          <w:numId w:val="7"/>
        </w:numPr>
      </w:pPr>
      <w:r>
        <w:t>Tatjana Mateković istič</w:t>
      </w:r>
      <w:r w:rsidR="00BC4B3C">
        <w:t xml:space="preserve">e ponudu u iznosu od </w:t>
      </w:r>
    </w:p>
    <w:p w:rsidR="003D4158" w:rsidP="003D4158" w:rsidRDefault="003D4158">
      <w:pPr>
        <w:pStyle w:val="Odlomakpopisa"/>
        <w:numPr>
          <w:ilvl w:val="0"/>
          <w:numId w:val="7"/>
        </w:numPr>
      </w:pPr>
      <w:r>
        <w:t>STUDIO RENTAL d.o.o. isti</w:t>
      </w:r>
      <w:r w:rsidR="00BC4B3C">
        <w:t>če ponudu u iznosu od</w:t>
      </w:r>
      <w:r w:rsidR="004B1F1E">
        <w:t xml:space="preserve"> 26.850,00 kn u 10,27 sati </w:t>
      </w:r>
    </w:p>
    <w:p w:rsidR="003515D7" w:rsidP="003515D7" w:rsidRDefault="003515D7"/>
    <w:p w:rsidRPr="00F80380" w:rsidR="003515D7" w:rsidP="003515D7" w:rsidRDefault="003515D7">
      <w:pPr>
        <w:rPr>
          <w:b/>
        </w:rPr>
      </w:pPr>
      <w:r w:rsidRPr="00F80380">
        <w:rPr>
          <w:b/>
        </w:rPr>
        <w:t xml:space="preserve">Utvrđuje se da je   STUDIO RENTAL d.o.o.  Novo Čiće, Velika Gorica, Športska 25, OIB:04132278774, stekao uvjete za  dosudu. </w:t>
      </w:r>
    </w:p>
    <w:p w:rsidR="003D4158" w:rsidP="003D4158" w:rsidRDefault="003D4158">
      <w:pPr>
        <w:rPr>
          <w:b/>
        </w:rPr>
      </w:pPr>
    </w:p>
    <w:p w:rsidR="00461AFF" w:rsidP="003D4158" w:rsidRDefault="00461AFF">
      <w:pPr>
        <w:rPr>
          <w:b/>
        </w:rPr>
      </w:pPr>
    </w:p>
    <w:p w:rsidR="003D4158" w:rsidP="003D4158" w:rsidRDefault="003D4158">
      <w:pPr>
        <w:pStyle w:val="Odlomakpopisa"/>
        <w:numPr>
          <w:ilvl w:val="0"/>
          <w:numId w:val="4"/>
        </w:numPr>
        <w:ind w:left="0" w:firstLine="0"/>
        <w:rPr>
          <w:b/>
        </w:rPr>
      </w:pPr>
      <w:r>
        <w:rPr>
          <w:b/>
        </w:rPr>
        <w:t>242. ETAŽA: 5/10000</w:t>
      </w:r>
      <w:r>
        <w:rPr>
          <w:b/>
        </w:rPr>
        <w:tab/>
      </w:r>
      <w:r>
        <w:rPr>
          <w:b/>
        </w:rPr>
        <w:tab/>
      </w:r>
    </w:p>
    <w:p w:rsidR="003D4158" w:rsidP="003D4158" w:rsidRDefault="003D4158">
      <w:pPr>
        <w:jc w:val="both"/>
      </w:pPr>
      <w:r>
        <w:t>garaža oznake G-135 u podrumu -2 objekta S 2, Jaruščica 5 i 5a, neto korisne površine 11,55 m2, u etažnom elaboratu sve označeno žutom bojom</w:t>
      </w:r>
    </w:p>
    <w:p w:rsidR="003D4158" w:rsidP="003D4158" w:rsidRDefault="003D4158">
      <w:r>
        <w:t>Na ovom ročištu za dražbu nekretnina se ne može prodat</w:t>
      </w:r>
      <w:r w:rsidR="00BC4B3C">
        <w:t xml:space="preserve">i ispod vrijednosti od </w:t>
      </w:r>
      <w:r w:rsidR="004B1F1E">
        <w:t>26.950,00 kn .</w:t>
      </w:r>
    </w:p>
    <w:p w:rsidR="003D4158" w:rsidP="003D4158" w:rsidRDefault="003D4158">
      <w:pPr>
        <w:pStyle w:val="Odlomakpopisa"/>
        <w:numPr>
          <w:ilvl w:val="0"/>
          <w:numId w:val="7"/>
        </w:numPr>
      </w:pPr>
      <w:r>
        <w:t>Veronika Grubišić ističe</w:t>
      </w:r>
      <w:r w:rsidR="00BC4B3C">
        <w:t xml:space="preserve"> ponudu </w:t>
      </w:r>
      <w:r w:rsidRPr="00D209A4" w:rsidR="00BC4B3C">
        <w:rPr>
          <w:b/>
        </w:rPr>
        <w:t xml:space="preserve">od </w:t>
      </w:r>
      <w:r w:rsidRPr="00D209A4" w:rsidR="00D209A4">
        <w:rPr>
          <w:b/>
        </w:rPr>
        <w:t>26.950,00 kn u 10,27 sati</w:t>
      </w:r>
      <w:r w:rsidR="00D209A4">
        <w:t xml:space="preserve"> </w:t>
      </w:r>
    </w:p>
    <w:p w:rsidR="003D4158" w:rsidP="003D4158" w:rsidRDefault="003D4158">
      <w:pPr>
        <w:pStyle w:val="Odlomakpopisa"/>
        <w:numPr>
          <w:ilvl w:val="0"/>
          <w:numId w:val="7"/>
        </w:numPr>
      </w:pPr>
      <w:r>
        <w:t>Marko Puškarić ističe</w:t>
      </w:r>
      <w:r w:rsidR="00BC4B3C">
        <w:t xml:space="preserve"> ponudu u iznosu od </w:t>
      </w:r>
    </w:p>
    <w:p w:rsidR="003D4158" w:rsidP="003D4158" w:rsidRDefault="003D4158">
      <w:pPr>
        <w:pStyle w:val="Odlomakpopisa"/>
        <w:numPr>
          <w:ilvl w:val="0"/>
          <w:numId w:val="7"/>
        </w:numPr>
      </w:pPr>
      <w:r>
        <w:t>Tatjana Mateković istič</w:t>
      </w:r>
      <w:r w:rsidR="00BC4B3C">
        <w:t xml:space="preserve">e ponudu u iznosu od </w:t>
      </w:r>
    </w:p>
    <w:p w:rsidR="003D4158" w:rsidP="003D4158" w:rsidRDefault="003D4158">
      <w:pPr>
        <w:pStyle w:val="Odlomakpopisa"/>
        <w:numPr>
          <w:ilvl w:val="0"/>
          <w:numId w:val="7"/>
        </w:numPr>
      </w:pPr>
      <w:r>
        <w:t>STUDIO RENTAL d.o.o. istič</w:t>
      </w:r>
      <w:r w:rsidR="00BC4B3C">
        <w:t xml:space="preserve">e ponudu u iznosu od </w:t>
      </w:r>
      <w:r>
        <w:t xml:space="preserve"> </w:t>
      </w:r>
    </w:p>
    <w:p w:rsidR="003644F1" w:rsidP="003644F1" w:rsidRDefault="003644F1">
      <w:pPr>
        <w:jc w:val="both"/>
        <w:rPr>
          <w:b/>
        </w:rPr>
      </w:pPr>
    </w:p>
    <w:p w:rsidR="003644F1" w:rsidP="003644F1" w:rsidRDefault="003644F1">
      <w:pPr>
        <w:jc w:val="both"/>
        <w:rPr>
          <w:b/>
        </w:rPr>
      </w:pPr>
      <w:r w:rsidRPr="003644F1">
        <w:rPr>
          <w:b/>
        </w:rPr>
        <w:t xml:space="preserve">Utvrđuje se da je  Veronika Grubišić, Zagreb, Ulica Ivice Kičmanovića 22, OIB:10961890432 stekla uvjete za dosudu. </w:t>
      </w:r>
    </w:p>
    <w:p w:rsidR="00717477" w:rsidP="003644F1" w:rsidRDefault="00717477">
      <w:pPr>
        <w:jc w:val="both"/>
        <w:rPr>
          <w:b/>
        </w:rPr>
      </w:pPr>
    </w:p>
    <w:p w:rsidR="00717477" w:rsidP="003644F1" w:rsidRDefault="00717477">
      <w:pPr>
        <w:jc w:val="both"/>
        <w:rPr>
          <w:b/>
        </w:rPr>
      </w:pPr>
    </w:p>
    <w:p w:rsidRPr="003644F1" w:rsidR="00717477" w:rsidP="003644F1" w:rsidRDefault="00717477">
      <w:pPr>
        <w:jc w:val="both"/>
        <w:rPr>
          <w:b/>
        </w:rPr>
      </w:pPr>
    </w:p>
    <w:p w:rsidR="003644F1" w:rsidP="003644F1" w:rsidRDefault="003644F1"/>
    <w:p w:rsidR="003D4158" w:rsidP="003D4158" w:rsidRDefault="003D4158"/>
    <w:p w:rsidR="003D4158" w:rsidP="003D4158" w:rsidRDefault="003D4158">
      <w:pPr>
        <w:pStyle w:val="Odlomakpopisa"/>
        <w:numPr>
          <w:ilvl w:val="0"/>
          <w:numId w:val="4"/>
        </w:numPr>
        <w:ind w:left="0" w:firstLine="0"/>
        <w:rPr>
          <w:b/>
        </w:rPr>
      </w:pPr>
      <w:r>
        <w:rPr>
          <w:b/>
        </w:rPr>
        <w:t xml:space="preserve">250. ETAŽA: 5/10000 </w:t>
      </w:r>
    </w:p>
    <w:p w:rsidR="003D4158" w:rsidP="003D4158" w:rsidRDefault="003D4158">
      <w:pPr>
        <w:jc w:val="both"/>
      </w:pPr>
      <w:r>
        <w:lastRenderedPageBreak/>
        <w:t>garaža oznake G-143 u podrumu -2 objekta S 2, Jaruščica 5 i 5a, neto korisne površine 11,55 m2, u etažnom elaboratu sve označeno žutom bojom</w:t>
      </w:r>
      <w:r>
        <w:tab/>
      </w:r>
      <w:r>
        <w:tab/>
      </w:r>
    </w:p>
    <w:p w:rsidR="003D4158" w:rsidP="003D4158" w:rsidRDefault="003D4158">
      <w:r>
        <w:t>Na ovom ročištu za dražbu nekretnina se ne može prodati ispod vrijednosti od 27.050,00 kn.</w:t>
      </w:r>
    </w:p>
    <w:p w:rsidR="003D4158" w:rsidP="003D4158" w:rsidRDefault="003D4158">
      <w:pPr>
        <w:pStyle w:val="Odlomakpopisa"/>
        <w:numPr>
          <w:ilvl w:val="0"/>
          <w:numId w:val="7"/>
        </w:numPr>
      </w:pPr>
      <w:r>
        <w:t>Marko Puškarić is</w:t>
      </w:r>
      <w:r w:rsidR="00BC4B3C">
        <w:t xml:space="preserve">tiče ponudu u iznosu od </w:t>
      </w:r>
      <w:r>
        <w:t xml:space="preserve"> kn </w:t>
      </w:r>
    </w:p>
    <w:p w:rsidR="003D4158" w:rsidP="003D4158" w:rsidRDefault="003D4158">
      <w:pPr>
        <w:pStyle w:val="Odlomakpopisa"/>
        <w:numPr>
          <w:ilvl w:val="0"/>
          <w:numId w:val="7"/>
        </w:numPr>
      </w:pPr>
      <w:r>
        <w:t>Tatjana Mateković is</w:t>
      </w:r>
      <w:r w:rsidR="00BC4B3C">
        <w:t>tiče ponudu u iznosu od</w:t>
      </w:r>
      <w:r>
        <w:t xml:space="preserve"> </w:t>
      </w:r>
      <w:r w:rsidR="00D209A4">
        <w:t xml:space="preserve"> 27.050,00 </w:t>
      </w:r>
      <w:r>
        <w:t>kn</w:t>
      </w:r>
      <w:r w:rsidR="00D209A4">
        <w:t xml:space="preserve"> u10,28 sati</w:t>
      </w:r>
    </w:p>
    <w:p w:rsidR="003D4158" w:rsidP="003D4158" w:rsidRDefault="003D4158">
      <w:pPr>
        <w:pStyle w:val="Odlomakpopisa"/>
        <w:numPr>
          <w:ilvl w:val="0"/>
          <w:numId w:val="7"/>
        </w:numPr>
      </w:pPr>
      <w:r>
        <w:t>STUDIO RENTAL d.o.o. ist</w:t>
      </w:r>
      <w:r w:rsidR="00BC4B3C">
        <w:t xml:space="preserve">iče ponudu u iznosu od </w:t>
      </w:r>
      <w:r>
        <w:t xml:space="preserve">kn </w:t>
      </w:r>
    </w:p>
    <w:p w:rsidR="00005A20" w:rsidP="00005A20" w:rsidRDefault="00005A20">
      <w:pPr>
        <w:pStyle w:val="Default"/>
        <w:jc w:val="both"/>
        <w:rPr>
          <w:b/>
        </w:rPr>
      </w:pPr>
    </w:p>
    <w:p w:rsidRPr="00005A20" w:rsidR="00005A20" w:rsidP="00005A20" w:rsidRDefault="00005A20">
      <w:pPr>
        <w:pStyle w:val="Default"/>
        <w:jc w:val="both"/>
        <w:rPr>
          <w:b/>
        </w:rPr>
      </w:pPr>
      <w:r>
        <w:rPr>
          <w:b/>
        </w:rPr>
        <w:t xml:space="preserve">Utvrđuje se da je Tatjana Mateković,  Zagreb,  Medveščak 99, OIB:74561760663, stekla  uvjete za dosudu. </w:t>
      </w:r>
    </w:p>
    <w:p w:rsidRPr="00005A20" w:rsidR="00005A20" w:rsidP="00005A20" w:rsidRDefault="00005A20">
      <w:pPr>
        <w:jc w:val="both"/>
        <w:rPr>
          <w:b/>
        </w:rPr>
      </w:pPr>
    </w:p>
    <w:p w:rsidR="003D4158" w:rsidP="003D4158" w:rsidRDefault="003D4158">
      <w:pPr>
        <w:pStyle w:val="Odlomakpopisa"/>
        <w:numPr>
          <w:ilvl w:val="0"/>
          <w:numId w:val="4"/>
        </w:numPr>
        <w:ind w:left="0" w:firstLine="0"/>
        <w:rPr>
          <w:b/>
        </w:rPr>
      </w:pPr>
      <w:r>
        <w:rPr>
          <w:b/>
        </w:rPr>
        <w:t xml:space="preserve">316. ETAŽA: 5/10000  </w:t>
      </w:r>
      <w:r>
        <w:rPr>
          <w:b/>
        </w:rPr>
        <w:tab/>
      </w:r>
      <w:r>
        <w:rPr>
          <w:b/>
        </w:rPr>
        <w:tab/>
      </w:r>
    </w:p>
    <w:p w:rsidR="003D4158" w:rsidP="003D4158" w:rsidRDefault="003D4158">
      <w:pPr>
        <w:jc w:val="both"/>
      </w:pPr>
      <w:r>
        <w:t>garaža oznake G-209 u podrumu -2 objekta S 2, Jaruščica 5 i 5a, neto korisne površine 13,20 m2, u etažnom elaboratu sve označeno crvenom bojom</w:t>
      </w:r>
      <w:r>
        <w:tab/>
      </w:r>
      <w:r>
        <w:tab/>
      </w:r>
    </w:p>
    <w:p w:rsidR="003D4158" w:rsidP="003D4158" w:rsidRDefault="003D4158">
      <w:r>
        <w:t>Na ovom ročištu za dražbu nekretnina se ne može prodati ispod vrijednosti od 30.700,00 kn.</w:t>
      </w:r>
    </w:p>
    <w:p w:rsidR="003D4158" w:rsidP="003D4158" w:rsidRDefault="003D4158">
      <w:pPr>
        <w:pStyle w:val="Odlomakpopisa"/>
        <w:numPr>
          <w:ilvl w:val="0"/>
          <w:numId w:val="7"/>
        </w:numPr>
      </w:pPr>
      <w:r>
        <w:t>Marko Puškarić ističe ponudu u iznosu o</w:t>
      </w:r>
      <w:r w:rsidR="00BC4B3C">
        <w:t xml:space="preserve">d </w:t>
      </w:r>
    </w:p>
    <w:p w:rsidR="003D4158" w:rsidP="003D4158" w:rsidRDefault="003D4158">
      <w:pPr>
        <w:pStyle w:val="Odlomakpopisa"/>
        <w:numPr>
          <w:ilvl w:val="0"/>
          <w:numId w:val="7"/>
        </w:numPr>
      </w:pPr>
      <w:r>
        <w:t xml:space="preserve">Tatjana Mateković </w:t>
      </w:r>
      <w:r w:rsidRPr="00FA3DFE">
        <w:t xml:space="preserve">ističe ponudu u iznosu </w:t>
      </w:r>
      <w:r w:rsidRPr="00D209A4">
        <w:rPr>
          <w:b/>
        </w:rPr>
        <w:t>od</w:t>
      </w:r>
      <w:r w:rsidRPr="00D209A4" w:rsidR="00BC4B3C">
        <w:rPr>
          <w:b/>
        </w:rPr>
        <w:t xml:space="preserve"> </w:t>
      </w:r>
      <w:r w:rsidRPr="00D209A4" w:rsidR="00D209A4">
        <w:rPr>
          <w:b/>
        </w:rPr>
        <w:t>30.700,00 kn u 10,28 sati</w:t>
      </w:r>
      <w:r w:rsidR="00D209A4">
        <w:t xml:space="preserve"> </w:t>
      </w:r>
    </w:p>
    <w:p w:rsidR="003D4158" w:rsidP="003D4158" w:rsidRDefault="003D4158">
      <w:pPr>
        <w:pStyle w:val="Odlomakpopisa"/>
        <w:numPr>
          <w:ilvl w:val="0"/>
          <w:numId w:val="7"/>
        </w:numPr>
      </w:pPr>
      <w:r>
        <w:t xml:space="preserve">STUDIO RENTAL d.o.o. ističe ponudu u iznosu </w:t>
      </w:r>
    </w:p>
    <w:p w:rsidR="0077250E" w:rsidP="0077250E" w:rsidRDefault="0077250E"/>
    <w:p w:rsidRPr="008B3A8A" w:rsidR="0077250E" w:rsidP="0077250E" w:rsidRDefault="0077250E">
      <w:pPr>
        <w:pStyle w:val="Default"/>
        <w:jc w:val="both"/>
        <w:rPr>
          <w:b/>
        </w:rPr>
      </w:pPr>
      <w:r>
        <w:rPr>
          <w:b/>
        </w:rPr>
        <w:t xml:space="preserve">Utvrđuje se da je Tatjana Mateković,  Zagreb,  Medveščak 99, OIB:74561760663, stekla  uvjete za dosudu. </w:t>
      </w:r>
    </w:p>
    <w:p w:rsidRPr="006729FA" w:rsidR="0077250E" w:rsidP="0077250E" w:rsidRDefault="0077250E"/>
    <w:p w:rsidR="003D4158" w:rsidP="003D4158" w:rsidRDefault="003D4158">
      <w:pPr>
        <w:pStyle w:val="Odlomakpopisa"/>
        <w:numPr>
          <w:ilvl w:val="0"/>
          <w:numId w:val="4"/>
        </w:numPr>
        <w:ind w:left="0" w:firstLine="0"/>
        <w:rPr>
          <w:b/>
        </w:rPr>
      </w:pPr>
      <w:r>
        <w:rPr>
          <w:b/>
        </w:rPr>
        <w:t xml:space="preserve">325. ETAŽA: 5/10000  </w:t>
      </w:r>
      <w:r>
        <w:rPr>
          <w:b/>
        </w:rPr>
        <w:tab/>
      </w:r>
      <w:r>
        <w:rPr>
          <w:b/>
        </w:rPr>
        <w:tab/>
      </w:r>
    </w:p>
    <w:p w:rsidR="003D4158" w:rsidP="003D4158" w:rsidRDefault="003D4158">
      <w:pPr>
        <w:jc w:val="both"/>
      </w:pPr>
      <w:r>
        <w:t>garaža oznake G-218 u podrumu -2 objekta S 2, Jaruščica 5 i 5a, neto korisne površine 13,20 m2, u etažnom elaboratu sve označeno plavom bojom</w:t>
      </w:r>
      <w:r>
        <w:tab/>
      </w:r>
      <w:r>
        <w:tab/>
      </w:r>
    </w:p>
    <w:p w:rsidR="003D4158" w:rsidP="003D4158" w:rsidRDefault="003D4158">
      <w:r>
        <w:t>Na ovom ročištu za dražbu nekretnina se ne može prodati ispod vrijednosti od 30.750,00 kn.</w:t>
      </w:r>
    </w:p>
    <w:p w:rsidR="003D4158" w:rsidP="003D4158" w:rsidRDefault="003D4158">
      <w:pPr>
        <w:pStyle w:val="Odlomakpopisa"/>
        <w:numPr>
          <w:ilvl w:val="0"/>
          <w:numId w:val="7"/>
        </w:numPr>
      </w:pPr>
      <w:r>
        <w:t xml:space="preserve">Marko Puškarić ističe ponudu u iznosu od </w:t>
      </w:r>
    </w:p>
    <w:p w:rsidR="003D4158" w:rsidP="003D4158" w:rsidRDefault="003D4158">
      <w:pPr>
        <w:pStyle w:val="Odlomakpopisa"/>
        <w:numPr>
          <w:ilvl w:val="0"/>
          <w:numId w:val="7"/>
        </w:numPr>
      </w:pPr>
      <w:r>
        <w:t xml:space="preserve">Tatjana Mateković </w:t>
      </w:r>
      <w:r w:rsidRPr="00FA3DFE">
        <w:t xml:space="preserve">ističe ponudu u iznosu </w:t>
      </w:r>
    </w:p>
    <w:p w:rsidR="003D4158" w:rsidP="003D4158" w:rsidRDefault="003D4158">
      <w:pPr>
        <w:pStyle w:val="Odlomakpopisa"/>
        <w:numPr>
          <w:ilvl w:val="0"/>
          <w:numId w:val="7"/>
        </w:numPr>
      </w:pPr>
      <w:r>
        <w:t xml:space="preserve">STUDIO RENTAL d.o.o. ističe ponudu u iznosu od kn </w:t>
      </w:r>
    </w:p>
    <w:p w:rsidR="003D4158" w:rsidP="003D4158" w:rsidRDefault="00D209A4">
      <w:pPr>
        <w:pStyle w:val="Odlomakpopisa"/>
        <w:numPr>
          <w:ilvl w:val="0"/>
          <w:numId w:val="7"/>
        </w:numPr>
      </w:pPr>
      <w:r>
        <w:t xml:space="preserve">Igor </w:t>
      </w:r>
      <w:r w:rsidR="003D4158">
        <w:t xml:space="preserve"> Pereković ističe ponudu u visini</w:t>
      </w:r>
      <w:r>
        <w:t xml:space="preserve"> </w:t>
      </w:r>
      <w:r w:rsidRPr="00D209A4">
        <w:rPr>
          <w:b/>
        </w:rPr>
        <w:t xml:space="preserve">30.750,00 </w:t>
      </w:r>
      <w:r w:rsidRPr="00D209A4" w:rsidR="003D4158">
        <w:rPr>
          <w:b/>
        </w:rPr>
        <w:t xml:space="preserve"> kn </w:t>
      </w:r>
      <w:r w:rsidRPr="00D209A4">
        <w:rPr>
          <w:b/>
        </w:rPr>
        <w:t xml:space="preserve"> u 10,28 sati</w:t>
      </w:r>
      <w:r>
        <w:t xml:space="preserve"> </w:t>
      </w:r>
    </w:p>
    <w:p w:rsidR="0077250E" w:rsidP="0077250E" w:rsidRDefault="0077250E"/>
    <w:p w:rsidRPr="0077250E" w:rsidR="0077250E" w:rsidP="0077250E" w:rsidRDefault="0077250E">
      <w:pPr>
        <w:rPr>
          <w:b/>
        </w:rPr>
      </w:pPr>
      <w:r w:rsidRPr="0077250E">
        <w:rPr>
          <w:b/>
        </w:rPr>
        <w:t>Utvrđuje se da je Igor Pereković,  Zagreb, Kupinečki Kraljevec,  Kraljevečki brijegi 105, OIB:05606652167,  stekao uvjete za dosudu.</w:t>
      </w:r>
    </w:p>
    <w:p w:rsidR="003D4158" w:rsidP="003D4158" w:rsidRDefault="003D4158"/>
    <w:p w:rsidR="003D4158" w:rsidP="003D4158" w:rsidRDefault="003D4158">
      <w:pPr>
        <w:pStyle w:val="Odlomakpopisa"/>
        <w:numPr>
          <w:ilvl w:val="0"/>
          <w:numId w:val="4"/>
        </w:numPr>
        <w:ind w:left="0" w:firstLine="0"/>
        <w:rPr>
          <w:b/>
        </w:rPr>
      </w:pPr>
      <w:r>
        <w:rPr>
          <w:b/>
        </w:rPr>
        <w:t xml:space="preserve">326. ETAŽA: 5/10000  </w:t>
      </w:r>
      <w:r>
        <w:rPr>
          <w:b/>
        </w:rPr>
        <w:tab/>
      </w:r>
    </w:p>
    <w:p w:rsidR="003D4158" w:rsidP="003D4158" w:rsidRDefault="003D4158">
      <w:pPr>
        <w:jc w:val="both"/>
      </w:pPr>
      <w:r>
        <w:t>garaža oznake G-219 u podrumu -2 objekta S 2, Jaruščica 5 i 5a, neto korisne površine 13,20 m2, u etažnom elaboratu sve označeno žutom bojom</w:t>
      </w:r>
      <w:r>
        <w:tab/>
      </w:r>
      <w:r>
        <w:tab/>
      </w:r>
    </w:p>
    <w:p w:rsidR="003D4158" w:rsidP="003D4158" w:rsidRDefault="003D4158">
      <w:r>
        <w:t>Na ovom ročištu za dražbu nekretnina se ne može prodati ispod vrijednosti od 30.850,00 kn.</w:t>
      </w:r>
    </w:p>
    <w:p w:rsidR="003D4158" w:rsidP="003D4158" w:rsidRDefault="003D4158">
      <w:pPr>
        <w:pStyle w:val="Odlomakpopisa"/>
        <w:numPr>
          <w:ilvl w:val="0"/>
          <w:numId w:val="7"/>
        </w:numPr>
      </w:pPr>
      <w:r>
        <w:t xml:space="preserve">Marko Puškarić ističe ponudu u iznosu od kn </w:t>
      </w:r>
    </w:p>
    <w:p w:rsidR="003D4158" w:rsidP="003D4158" w:rsidRDefault="003D4158">
      <w:pPr>
        <w:pStyle w:val="Odlomakpopisa"/>
        <w:numPr>
          <w:ilvl w:val="0"/>
          <w:numId w:val="7"/>
        </w:numPr>
      </w:pPr>
      <w:r>
        <w:t xml:space="preserve">Tatjana Mateković </w:t>
      </w:r>
      <w:r w:rsidRPr="00386F96">
        <w:t xml:space="preserve">ističe ponudu u </w:t>
      </w:r>
      <w:r w:rsidRPr="00D209A4">
        <w:rPr>
          <w:b/>
        </w:rPr>
        <w:t>iznosu</w:t>
      </w:r>
      <w:r w:rsidRPr="00D209A4" w:rsidR="00D209A4">
        <w:rPr>
          <w:b/>
        </w:rPr>
        <w:t>30.850,00</w:t>
      </w:r>
      <w:r w:rsidRPr="00D209A4">
        <w:rPr>
          <w:b/>
        </w:rPr>
        <w:t xml:space="preserve"> kn</w:t>
      </w:r>
      <w:r w:rsidRPr="00D209A4" w:rsidR="00D209A4">
        <w:rPr>
          <w:b/>
        </w:rPr>
        <w:t xml:space="preserve"> u10,29 sati</w:t>
      </w:r>
      <w:r w:rsidR="00D209A4">
        <w:t xml:space="preserve"> </w:t>
      </w:r>
    </w:p>
    <w:p w:rsidR="003D4158" w:rsidP="003D4158" w:rsidRDefault="003D4158">
      <w:pPr>
        <w:pStyle w:val="Odlomakpopisa"/>
        <w:numPr>
          <w:ilvl w:val="0"/>
          <w:numId w:val="7"/>
        </w:numPr>
      </w:pPr>
      <w:r>
        <w:t xml:space="preserve">STUDIO RENTAL d.o.o. ističe ponudu u iznosu kn </w:t>
      </w:r>
    </w:p>
    <w:p w:rsidR="0077250E" w:rsidP="0077250E" w:rsidRDefault="0077250E"/>
    <w:p w:rsidR="0077250E" w:rsidP="0077250E" w:rsidRDefault="0077250E">
      <w:pPr>
        <w:pStyle w:val="Default"/>
        <w:jc w:val="both"/>
        <w:rPr>
          <w:b/>
        </w:rPr>
      </w:pPr>
      <w:r>
        <w:rPr>
          <w:b/>
        </w:rPr>
        <w:t xml:space="preserve">Utvrđuje se da je Tatjana Mateković,  Zagreb,  Medveščak 99, OIB:74561760663, stekla  uvjete za dosudu. </w:t>
      </w:r>
    </w:p>
    <w:p w:rsidR="00E472D8" w:rsidP="0077250E" w:rsidRDefault="00E472D8">
      <w:pPr>
        <w:pStyle w:val="Default"/>
        <w:jc w:val="both"/>
        <w:rPr>
          <w:b/>
        </w:rPr>
      </w:pPr>
    </w:p>
    <w:p w:rsidR="00E472D8" w:rsidP="0077250E" w:rsidRDefault="00E472D8">
      <w:pPr>
        <w:pStyle w:val="Default"/>
        <w:jc w:val="both"/>
        <w:rPr>
          <w:b/>
        </w:rPr>
      </w:pPr>
    </w:p>
    <w:p w:rsidR="00E472D8" w:rsidP="0077250E" w:rsidRDefault="00E472D8">
      <w:pPr>
        <w:pStyle w:val="Default"/>
        <w:jc w:val="both"/>
        <w:rPr>
          <w:b/>
        </w:rPr>
      </w:pPr>
    </w:p>
    <w:p w:rsidR="00F60920" w:rsidP="0077250E" w:rsidRDefault="00F60920">
      <w:pPr>
        <w:pStyle w:val="Default"/>
        <w:jc w:val="both"/>
        <w:rPr>
          <w:b/>
        </w:rPr>
      </w:pPr>
    </w:p>
    <w:p w:rsidRPr="008B3A8A" w:rsidR="00E472D8" w:rsidP="0077250E" w:rsidRDefault="00E472D8">
      <w:pPr>
        <w:pStyle w:val="Default"/>
        <w:jc w:val="both"/>
        <w:rPr>
          <w:b/>
        </w:rPr>
      </w:pPr>
    </w:p>
    <w:p w:rsidRPr="006729FA" w:rsidR="0077250E" w:rsidP="0077250E" w:rsidRDefault="0077250E"/>
    <w:p w:rsidRPr="00EB77E8" w:rsidR="0077250E" w:rsidP="0077250E" w:rsidRDefault="0077250E">
      <w:pPr>
        <w:jc w:val="both"/>
        <w:rPr>
          <w:b/>
        </w:rPr>
      </w:pPr>
    </w:p>
    <w:p w:rsidR="003D4158" w:rsidP="003D4158" w:rsidRDefault="003D4158">
      <w:pPr>
        <w:pStyle w:val="Odlomakpopisa"/>
        <w:numPr>
          <w:ilvl w:val="0"/>
          <w:numId w:val="4"/>
        </w:numPr>
        <w:ind w:left="0" w:firstLine="0"/>
        <w:rPr>
          <w:b/>
        </w:rPr>
      </w:pPr>
      <w:r>
        <w:rPr>
          <w:b/>
        </w:rPr>
        <w:lastRenderedPageBreak/>
        <w:t xml:space="preserve">327. ETAŽA: 5/10000  </w:t>
      </w:r>
    </w:p>
    <w:p w:rsidR="003D4158" w:rsidP="003D4158" w:rsidRDefault="003D4158">
      <w:pPr>
        <w:jc w:val="both"/>
      </w:pPr>
      <w:r>
        <w:t>garaža oznake G-220 u podrumu -2 objekta S 2, Jaruščica 5 i 5a, neto korisne površine 13,05 m2, u etažnom elaboratu sve označeno zelenom bojom</w:t>
      </w:r>
      <w:r>
        <w:tab/>
      </w:r>
      <w:r>
        <w:tab/>
      </w:r>
    </w:p>
    <w:p w:rsidR="003D4158" w:rsidP="003D4158" w:rsidRDefault="003D4158">
      <w:r>
        <w:t>Na ovom ročištu za dražbu nekretnina se ne može prodati ispod vrijednosti od</w:t>
      </w:r>
      <w:r w:rsidR="00D209A4">
        <w:t xml:space="preserve"> 30.350,00</w:t>
      </w:r>
      <w:r>
        <w:t xml:space="preserve"> kn.</w:t>
      </w:r>
    </w:p>
    <w:p w:rsidRPr="00D632EB" w:rsidR="003D4158" w:rsidP="003D4158" w:rsidRDefault="003D4158">
      <w:pPr>
        <w:pStyle w:val="Odlomakpopisa"/>
        <w:numPr>
          <w:ilvl w:val="0"/>
          <w:numId w:val="7"/>
        </w:numPr>
        <w:rPr>
          <w:b/>
        </w:rPr>
      </w:pPr>
      <w:r>
        <w:t>Marko Pušk</w:t>
      </w:r>
      <w:r w:rsidR="00BC4B3C">
        <w:t xml:space="preserve">arić ističe ponudu u iznosu </w:t>
      </w:r>
      <w:r w:rsidRPr="00D632EB" w:rsidR="00BC4B3C">
        <w:rPr>
          <w:b/>
        </w:rPr>
        <w:t xml:space="preserve">od </w:t>
      </w:r>
      <w:r w:rsidRPr="00D632EB" w:rsidR="00D632EB">
        <w:rPr>
          <w:b/>
        </w:rPr>
        <w:t xml:space="preserve">30.350,00 n u 10,29 sati </w:t>
      </w:r>
    </w:p>
    <w:p w:rsidR="003D4158" w:rsidP="003D4158" w:rsidRDefault="003D4158">
      <w:pPr>
        <w:pStyle w:val="Odlomakpopisa"/>
        <w:numPr>
          <w:ilvl w:val="0"/>
          <w:numId w:val="7"/>
        </w:numPr>
      </w:pPr>
      <w:r>
        <w:t xml:space="preserve">Tatjana Mateković </w:t>
      </w:r>
      <w:r w:rsidRPr="00FA3DFE">
        <w:t>ističe ponudu u iznosu od</w:t>
      </w:r>
    </w:p>
    <w:p w:rsidR="003D4158" w:rsidP="003D4158" w:rsidRDefault="003D4158">
      <w:pPr>
        <w:pStyle w:val="Odlomakpopisa"/>
        <w:numPr>
          <w:ilvl w:val="0"/>
          <w:numId w:val="7"/>
        </w:numPr>
      </w:pPr>
      <w:r>
        <w:t>STUDIO RENTAL d</w:t>
      </w:r>
      <w:r w:rsidR="00BC4B3C">
        <w:t>.o.o. ističe ponudu u iznosu od</w:t>
      </w:r>
    </w:p>
    <w:p w:rsidR="00FB2CFE" w:rsidP="00FB2CFE" w:rsidRDefault="00FB2CFE">
      <w:pPr>
        <w:pStyle w:val="Odlomakpopisa"/>
      </w:pPr>
    </w:p>
    <w:p w:rsidRPr="00FB2CFE" w:rsidR="00FB2CFE" w:rsidP="00FB2CFE" w:rsidRDefault="00FB2CFE">
      <w:pPr>
        <w:rPr>
          <w:b/>
        </w:rPr>
      </w:pPr>
      <w:r w:rsidRPr="00FB2CFE">
        <w:rPr>
          <w:b/>
        </w:rPr>
        <w:t>Utvrđuje se da je  Marko Puškarić, Zagreb, U</w:t>
      </w:r>
      <w:r w:rsidR="00323D2F">
        <w:rPr>
          <w:b/>
        </w:rPr>
        <w:t>lica K</w:t>
      </w:r>
      <w:r w:rsidRPr="00FB2CFE">
        <w:rPr>
          <w:b/>
        </w:rPr>
        <w:t xml:space="preserve">arla Metikoša  9,OIB:39856737787,   stekao uvjete za  dosudu. </w:t>
      </w:r>
    </w:p>
    <w:p w:rsidR="00FB2CFE" w:rsidP="00FB2CFE" w:rsidRDefault="00FB2CFE">
      <w:pPr>
        <w:pStyle w:val="Odlomakpopisa"/>
      </w:pPr>
    </w:p>
    <w:p w:rsidR="003D4158" w:rsidP="003D4158" w:rsidRDefault="003D4158">
      <w:pPr>
        <w:overflowPunct w:val="false"/>
        <w:autoSpaceDE w:val="false"/>
        <w:autoSpaceDN w:val="false"/>
        <w:adjustRightInd w:val="false"/>
        <w:jc w:val="both"/>
        <w:textAlignment w:val="baseline"/>
        <w:rPr>
          <w:b/>
        </w:rPr>
      </w:pPr>
      <w:r>
        <w:rPr>
          <w:b/>
        </w:rPr>
        <w:t>OBJEKAT S-4, Jaruščica 11, Zk.ul.50267. Blato Novo</w:t>
      </w:r>
    </w:p>
    <w:p w:rsidR="003D4158" w:rsidP="003D4158" w:rsidRDefault="003D4158"/>
    <w:p w:rsidRPr="00FD0824" w:rsidR="003D4158" w:rsidP="003D4158" w:rsidRDefault="003D4158">
      <w:pPr>
        <w:pStyle w:val="Odlomakpopisa"/>
        <w:numPr>
          <w:ilvl w:val="0"/>
          <w:numId w:val="4"/>
        </w:numPr>
        <w:ind w:left="709" w:hanging="709"/>
        <w:rPr>
          <w:b/>
        </w:rPr>
      </w:pPr>
      <w:r w:rsidRPr="00FD0824">
        <w:rPr>
          <w:b/>
        </w:rPr>
        <w:t xml:space="preserve">49. ETAŽA: 8/10000  </w:t>
      </w:r>
    </w:p>
    <w:p w:rsidR="003D4158" w:rsidP="003D4158" w:rsidRDefault="003D4158">
      <w:pPr>
        <w:jc w:val="both"/>
      </w:pPr>
      <w:r>
        <w:t>garažno parkirno mjesto oznake P 49, u podrumu objekta S 4, neto korisne površine 11,05 m2, u etažnom elaboratu sve označeno crvenom bojom</w:t>
      </w:r>
      <w:r>
        <w:tab/>
      </w:r>
      <w:r>
        <w:tab/>
      </w:r>
    </w:p>
    <w:p w:rsidR="003D4158" w:rsidP="003D4158" w:rsidRDefault="003D4158">
      <w:r>
        <w:t>Na ovom ročištu za dražbu nekretnina se ne može prodati ispod vrijednosti od 19.500,00 kn.</w:t>
      </w:r>
    </w:p>
    <w:p w:rsidR="003D4158" w:rsidP="003D4158" w:rsidRDefault="003D4158">
      <w:pPr>
        <w:pStyle w:val="Odlomakpopisa"/>
        <w:numPr>
          <w:ilvl w:val="0"/>
          <w:numId w:val="7"/>
        </w:numPr>
      </w:pPr>
      <w:r>
        <w:t>Marko Puškarić is</w:t>
      </w:r>
      <w:r w:rsidR="00323D2F">
        <w:t xml:space="preserve">tiče ponudu u iznosu od  </w:t>
      </w:r>
      <w:r>
        <w:t xml:space="preserve"> kn</w:t>
      </w:r>
    </w:p>
    <w:p w:rsidR="003D4158" w:rsidP="003D4158" w:rsidRDefault="003D4158">
      <w:pPr>
        <w:pStyle w:val="Odlomakpopisa"/>
        <w:numPr>
          <w:ilvl w:val="0"/>
          <w:numId w:val="7"/>
        </w:numPr>
      </w:pPr>
      <w:r>
        <w:t xml:space="preserve">Anto Perić ističe ponudu u iznosu </w:t>
      </w:r>
    </w:p>
    <w:p w:rsidR="003D4158" w:rsidP="003D4158" w:rsidRDefault="003D4158">
      <w:pPr>
        <w:pStyle w:val="Odlomakpopisa"/>
        <w:numPr>
          <w:ilvl w:val="0"/>
          <w:numId w:val="7"/>
        </w:numPr>
      </w:pPr>
      <w:r>
        <w:t xml:space="preserve">Boris Jurić ističe ponudu u iznosu od </w:t>
      </w:r>
    </w:p>
    <w:p w:rsidR="003D4158" w:rsidP="003D4158" w:rsidRDefault="003D4158">
      <w:pPr>
        <w:pStyle w:val="Odlomakpopisa"/>
        <w:numPr>
          <w:ilvl w:val="0"/>
          <w:numId w:val="7"/>
        </w:numPr>
      </w:pPr>
      <w:r>
        <w:t xml:space="preserve">Vladimir Vrhovec ističe ponudu od </w:t>
      </w:r>
      <w:r w:rsidR="00525CBD">
        <w:t xml:space="preserve"> 21.050,00kn</w:t>
      </w:r>
      <w:r w:rsidR="00461815">
        <w:t>,</w:t>
      </w:r>
      <w:r w:rsidR="00525CBD">
        <w:t xml:space="preserve"> </w:t>
      </w:r>
      <w:r w:rsidR="00461815">
        <w:t xml:space="preserve">31.500,0kn </w:t>
      </w:r>
      <w:r w:rsidR="002D5E2E">
        <w:t xml:space="preserve">, 35.500m00 11,11, 39.500,00 kn </w:t>
      </w:r>
    </w:p>
    <w:p w:rsidR="003D4158" w:rsidP="003D4158" w:rsidRDefault="003D4158">
      <w:pPr>
        <w:pStyle w:val="Odlomakpopisa"/>
        <w:numPr>
          <w:ilvl w:val="0"/>
          <w:numId w:val="7"/>
        </w:numPr>
      </w:pPr>
      <w:r>
        <w:t xml:space="preserve">CENTAR VIZIJA d.o.o. ističe ponudu u iznosu od </w:t>
      </w:r>
    </w:p>
    <w:p w:rsidR="003D4158" w:rsidP="003D4158" w:rsidRDefault="003D4158">
      <w:pPr>
        <w:pStyle w:val="Odlomakpopisa"/>
        <w:numPr>
          <w:ilvl w:val="0"/>
          <w:numId w:val="7"/>
        </w:numPr>
      </w:pPr>
      <w:r>
        <w:t xml:space="preserve">STUDIO RENTAL d.o.o. ističe ponudu u iznosu </w:t>
      </w:r>
      <w:r w:rsidR="00323D2F">
        <w:t xml:space="preserve">19.500,00 kn u 10,38 sati </w:t>
      </w:r>
      <w:r w:rsidR="00461815">
        <w:t xml:space="preserve">, </w:t>
      </w:r>
      <w:r w:rsidR="00525CBD">
        <w:t xml:space="preserve"> 23.500,00 , 27.500,00 </w:t>
      </w:r>
    </w:p>
    <w:p w:rsidR="003D4158" w:rsidP="003D4158" w:rsidRDefault="003D4158">
      <w:pPr>
        <w:pStyle w:val="Odlomakpopisa"/>
        <w:numPr>
          <w:ilvl w:val="0"/>
          <w:numId w:val="7"/>
        </w:numPr>
        <w:rPr>
          <w:b/>
        </w:rPr>
      </w:pPr>
      <w:r>
        <w:t xml:space="preserve">Danijela Kovač ističe </w:t>
      </w:r>
      <w:r w:rsidR="00917054">
        <w:t xml:space="preserve">ponudu u visini </w:t>
      </w:r>
      <w:r w:rsidR="00525CBD">
        <w:t xml:space="preserve"> 25.500,00 </w:t>
      </w:r>
      <w:r w:rsidRPr="00525CBD" w:rsidR="00525CBD">
        <w:rPr>
          <w:b/>
        </w:rPr>
        <w:t xml:space="preserve">, </w:t>
      </w:r>
      <w:r w:rsidRPr="00461815" w:rsidR="00525CBD">
        <w:t xml:space="preserve">29.500,00 kn u 10,48 sati </w:t>
      </w:r>
      <w:r w:rsidRPr="00461815" w:rsidR="00461815">
        <w:t>,</w:t>
      </w:r>
      <w:r w:rsidR="00461815">
        <w:t xml:space="preserve"> </w:t>
      </w:r>
      <w:r w:rsidRPr="002D5E2E" w:rsidR="00461815">
        <w:t>33.500,00 kn u 11,01 sati</w:t>
      </w:r>
      <w:r w:rsidRPr="002D5E2E" w:rsidR="002D5E2E">
        <w:t>, 37.500,00 kn u 11,11 sati</w:t>
      </w:r>
      <w:r w:rsidR="002D5E2E">
        <w:rPr>
          <w:b/>
        </w:rPr>
        <w:t xml:space="preserve"> , 41.500,00 kn  u 11.11 sati</w:t>
      </w:r>
    </w:p>
    <w:p w:rsidR="002D5E2E" w:rsidP="002D5E2E" w:rsidRDefault="002D5E2E">
      <w:pPr>
        <w:rPr>
          <w:b/>
        </w:rPr>
      </w:pPr>
    </w:p>
    <w:p w:rsidRPr="002D5E2E" w:rsidR="002D5E2E" w:rsidP="002D5E2E" w:rsidRDefault="002D5E2E">
      <w:pPr>
        <w:rPr>
          <w:b/>
        </w:rPr>
      </w:pPr>
      <w:r>
        <w:rPr>
          <w:b/>
        </w:rPr>
        <w:t xml:space="preserve">Utvrđuje se  da je  </w:t>
      </w:r>
      <w:r w:rsidR="00DF63F3">
        <w:rPr>
          <w:b/>
        </w:rPr>
        <w:t xml:space="preserve"> </w:t>
      </w:r>
      <w:r w:rsidR="00A6024F">
        <w:rPr>
          <w:b/>
        </w:rPr>
        <w:t>Danijela Kovač,</w:t>
      </w:r>
      <w:r w:rsidR="00191B3A">
        <w:rPr>
          <w:b/>
        </w:rPr>
        <w:t xml:space="preserve"> Zagreb,  Jruščica 11</w:t>
      </w:r>
      <w:r w:rsidR="00A6024F">
        <w:rPr>
          <w:b/>
        </w:rPr>
        <w:t xml:space="preserve"> </w:t>
      </w:r>
      <w:r>
        <w:rPr>
          <w:b/>
        </w:rPr>
        <w:t xml:space="preserve"> OIB:</w:t>
      </w:r>
      <w:r w:rsidR="00191B3A">
        <w:rPr>
          <w:b/>
        </w:rPr>
        <w:t>85007284033</w:t>
      </w:r>
      <w:r>
        <w:rPr>
          <w:b/>
        </w:rPr>
        <w:t xml:space="preserve">  stekla uvjete za dosudu. </w:t>
      </w:r>
    </w:p>
    <w:p w:rsidR="00525CBD" w:rsidP="00525CBD" w:rsidRDefault="00525CBD"/>
    <w:p w:rsidR="003D4158" w:rsidP="003D4158" w:rsidRDefault="003D4158">
      <w:pPr>
        <w:pStyle w:val="Odlomakpopisa"/>
        <w:numPr>
          <w:ilvl w:val="0"/>
          <w:numId w:val="4"/>
        </w:numPr>
        <w:ind w:left="0" w:firstLine="0"/>
        <w:rPr>
          <w:b/>
        </w:rPr>
      </w:pPr>
      <w:r>
        <w:rPr>
          <w:b/>
        </w:rPr>
        <w:t xml:space="preserve">50. ETAŽA: 8/10000  </w:t>
      </w:r>
      <w:r>
        <w:rPr>
          <w:b/>
        </w:rPr>
        <w:tab/>
      </w:r>
    </w:p>
    <w:p w:rsidR="003D4158" w:rsidP="003D4158" w:rsidRDefault="003D4158">
      <w:pPr>
        <w:jc w:val="both"/>
      </w:pPr>
      <w:r>
        <w:t>garažno parkirno mjesto oznake P 50, u podrumu objekta S 4, neto korisne površine 11,34 m2, u etažnom elaboratu sve označeno plavom bojom</w:t>
      </w:r>
      <w:r>
        <w:tab/>
      </w:r>
      <w:r>
        <w:tab/>
      </w:r>
    </w:p>
    <w:p w:rsidR="003D4158" w:rsidP="003D4158" w:rsidRDefault="003D4158">
      <w:r>
        <w:t>Na ovom ročištu za dražbu nekretnina se ne može prodati ispod vrijednosti od 20.000,00 kn.</w:t>
      </w:r>
    </w:p>
    <w:p w:rsidR="003D4158" w:rsidP="003D4158" w:rsidRDefault="003D4158">
      <w:pPr>
        <w:pStyle w:val="Odlomakpopisa"/>
        <w:numPr>
          <w:ilvl w:val="0"/>
          <w:numId w:val="7"/>
        </w:numPr>
      </w:pPr>
      <w:r>
        <w:t>Marko Puškarić ističe</w:t>
      </w:r>
      <w:r w:rsidR="00917054">
        <w:t xml:space="preserve"> ponudu u iznosu od </w:t>
      </w:r>
    </w:p>
    <w:p w:rsidR="003D4158" w:rsidP="003D4158" w:rsidRDefault="003D4158">
      <w:pPr>
        <w:pStyle w:val="Odlomakpopisa"/>
        <w:numPr>
          <w:ilvl w:val="0"/>
          <w:numId w:val="7"/>
        </w:numPr>
      </w:pPr>
      <w:r>
        <w:t>Krunoslav Kovač istič</w:t>
      </w:r>
      <w:r w:rsidR="00917054">
        <w:t xml:space="preserve">e ponudu u iznosu od </w:t>
      </w:r>
      <w:r w:rsidR="00525CBD">
        <w:t>30.000,00 kn u 10,49</w:t>
      </w:r>
      <w:r>
        <w:t xml:space="preserve"> </w:t>
      </w:r>
    </w:p>
    <w:p w:rsidR="003D4158" w:rsidP="003D4158" w:rsidRDefault="003D4158">
      <w:pPr>
        <w:pStyle w:val="Odlomakpopisa"/>
        <w:numPr>
          <w:ilvl w:val="0"/>
          <w:numId w:val="7"/>
        </w:numPr>
      </w:pPr>
      <w:r>
        <w:t>Zlata Piler istič</w:t>
      </w:r>
      <w:r w:rsidR="00917054">
        <w:t xml:space="preserve">e ponudu u iznosu </w:t>
      </w:r>
      <w:r w:rsidRPr="00525CBD" w:rsidR="00917054">
        <w:t>od</w:t>
      </w:r>
      <w:r w:rsidRPr="00525CBD" w:rsidR="00AB598E">
        <w:t xml:space="preserve"> 20.000,00 kn u   10,38 sati</w:t>
      </w:r>
      <w:r w:rsidR="00AB598E">
        <w:t xml:space="preserve"> </w:t>
      </w:r>
      <w:r w:rsidR="00525CBD">
        <w:t xml:space="preserve">, 24. 28.000,00, </w:t>
      </w:r>
      <w:r w:rsidRPr="00461815" w:rsidR="00525CBD">
        <w:t>32.000,0 0kn u 10,50 sati</w:t>
      </w:r>
      <w:r w:rsidR="00525CBD">
        <w:t xml:space="preserve"> </w:t>
      </w:r>
      <w:r w:rsidR="00461815">
        <w:t>, 36.000,00 kn u 11,02 sati, 40.000,00 kn u 11,02 sati</w:t>
      </w:r>
      <w:r w:rsidR="002D5E2E">
        <w:t xml:space="preserve">, </w:t>
      </w:r>
      <w:r w:rsidRPr="002D5E2E" w:rsidR="002D5E2E">
        <w:rPr>
          <w:b/>
        </w:rPr>
        <w:t>44.000,00 kn u 11.12 sati</w:t>
      </w:r>
      <w:r w:rsidR="002D5E2E">
        <w:t xml:space="preserve"> </w:t>
      </w:r>
      <w:r w:rsidR="00442900">
        <w:t>, 48.000,00 kn u 11,20</w:t>
      </w:r>
    </w:p>
    <w:p w:rsidR="003D4158" w:rsidP="003D4158" w:rsidRDefault="003D4158">
      <w:pPr>
        <w:pStyle w:val="Odlomakpopisa"/>
        <w:numPr>
          <w:ilvl w:val="0"/>
          <w:numId w:val="7"/>
        </w:numPr>
      </w:pPr>
      <w:r>
        <w:t xml:space="preserve">Nataša Vučinić </w:t>
      </w:r>
      <w:r w:rsidRPr="00386F96">
        <w:t>ističe ponudu u iznosu od</w:t>
      </w:r>
      <w:r w:rsidR="00917054">
        <w:t xml:space="preserve"> </w:t>
      </w:r>
      <w:r w:rsidR="00525CBD">
        <w:t xml:space="preserve"> 22.000,00k , 26.000,00,</w:t>
      </w:r>
      <w:r w:rsidR="00461815">
        <w:t>, 34.000,00 u 11,01, 38.000,00 kn</w:t>
      </w:r>
      <w:r w:rsidRPr="002D5E2E" w:rsidR="00461815">
        <w:rPr>
          <w:b/>
        </w:rPr>
        <w:t xml:space="preserve">, </w:t>
      </w:r>
      <w:r w:rsidRPr="002D5E2E" w:rsidR="00461815">
        <w:t>42.000,00 n 11,02 sati</w:t>
      </w:r>
      <w:r w:rsidR="00442900">
        <w:t xml:space="preserve">, 46.000,00 kn 11.20, </w:t>
      </w:r>
      <w:r w:rsidRPr="00442900" w:rsidR="00442900">
        <w:rPr>
          <w:b/>
        </w:rPr>
        <w:t>50.000,00 kn u 11.20 sati</w:t>
      </w:r>
      <w:r w:rsidR="00442900">
        <w:t xml:space="preserve">  </w:t>
      </w:r>
      <w:r w:rsidR="00461815">
        <w:t xml:space="preserve">   </w:t>
      </w:r>
      <w:r w:rsidR="00525CBD">
        <w:t xml:space="preserve"> </w:t>
      </w:r>
    </w:p>
    <w:p w:rsidR="003D4158" w:rsidP="003D4158" w:rsidRDefault="003D4158">
      <w:pPr>
        <w:pStyle w:val="Odlomakpopisa"/>
        <w:numPr>
          <w:ilvl w:val="0"/>
          <w:numId w:val="7"/>
        </w:numPr>
      </w:pPr>
      <w:r>
        <w:t>Boris Jurić istič</w:t>
      </w:r>
      <w:r w:rsidR="00917054">
        <w:t xml:space="preserve">e ponudu u iznosu od </w:t>
      </w:r>
    </w:p>
    <w:p w:rsidR="003D4158" w:rsidP="003D4158" w:rsidRDefault="003D4158">
      <w:pPr>
        <w:pStyle w:val="Odlomakpopisa"/>
        <w:numPr>
          <w:ilvl w:val="0"/>
          <w:numId w:val="7"/>
        </w:numPr>
      </w:pPr>
      <w:r>
        <w:t>Vladimir Vrhove</w:t>
      </w:r>
      <w:r w:rsidR="00917054">
        <w:t xml:space="preserve">c ističe ponudu  od </w:t>
      </w:r>
    </w:p>
    <w:p w:rsidR="003D4158" w:rsidP="003D4158" w:rsidRDefault="003D4158">
      <w:pPr>
        <w:pStyle w:val="Odlomakpopisa"/>
        <w:numPr>
          <w:ilvl w:val="0"/>
          <w:numId w:val="7"/>
        </w:numPr>
      </w:pPr>
      <w:r>
        <w:t>CENTAR VIZIJA d.o.o. istič</w:t>
      </w:r>
      <w:r w:rsidR="00917054">
        <w:t xml:space="preserve">e ponudu u iznosu od </w:t>
      </w:r>
      <w:r>
        <w:t xml:space="preserve"> </w:t>
      </w:r>
    </w:p>
    <w:p w:rsidR="003D4158" w:rsidP="003D4158" w:rsidRDefault="003D4158">
      <w:pPr>
        <w:pStyle w:val="Odlomakpopisa"/>
        <w:numPr>
          <w:ilvl w:val="0"/>
          <w:numId w:val="7"/>
        </w:numPr>
      </w:pPr>
      <w:r>
        <w:t>STUDIO RENTAL d.o.o. istič</w:t>
      </w:r>
      <w:r w:rsidR="00917054">
        <w:t xml:space="preserve">e ponudu u iznosu od </w:t>
      </w:r>
      <w:r>
        <w:t xml:space="preserve"> </w:t>
      </w:r>
    </w:p>
    <w:p w:rsidR="00FD5F89" w:rsidP="0008605C" w:rsidRDefault="00FD5F89">
      <w:pPr>
        <w:pStyle w:val="Odlomakpopisa"/>
      </w:pPr>
    </w:p>
    <w:p w:rsidRPr="0008605C" w:rsidR="00525CBD" w:rsidP="00525CBD" w:rsidRDefault="00525CBD">
      <w:pPr>
        <w:rPr>
          <w:b/>
        </w:rPr>
      </w:pPr>
      <w:r w:rsidRPr="0008605C">
        <w:rPr>
          <w:b/>
        </w:rPr>
        <w:t xml:space="preserve">Utvrđuje se da je   </w:t>
      </w:r>
      <w:r w:rsidRPr="0008605C" w:rsidR="00A748F1">
        <w:rPr>
          <w:b/>
        </w:rPr>
        <w:t xml:space="preserve">Nataša Vučinić,  </w:t>
      </w:r>
      <w:r w:rsidRPr="0008605C" w:rsidR="0008605C">
        <w:rPr>
          <w:b/>
        </w:rPr>
        <w:t xml:space="preserve"> Zagreb, Donje Svetice 46a, </w:t>
      </w:r>
      <w:r w:rsidRPr="0008605C" w:rsidR="00A748F1">
        <w:rPr>
          <w:b/>
        </w:rPr>
        <w:t>OIB:</w:t>
      </w:r>
      <w:r w:rsidRPr="0008605C" w:rsidR="0008605C">
        <w:rPr>
          <w:b/>
        </w:rPr>
        <w:t>47633508069,</w:t>
      </w:r>
      <w:r w:rsidRPr="0008605C" w:rsidR="00A748F1">
        <w:rPr>
          <w:b/>
        </w:rPr>
        <w:t xml:space="preserve"> </w:t>
      </w:r>
      <w:r w:rsidRPr="0008605C">
        <w:rPr>
          <w:b/>
        </w:rPr>
        <w:t xml:space="preserve">   stek</w:t>
      </w:r>
      <w:r w:rsidRPr="0008605C" w:rsidR="0008605C">
        <w:rPr>
          <w:b/>
        </w:rPr>
        <w:t>la</w:t>
      </w:r>
      <w:r w:rsidRPr="0008605C">
        <w:rPr>
          <w:b/>
        </w:rPr>
        <w:t xml:space="preserve">  uvjete za dosudu. </w:t>
      </w:r>
    </w:p>
    <w:p w:rsidR="00461815" w:rsidP="00525CBD" w:rsidRDefault="00461815"/>
    <w:p w:rsidR="00461815" w:rsidP="00525CBD" w:rsidRDefault="00461815"/>
    <w:p w:rsidR="003D4158" w:rsidP="003D4158" w:rsidRDefault="003D4158">
      <w:pPr>
        <w:pStyle w:val="Odlomakpopisa"/>
        <w:numPr>
          <w:ilvl w:val="0"/>
          <w:numId w:val="4"/>
        </w:numPr>
        <w:ind w:left="0" w:firstLine="0"/>
      </w:pPr>
      <w:r>
        <w:rPr>
          <w:b/>
        </w:rPr>
        <w:t xml:space="preserve">81. ETAŽA: 7/10000  </w:t>
      </w:r>
    </w:p>
    <w:p w:rsidR="003D4158" w:rsidP="003D4158" w:rsidRDefault="003D4158">
      <w:pPr>
        <w:jc w:val="both"/>
      </w:pPr>
      <w:r>
        <w:t>garažno parkirno mjesto oznake P 81, u podrumu objekta S 4, neto korisne površine 10,08 m2, u etažnom elaboratu sve označeno  crvenom bojom</w:t>
      </w:r>
      <w:r>
        <w:tab/>
      </w:r>
      <w:r>
        <w:tab/>
      </w:r>
    </w:p>
    <w:p w:rsidR="003D4158" w:rsidP="003D4158" w:rsidRDefault="003D4158">
      <w:r>
        <w:t>Na ovom ročištu za dražbu nekretnina se ne može prodati ispod vrijednosti od 17.750,00 kn.</w:t>
      </w:r>
    </w:p>
    <w:p w:rsidR="003D4158" w:rsidP="003D4158" w:rsidRDefault="003D4158">
      <w:pPr>
        <w:pStyle w:val="Odlomakpopisa"/>
        <w:numPr>
          <w:ilvl w:val="0"/>
          <w:numId w:val="7"/>
        </w:numPr>
      </w:pPr>
      <w:r>
        <w:t>Marko Puškarić isti</w:t>
      </w:r>
      <w:r w:rsidR="00917054">
        <w:t xml:space="preserve">če ponudu u iznosu od </w:t>
      </w:r>
    </w:p>
    <w:p w:rsidR="003D4158" w:rsidP="003D4158" w:rsidRDefault="003D4158">
      <w:pPr>
        <w:pStyle w:val="Odlomakpopisa"/>
        <w:numPr>
          <w:ilvl w:val="0"/>
          <w:numId w:val="7"/>
        </w:numPr>
      </w:pPr>
      <w:r>
        <w:t>Krunoslav Kovač istič</w:t>
      </w:r>
      <w:r w:rsidR="00917054">
        <w:t xml:space="preserve">e ponudu u iznosu od </w:t>
      </w:r>
      <w:r>
        <w:t xml:space="preserve"> </w:t>
      </w:r>
      <w:r w:rsidR="002D5E2E">
        <w:t>27.750,00</w:t>
      </w:r>
      <w:r w:rsidR="00FD683E">
        <w:t>, 31.750,0 kn u 10,51 sati</w:t>
      </w:r>
    </w:p>
    <w:p w:rsidR="003D4158" w:rsidP="003D4158" w:rsidRDefault="003D4158">
      <w:pPr>
        <w:pStyle w:val="Odlomakpopisa"/>
        <w:numPr>
          <w:ilvl w:val="0"/>
          <w:numId w:val="7"/>
        </w:numPr>
      </w:pPr>
      <w:r>
        <w:t>Darko Acalinović istič</w:t>
      </w:r>
      <w:r w:rsidR="00917054">
        <w:t xml:space="preserve">e ponudu u iznosu od </w:t>
      </w:r>
      <w:r>
        <w:t xml:space="preserve"> </w:t>
      </w:r>
    </w:p>
    <w:p w:rsidR="003D4158" w:rsidP="003D4158" w:rsidRDefault="003D4158">
      <w:pPr>
        <w:pStyle w:val="Odlomakpopisa"/>
        <w:numPr>
          <w:ilvl w:val="0"/>
          <w:numId w:val="7"/>
        </w:numPr>
      </w:pPr>
      <w:r>
        <w:t>Miroslav Hećimović istič</w:t>
      </w:r>
      <w:r w:rsidR="00917054">
        <w:t xml:space="preserve">e ponudu u iznosu od </w:t>
      </w:r>
      <w:r>
        <w:t xml:space="preserve"> </w:t>
      </w:r>
      <w:r w:rsidR="00525CBD">
        <w:t>17.750,00 kn 10,39 sati</w:t>
      </w:r>
      <w:r w:rsidR="00461815">
        <w:t xml:space="preserve">, 35.750,00 </w:t>
      </w:r>
    </w:p>
    <w:p w:rsidRPr="00461815" w:rsidR="003D4158" w:rsidP="003D4158" w:rsidRDefault="003D4158">
      <w:pPr>
        <w:pStyle w:val="Odlomakpopisa"/>
        <w:numPr>
          <w:ilvl w:val="0"/>
          <w:numId w:val="7"/>
        </w:numPr>
        <w:rPr>
          <w:b/>
        </w:rPr>
      </w:pPr>
      <w:r>
        <w:t>AQUAMONT d.o.o. istič</w:t>
      </w:r>
      <w:r w:rsidR="00917054">
        <w:t xml:space="preserve">e ponudu u iznosu od </w:t>
      </w:r>
      <w:r>
        <w:t xml:space="preserve"> </w:t>
      </w:r>
      <w:r w:rsidRPr="00FD683E" w:rsidR="00525CBD">
        <w:t>21.750,00 kn u 10,40 sati</w:t>
      </w:r>
      <w:r w:rsidR="00525CBD">
        <w:t xml:space="preserve"> </w:t>
      </w:r>
      <w:r w:rsidR="00FD683E">
        <w:t>, 29.</w:t>
      </w:r>
      <w:r w:rsidR="002D5E2E">
        <w:t>750,00 kn u 10,51</w:t>
      </w:r>
      <w:r w:rsidR="00FD683E">
        <w:t xml:space="preserve">, </w:t>
      </w:r>
      <w:r w:rsidRPr="00461815" w:rsidR="00FD683E">
        <w:t>33.750,00 kn u 10,51 sati</w:t>
      </w:r>
      <w:r w:rsidR="00FD683E">
        <w:t xml:space="preserve"> </w:t>
      </w:r>
      <w:r w:rsidR="002D5E2E">
        <w:t>, 37.750,00 kn u 11.03 sati</w:t>
      </w:r>
      <w:r w:rsidR="00461815">
        <w:t xml:space="preserve">, </w:t>
      </w:r>
      <w:r w:rsidRPr="002D5E2E" w:rsidR="00461815">
        <w:t>41. 45.750,00 kn 11,</w:t>
      </w:r>
      <w:r w:rsidRPr="00461815" w:rsidR="00461815">
        <w:rPr>
          <w:b/>
        </w:rPr>
        <w:t xml:space="preserve"> 04 sati </w:t>
      </w:r>
      <w:r w:rsidR="002D5E2E">
        <w:rPr>
          <w:b/>
        </w:rPr>
        <w:t xml:space="preserve">, 49.750,00 kn  u 11.14 sati </w:t>
      </w:r>
    </w:p>
    <w:p w:rsidR="003D4158" w:rsidP="003D4158" w:rsidRDefault="003D4158">
      <w:pPr>
        <w:pStyle w:val="Odlomakpopisa"/>
        <w:numPr>
          <w:ilvl w:val="0"/>
          <w:numId w:val="7"/>
        </w:numPr>
      </w:pPr>
      <w:r>
        <w:t>Elvis Haušić ističe ponudu u i</w:t>
      </w:r>
      <w:r w:rsidR="00917054">
        <w:t xml:space="preserve">znosu </w:t>
      </w:r>
      <w:r w:rsidRPr="00525CBD" w:rsidR="00917054">
        <w:t>od</w:t>
      </w:r>
      <w:r w:rsidRPr="00525CBD" w:rsidR="00525CBD">
        <w:t xml:space="preserve"> 19.750,00 kn  10,39 sati</w:t>
      </w:r>
      <w:r w:rsidR="00525CBD">
        <w:t xml:space="preserve"> </w:t>
      </w:r>
    </w:p>
    <w:p w:rsidR="003D4158" w:rsidP="003D4158" w:rsidRDefault="003D4158">
      <w:pPr>
        <w:pStyle w:val="Odlomakpopisa"/>
        <w:numPr>
          <w:ilvl w:val="0"/>
          <w:numId w:val="7"/>
        </w:numPr>
      </w:pPr>
      <w:r>
        <w:t>Zlata Piler istič</w:t>
      </w:r>
      <w:r w:rsidR="00917054">
        <w:t xml:space="preserve">e ponudu u iznosu od </w:t>
      </w:r>
    </w:p>
    <w:p w:rsidR="003D4158" w:rsidP="003D4158" w:rsidRDefault="003D4158">
      <w:pPr>
        <w:pStyle w:val="Odlomakpopisa"/>
        <w:numPr>
          <w:ilvl w:val="0"/>
          <w:numId w:val="7"/>
        </w:numPr>
      </w:pPr>
      <w:r>
        <w:t xml:space="preserve">Nataša Vučinić </w:t>
      </w:r>
      <w:r w:rsidRPr="00386F96">
        <w:t>ističe ponudu u iznosu od</w:t>
      </w:r>
      <w:r w:rsidR="00917054">
        <w:t xml:space="preserve"> </w:t>
      </w:r>
      <w:r w:rsidR="00FD683E">
        <w:t>23.750,00 kn , 25.750,00 kn</w:t>
      </w:r>
      <w:r w:rsidR="002D5E2E">
        <w:t xml:space="preserve">, 47.750,00 </w:t>
      </w:r>
      <w:r w:rsidR="00FD683E">
        <w:t xml:space="preserve"> </w:t>
      </w:r>
    </w:p>
    <w:p w:rsidR="003D4158" w:rsidP="003D4158" w:rsidRDefault="003D4158">
      <w:pPr>
        <w:pStyle w:val="Odlomakpopisa"/>
        <w:numPr>
          <w:ilvl w:val="0"/>
          <w:numId w:val="7"/>
        </w:numPr>
      </w:pPr>
      <w:r>
        <w:t>Dragica Poje istič</w:t>
      </w:r>
      <w:r w:rsidR="00917054">
        <w:t xml:space="preserve">e ponudu u iznosu od </w:t>
      </w:r>
      <w:r w:rsidR="00461815">
        <w:t xml:space="preserve"> 39.750,00 , 43.</w:t>
      </w:r>
      <w:r w:rsidR="002D5E2E">
        <w:t>750,00 kn</w:t>
      </w:r>
    </w:p>
    <w:p w:rsidR="003D4158" w:rsidP="003D4158" w:rsidRDefault="003D4158">
      <w:pPr>
        <w:pStyle w:val="Odlomakpopisa"/>
        <w:numPr>
          <w:ilvl w:val="0"/>
          <w:numId w:val="7"/>
        </w:numPr>
      </w:pPr>
      <w:r>
        <w:t>CENTAR VIZIJA d.o.o. istič</w:t>
      </w:r>
      <w:r w:rsidR="00917054">
        <w:t xml:space="preserve">e ponudu u iznosu od </w:t>
      </w:r>
    </w:p>
    <w:p w:rsidR="003D4158" w:rsidP="003D4158" w:rsidRDefault="003D4158">
      <w:pPr>
        <w:pStyle w:val="Odlomakpopisa"/>
        <w:numPr>
          <w:ilvl w:val="0"/>
          <w:numId w:val="7"/>
        </w:numPr>
      </w:pPr>
      <w:r>
        <w:t>STUDIO RENTAL d.o.o. istič</w:t>
      </w:r>
      <w:r w:rsidR="00917054">
        <w:t>e ponudu u iznosu od</w:t>
      </w:r>
      <w:r>
        <w:t xml:space="preserve"> </w:t>
      </w:r>
    </w:p>
    <w:p w:rsidR="003D4158" w:rsidP="003D4158" w:rsidRDefault="003D4158">
      <w:pPr>
        <w:pStyle w:val="Odlomakpopisa"/>
        <w:numPr>
          <w:ilvl w:val="0"/>
          <w:numId w:val="7"/>
        </w:numPr>
      </w:pPr>
      <w:r>
        <w:t>Marko  Martinović ističe</w:t>
      </w:r>
      <w:r w:rsidR="00917054">
        <w:t xml:space="preserve"> ponudu u iznosu od </w:t>
      </w:r>
    </w:p>
    <w:p w:rsidR="003D4158" w:rsidP="003D4158" w:rsidRDefault="003D4158">
      <w:pPr>
        <w:pStyle w:val="Odlomakpopisa"/>
        <w:numPr>
          <w:ilvl w:val="0"/>
          <w:numId w:val="7"/>
        </w:numPr>
      </w:pPr>
      <w:r>
        <w:t>Ivan Mihalj is</w:t>
      </w:r>
      <w:r w:rsidR="00917054">
        <w:t xml:space="preserve">tiče ponudu u visini </w:t>
      </w:r>
      <w:r>
        <w:t xml:space="preserve"> </w:t>
      </w:r>
    </w:p>
    <w:p w:rsidR="00461AFF" w:rsidP="00461AFF" w:rsidRDefault="00461AFF"/>
    <w:p w:rsidR="00D27213" w:rsidP="00D27213" w:rsidRDefault="002D5E2E">
      <w:pPr>
        <w:jc w:val="both"/>
        <w:rPr>
          <w:b/>
        </w:rPr>
      </w:pPr>
      <w:r>
        <w:t xml:space="preserve">Utvrđuje se da je   </w:t>
      </w:r>
      <w:r w:rsidR="00D27213">
        <w:rPr>
          <w:b/>
        </w:rPr>
        <w:t xml:space="preserve">AQUAMONT  d.o.o. ,  Zagreb,  Sobolski put 16,  OIB 85058985197, stekla uvjete za  dosudu.  </w:t>
      </w:r>
    </w:p>
    <w:p w:rsidR="002D5E2E" w:rsidP="00461AFF" w:rsidRDefault="002D5E2E">
      <w:r>
        <w:t xml:space="preserve">  </w:t>
      </w:r>
    </w:p>
    <w:p w:rsidR="003D4158" w:rsidP="003D4158" w:rsidRDefault="003D4158"/>
    <w:p w:rsidR="003D4158" w:rsidP="003D4158" w:rsidRDefault="003D4158">
      <w:pPr>
        <w:pStyle w:val="Odlomakpopisa"/>
        <w:numPr>
          <w:ilvl w:val="0"/>
          <w:numId w:val="4"/>
        </w:numPr>
        <w:ind w:left="0" w:firstLine="0"/>
        <w:rPr>
          <w:b/>
        </w:rPr>
      </w:pPr>
      <w:r>
        <w:rPr>
          <w:b/>
        </w:rPr>
        <w:t xml:space="preserve">86. ETAŽA: 10/10000  </w:t>
      </w:r>
      <w:r>
        <w:rPr>
          <w:b/>
        </w:rPr>
        <w:tab/>
      </w:r>
    </w:p>
    <w:p w:rsidR="003D4158" w:rsidP="003D4158" w:rsidRDefault="003D4158">
      <w:pPr>
        <w:jc w:val="both"/>
      </w:pPr>
      <w:r>
        <w:t>garažno parkirno mjesto oznake P 86, u podrumu objekta S 4, neto korisne površine 13,70 m2, u etažnom elaboratu sve označeno plavom bojom</w:t>
      </w:r>
      <w:r>
        <w:tab/>
      </w:r>
      <w:r>
        <w:tab/>
      </w:r>
    </w:p>
    <w:p w:rsidR="003D4158" w:rsidP="003D4158" w:rsidRDefault="003D4158">
      <w:r>
        <w:t>Na ovom ročištu za dražbu nekretnina se ne može prodati ispod vrijednosti od 24.100,00 kn.</w:t>
      </w:r>
    </w:p>
    <w:p w:rsidR="003D4158" w:rsidP="003D4158" w:rsidRDefault="003D4158">
      <w:pPr>
        <w:pStyle w:val="Odlomakpopisa"/>
        <w:numPr>
          <w:ilvl w:val="0"/>
          <w:numId w:val="7"/>
        </w:numPr>
      </w:pPr>
      <w:r>
        <w:t>Marko Puškarić istič</w:t>
      </w:r>
      <w:r w:rsidR="00917054">
        <w:t>e ponudu u iznosu od</w:t>
      </w:r>
    </w:p>
    <w:p w:rsidRPr="00461815" w:rsidR="003D4158" w:rsidP="003D4158" w:rsidRDefault="003D4158">
      <w:pPr>
        <w:pStyle w:val="Odlomakpopisa"/>
        <w:numPr>
          <w:ilvl w:val="0"/>
          <w:numId w:val="7"/>
        </w:numPr>
        <w:rPr>
          <w:b/>
        </w:rPr>
      </w:pPr>
      <w:r>
        <w:t>Krunoslav Kovač ističe</w:t>
      </w:r>
      <w:r w:rsidR="00917054">
        <w:t xml:space="preserve"> ponudu u iznosu od </w:t>
      </w:r>
      <w:r w:rsidR="00FD683E">
        <w:t xml:space="preserve">30.100,00 kn </w:t>
      </w:r>
      <w:r w:rsidR="00461815">
        <w:t xml:space="preserve">, 34.100,00 kn, </w:t>
      </w:r>
      <w:r w:rsidRPr="002D5E2E" w:rsidR="00461815">
        <w:t>38.100,00</w:t>
      </w:r>
      <w:r w:rsidRPr="00461815" w:rsidR="00461815">
        <w:rPr>
          <w:b/>
        </w:rPr>
        <w:t xml:space="preserve"> kn u 11.05 sati  </w:t>
      </w:r>
    </w:p>
    <w:p w:rsidR="003D4158" w:rsidP="003D4158" w:rsidRDefault="003D4158">
      <w:pPr>
        <w:pStyle w:val="Odlomakpopisa"/>
        <w:numPr>
          <w:ilvl w:val="0"/>
          <w:numId w:val="7"/>
        </w:numPr>
      </w:pPr>
      <w:r>
        <w:t>AQUAMONT d.o.o. istič</w:t>
      </w:r>
      <w:r w:rsidR="00917054">
        <w:t xml:space="preserve">e ponudu u iznosu od </w:t>
      </w:r>
    </w:p>
    <w:p w:rsidR="003D4158" w:rsidP="003D4158" w:rsidRDefault="003D4158">
      <w:pPr>
        <w:pStyle w:val="Odlomakpopisa"/>
        <w:numPr>
          <w:ilvl w:val="0"/>
          <w:numId w:val="7"/>
        </w:numPr>
      </w:pPr>
      <w:r>
        <w:t>Vlasta Ivanović istič</w:t>
      </w:r>
      <w:r w:rsidR="00917054">
        <w:t xml:space="preserve">e ponudu u iznosu od </w:t>
      </w:r>
    </w:p>
    <w:p w:rsidR="003D4158" w:rsidP="003D4158" w:rsidRDefault="003D4158">
      <w:pPr>
        <w:pStyle w:val="Odlomakpopisa"/>
        <w:numPr>
          <w:ilvl w:val="0"/>
          <w:numId w:val="7"/>
        </w:numPr>
      </w:pPr>
      <w:r>
        <w:t xml:space="preserve">Nataša Vučinić </w:t>
      </w:r>
      <w:r w:rsidRPr="00386F96">
        <w:t>ističe ponudu u iznosu od</w:t>
      </w:r>
      <w:r w:rsidR="00917054">
        <w:t xml:space="preserve"> </w:t>
      </w:r>
      <w:r w:rsidR="00FD683E">
        <w:t>26.100,00 kn</w:t>
      </w:r>
      <w:r w:rsidRPr="00536315" w:rsidR="002D5E2E">
        <w:rPr>
          <w:b/>
        </w:rPr>
        <w:t xml:space="preserve">, </w:t>
      </w:r>
      <w:r w:rsidRPr="00536315" w:rsidR="002D5E2E">
        <w:t>40.100,00 kn u 11.14 sati</w:t>
      </w:r>
      <w:r w:rsidR="002D5E2E">
        <w:t xml:space="preserve"> </w:t>
      </w:r>
      <w:r w:rsidR="00FD683E">
        <w:t xml:space="preserve"> </w:t>
      </w:r>
    </w:p>
    <w:p w:rsidR="003D4158" w:rsidP="003D4158" w:rsidRDefault="003D4158">
      <w:pPr>
        <w:pStyle w:val="Odlomakpopisa"/>
        <w:numPr>
          <w:ilvl w:val="0"/>
          <w:numId w:val="7"/>
        </w:numPr>
      </w:pPr>
      <w:r>
        <w:t xml:space="preserve">Željko Piler </w:t>
      </w:r>
      <w:r w:rsidRPr="00386F96">
        <w:t>ističe ponudu u iznosu od</w:t>
      </w:r>
      <w:r w:rsidR="00917054">
        <w:t xml:space="preserve"> </w:t>
      </w:r>
    </w:p>
    <w:p w:rsidR="003D4158" w:rsidP="003D4158" w:rsidRDefault="003D4158">
      <w:pPr>
        <w:pStyle w:val="Odlomakpopisa"/>
        <w:numPr>
          <w:ilvl w:val="0"/>
          <w:numId w:val="7"/>
        </w:numPr>
      </w:pPr>
      <w:r>
        <w:t>Boris Jurić</w:t>
      </w:r>
      <w:r w:rsidR="00917054">
        <w:t xml:space="preserve"> ističe ponudu u iznosu od</w:t>
      </w:r>
    </w:p>
    <w:p w:rsidR="003D4158" w:rsidP="003D4158" w:rsidRDefault="003D4158">
      <w:pPr>
        <w:pStyle w:val="Odlomakpopisa"/>
        <w:numPr>
          <w:ilvl w:val="0"/>
          <w:numId w:val="7"/>
        </w:numPr>
      </w:pPr>
      <w:r>
        <w:t>Vedran Juroš isti</w:t>
      </w:r>
      <w:r w:rsidR="00917054">
        <w:t>če ponudu u iznosu od</w:t>
      </w:r>
    </w:p>
    <w:p w:rsidRPr="00536315" w:rsidR="003D4158" w:rsidP="003D4158" w:rsidRDefault="003D4158">
      <w:pPr>
        <w:pStyle w:val="Odlomakpopisa"/>
        <w:numPr>
          <w:ilvl w:val="0"/>
          <w:numId w:val="7"/>
        </w:numPr>
        <w:rPr>
          <w:b/>
        </w:rPr>
      </w:pPr>
      <w:r>
        <w:t>CENTAR VIZIJA d.o.o. isti</w:t>
      </w:r>
      <w:r w:rsidR="00917054">
        <w:t xml:space="preserve">če ponudu u iznosu </w:t>
      </w:r>
      <w:r w:rsidRPr="00FD683E" w:rsidR="00917054">
        <w:t xml:space="preserve">od </w:t>
      </w:r>
      <w:r w:rsidRPr="00FD683E" w:rsidR="00525CBD">
        <w:t xml:space="preserve">24.100,00 kn u 10,40 sati </w:t>
      </w:r>
      <w:r w:rsidRPr="00FD683E" w:rsidR="00FD683E">
        <w:t>,</w:t>
      </w:r>
      <w:r w:rsidR="00FD683E">
        <w:t xml:space="preserve"> 28.100,00 kn u 10,52 </w:t>
      </w:r>
      <w:r w:rsidRPr="00FD683E" w:rsidR="00FD683E">
        <w:rPr>
          <w:b/>
        </w:rPr>
        <w:t xml:space="preserve">, </w:t>
      </w:r>
      <w:r w:rsidRPr="00461815" w:rsidR="00FD683E">
        <w:t>32.100,00 kn u 10,53 sati</w:t>
      </w:r>
      <w:r w:rsidR="00FD683E">
        <w:t xml:space="preserve"> </w:t>
      </w:r>
      <w:r w:rsidR="00461815">
        <w:t xml:space="preserve">, 36.100,00 kn 11,05 </w:t>
      </w:r>
      <w:r w:rsidR="00536315">
        <w:t xml:space="preserve">, </w:t>
      </w:r>
      <w:r w:rsidRPr="00536315" w:rsidR="00536315">
        <w:rPr>
          <w:b/>
        </w:rPr>
        <w:t xml:space="preserve">42.100,00 kn u 11.23 sati </w:t>
      </w:r>
    </w:p>
    <w:p w:rsidR="003D4158" w:rsidP="003D4158" w:rsidRDefault="003D4158">
      <w:pPr>
        <w:pStyle w:val="Odlomakpopisa"/>
        <w:numPr>
          <w:ilvl w:val="0"/>
          <w:numId w:val="7"/>
        </w:numPr>
      </w:pPr>
      <w:r>
        <w:t>STUDIO RENTAL d.o.o. ističe</w:t>
      </w:r>
      <w:r w:rsidR="00917054">
        <w:t xml:space="preserve"> ponudu u iznosu od </w:t>
      </w:r>
    </w:p>
    <w:p w:rsidR="00461815" w:rsidP="00461815" w:rsidRDefault="00461815"/>
    <w:p w:rsidR="00536315" w:rsidP="00461815" w:rsidRDefault="001912DA">
      <w:r>
        <w:t>Utvrđuje se da je</w:t>
      </w:r>
      <w:r w:rsidRPr="001912DA">
        <w:rPr>
          <w:b/>
        </w:rPr>
        <w:t xml:space="preserve"> </w:t>
      </w:r>
      <w:r>
        <w:rPr>
          <w:b/>
        </w:rPr>
        <w:t xml:space="preserve">CENTAR VIZIJA d.o.o. Zagreb, Kranjčevićeva 53, OIB:05417850582, </w:t>
      </w:r>
      <w:r w:rsidR="008E142F">
        <w:t xml:space="preserve"> stekla uvjete na dosudu. </w:t>
      </w:r>
    </w:p>
    <w:p w:rsidR="00536315" w:rsidP="00461815" w:rsidRDefault="00536315"/>
    <w:p w:rsidR="00F60920" w:rsidP="00461815" w:rsidRDefault="00F60920"/>
    <w:p w:rsidR="00F60920" w:rsidP="00461815" w:rsidRDefault="00F60920"/>
    <w:p w:rsidR="00461815" w:rsidP="00461815" w:rsidRDefault="00461815"/>
    <w:p w:rsidR="003D4158" w:rsidP="003D4158" w:rsidRDefault="003D4158">
      <w:pPr>
        <w:rPr>
          <w:b/>
        </w:rPr>
      </w:pPr>
    </w:p>
    <w:p w:rsidR="003D4158" w:rsidP="003D4158" w:rsidRDefault="003D4158">
      <w:pPr>
        <w:pStyle w:val="Odlomakpopisa"/>
        <w:numPr>
          <w:ilvl w:val="0"/>
          <w:numId w:val="4"/>
        </w:numPr>
        <w:ind w:left="0" w:firstLine="0"/>
        <w:rPr>
          <w:b/>
        </w:rPr>
      </w:pPr>
      <w:r>
        <w:rPr>
          <w:b/>
        </w:rPr>
        <w:lastRenderedPageBreak/>
        <w:t xml:space="preserve">87. ETAŽA: 11/10000  </w:t>
      </w:r>
      <w:r>
        <w:rPr>
          <w:b/>
        </w:rPr>
        <w:tab/>
      </w:r>
    </w:p>
    <w:p w:rsidR="003D4158" w:rsidP="003D4158" w:rsidRDefault="003D4158">
      <w:pPr>
        <w:jc w:val="both"/>
      </w:pPr>
      <w:r>
        <w:t>garažno parkirno mjesto oznake P 87, u podrumu objekta S 4, neto korisne površine 14,45 m2, u etažnom elaboratu sve označeno žutom bojom</w:t>
      </w:r>
      <w:r>
        <w:tab/>
      </w:r>
      <w:r>
        <w:tab/>
      </w:r>
    </w:p>
    <w:p w:rsidR="003D4158" w:rsidP="003D4158" w:rsidRDefault="003D4158">
      <w:r>
        <w:t>Na ovom ročištu za dražbu nekretnina se ne može prodati ispod vrijednosti od 25.410,00 kn.</w:t>
      </w:r>
    </w:p>
    <w:p w:rsidR="003D4158" w:rsidP="003D4158" w:rsidRDefault="003D4158">
      <w:pPr>
        <w:pStyle w:val="Odlomakpopisa"/>
        <w:numPr>
          <w:ilvl w:val="0"/>
          <w:numId w:val="7"/>
        </w:numPr>
      </w:pPr>
      <w:r>
        <w:t>Marko Puškarić istič</w:t>
      </w:r>
      <w:r w:rsidR="00917054">
        <w:t xml:space="preserve">e ponudu u iznosu od </w:t>
      </w:r>
    </w:p>
    <w:p w:rsidR="003D4158" w:rsidP="003D4158" w:rsidRDefault="003D4158">
      <w:pPr>
        <w:pStyle w:val="Odlomakpopisa"/>
        <w:numPr>
          <w:ilvl w:val="0"/>
          <w:numId w:val="7"/>
        </w:numPr>
      </w:pPr>
      <w:r>
        <w:t>Krunoslav Kovač ističe ponu</w:t>
      </w:r>
      <w:r w:rsidR="00917054">
        <w:t xml:space="preserve">du u iznosu od </w:t>
      </w:r>
      <w:r w:rsidRPr="00706D19" w:rsidR="00461815">
        <w:t>37.410,00 kn u 11.07 sati</w:t>
      </w:r>
    </w:p>
    <w:p w:rsidR="003D4158" w:rsidP="003D4158" w:rsidRDefault="003D4158">
      <w:pPr>
        <w:pStyle w:val="Odlomakpopisa"/>
        <w:numPr>
          <w:ilvl w:val="0"/>
          <w:numId w:val="7"/>
        </w:numPr>
      </w:pPr>
      <w:r>
        <w:t>AQUAMONT d.o.o. istič</w:t>
      </w:r>
      <w:r w:rsidR="00917054">
        <w:t xml:space="preserve">e ponudu u iznosu od </w:t>
      </w:r>
    </w:p>
    <w:p w:rsidR="003D4158" w:rsidP="003D4158" w:rsidRDefault="003D4158">
      <w:pPr>
        <w:pStyle w:val="Odlomakpopisa"/>
        <w:numPr>
          <w:ilvl w:val="0"/>
          <w:numId w:val="7"/>
        </w:numPr>
      </w:pPr>
      <w:r>
        <w:t>Vlasta Ivanović istič</w:t>
      </w:r>
      <w:r w:rsidR="00917054">
        <w:t xml:space="preserve">e ponudu u iznosu od </w:t>
      </w:r>
      <w:r>
        <w:t xml:space="preserve"> </w:t>
      </w:r>
      <w:r w:rsidR="00525CBD">
        <w:t>27.410,00 kn u 10,41 sati</w:t>
      </w:r>
      <w:r w:rsidR="00FD683E">
        <w:t>, 31.410,00</w:t>
      </w:r>
      <w:r w:rsidR="00461815">
        <w:t xml:space="preserve">, </w:t>
      </w:r>
      <w:r w:rsidRPr="00461815" w:rsidR="00461815">
        <w:t>35.410,00 kn 11.06 sati</w:t>
      </w:r>
      <w:r w:rsidR="00706D19">
        <w:t xml:space="preserve">,  </w:t>
      </w:r>
      <w:r w:rsidRPr="00706D19" w:rsidR="00706D19">
        <w:rPr>
          <w:b/>
        </w:rPr>
        <w:t>39.410,00 kn u 11.15</w:t>
      </w:r>
      <w:r w:rsidR="00706D19">
        <w:t xml:space="preserve"> sati </w:t>
      </w:r>
    </w:p>
    <w:p w:rsidR="003D4158" w:rsidP="003D4158" w:rsidRDefault="003D4158">
      <w:pPr>
        <w:pStyle w:val="Odlomakpopisa"/>
        <w:numPr>
          <w:ilvl w:val="0"/>
          <w:numId w:val="7"/>
        </w:numPr>
      </w:pPr>
      <w:r>
        <w:t xml:space="preserve">Nataša Vučinić </w:t>
      </w:r>
      <w:r w:rsidRPr="00386F96">
        <w:t>ističe ponudu u iznosu od</w:t>
      </w:r>
      <w:r w:rsidR="00917054">
        <w:t xml:space="preserve"> </w:t>
      </w:r>
      <w:r w:rsidR="00525CBD">
        <w:t>25.410,00 u 10,41</w:t>
      </w:r>
    </w:p>
    <w:p w:rsidR="003D4158" w:rsidP="003D4158" w:rsidRDefault="003D4158">
      <w:pPr>
        <w:pStyle w:val="Odlomakpopisa"/>
        <w:numPr>
          <w:ilvl w:val="0"/>
          <w:numId w:val="7"/>
        </w:numPr>
      </w:pPr>
      <w:r>
        <w:t xml:space="preserve">Željko Piler </w:t>
      </w:r>
      <w:r w:rsidRPr="00386F96">
        <w:t>ističe ponudu u iznosu od</w:t>
      </w:r>
    </w:p>
    <w:p w:rsidR="003D4158" w:rsidP="003D4158" w:rsidRDefault="003D4158">
      <w:pPr>
        <w:pStyle w:val="Odlomakpopisa"/>
        <w:numPr>
          <w:ilvl w:val="0"/>
          <w:numId w:val="7"/>
        </w:numPr>
      </w:pPr>
      <w:r>
        <w:t>Boris Jurić istič</w:t>
      </w:r>
      <w:r w:rsidR="00917054">
        <w:t>e ponudu u iznosu od</w:t>
      </w:r>
    </w:p>
    <w:p w:rsidR="003D4158" w:rsidP="003D4158" w:rsidRDefault="003D4158">
      <w:pPr>
        <w:pStyle w:val="Odlomakpopisa"/>
        <w:numPr>
          <w:ilvl w:val="0"/>
          <w:numId w:val="7"/>
        </w:numPr>
      </w:pPr>
      <w:r w:rsidRPr="000C684F">
        <w:t>CENTAR VIZIJA d.o.o. ističe ponudu u iznosu od</w:t>
      </w:r>
      <w:r w:rsidR="00917054">
        <w:t xml:space="preserve"> </w:t>
      </w:r>
    </w:p>
    <w:p w:rsidR="003D4158" w:rsidP="003D4158" w:rsidRDefault="003D4158">
      <w:pPr>
        <w:pStyle w:val="Odlomakpopisa"/>
        <w:numPr>
          <w:ilvl w:val="0"/>
          <w:numId w:val="7"/>
        </w:numPr>
      </w:pPr>
      <w:r>
        <w:t>STUDIO RENTAL d.o.o. istič</w:t>
      </w:r>
      <w:r w:rsidR="00917054">
        <w:t xml:space="preserve">e ponudu u iznosu </w:t>
      </w:r>
      <w:r w:rsidRPr="00536315" w:rsidR="00917054">
        <w:t>od</w:t>
      </w:r>
      <w:r w:rsidRPr="00525CBD" w:rsidR="00917054">
        <w:rPr>
          <w:b/>
        </w:rPr>
        <w:t xml:space="preserve"> </w:t>
      </w:r>
      <w:r w:rsidRPr="00525CBD">
        <w:rPr>
          <w:b/>
        </w:rPr>
        <w:t xml:space="preserve"> </w:t>
      </w:r>
      <w:r w:rsidRPr="00FD683E" w:rsidR="00525CBD">
        <w:t>29.410,00 kn u 10,</w:t>
      </w:r>
      <w:r w:rsidRPr="00706D19" w:rsidR="00525CBD">
        <w:t xml:space="preserve">41 </w:t>
      </w:r>
      <w:r w:rsidRPr="00706D19" w:rsidR="00FD683E">
        <w:t>, 33.410,00</w:t>
      </w:r>
      <w:r w:rsidR="00FD683E">
        <w:t xml:space="preserve"> kn  u 10,53 sati </w:t>
      </w:r>
    </w:p>
    <w:p w:rsidR="00461815" w:rsidP="00461815" w:rsidRDefault="00461815"/>
    <w:p w:rsidRPr="000D3349" w:rsidR="00706D19" w:rsidP="00461815" w:rsidRDefault="00706D19">
      <w:pPr>
        <w:rPr>
          <w:b/>
        </w:rPr>
      </w:pPr>
      <w:r w:rsidRPr="000D3349">
        <w:rPr>
          <w:b/>
        </w:rPr>
        <w:t xml:space="preserve">Utvrđuje se da je </w:t>
      </w:r>
      <w:r w:rsidRPr="000D3349" w:rsidR="00536315">
        <w:rPr>
          <w:b/>
        </w:rPr>
        <w:t xml:space="preserve">  Vlasta Ivanović,  Zagreb,  Jaruščica 11,  OIB:92656673320</w:t>
      </w:r>
      <w:r w:rsidRPr="000D3349">
        <w:rPr>
          <w:b/>
        </w:rPr>
        <w:t xml:space="preserve">  </w:t>
      </w:r>
      <w:r w:rsidRPr="000D3349" w:rsidR="00536315">
        <w:rPr>
          <w:b/>
        </w:rPr>
        <w:t xml:space="preserve">  stekla uvjete za dosudu. </w:t>
      </w:r>
    </w:p>
    <w:p w:rsidR="003D4158" w:rsidP="003D4158" w:rsidRDefault="003D4158"/>
    <w:p w:rsidR="003D4158" w:rsidP="003D4158" w:rsidRDefault="003D4158">
      <w:pPr>
        <w:pStyle w:val="Odlomakpopisa"/>
        <w:numPr>
          <w:ilvl w:val="0"/>
          <w:numId w:val="4"/>
        </w:numPr>
        <w:ind w:left="0" w:firstLine="0"/>
        <w:rPr>
          <w:b/>
        </w:rPr>
      </w:pPr>
      <w:r>
        <w:rPr>
          <w:b/>
        </w:rPr>
        <w:t xml:space="preserve">99. ETAŽA: 9/10000  </w:t>
      </w:r>
    </w:p>
    <w:p w:rsidR="003D4158" w:rsidP="003D4158" w:rsidRDefault="003D4158">
      <w:pPr>
        <w:jc w:val="both"/>
      </w:pPr>
      <w:r>
        <w:t>garažno parkirno mjesto oznake P 99, u podrumu objekta S 4, neto korisne površine 12,25 m2, u etažnom elaboratu sve označeno žutom bojom</w:t>
      </w:r>
      <w:r>
        <w:tab/>
      </w:r>
      <w:r>
        <w:tab/>
      </w:r>
    </w:p>
    <w:p w:rsidR="003D4158" w:rsidP="003D4158" w:rsidRDefault="003D4158">
      <w:r>
        <w:t>Na ovom ročištu za dražbu nekretnina se ne može prodati ispod vrijednosti od 21.550,00 kn.</w:t>
      </w:r>
    </w:p>
    <w:p w:rsidR="003D4158" w:rsidP="003D4158" w:rsidRDefault="003D4158">
      <w:pPr>
        <w:pStyle w:val="Odlomakpopisa"/>
        <w:numPr>
          <w:ilvl w:val="0"/>
          <w:numId w:val="7"/>
        </w:numPr>
      </w:pPr>
      <w:r>
        <w:t>Marko Puškarić istič</w:t>
      </w:r>
      <w:r w:rsidR="00917054">
        <w:t xml:space="preserve">e ponudu u iznosu od </w:t>
      </w:r>
    </w:p>
    <w:p w:rsidR="003D4158" w:rsidP="003D4158" w:rsidRDefault="003D4158">
      <w:pPr>
        <w:pStyle w:val="Odlomakpopisa"/>
        <w:numPr>
          <w:ilvl w:val="0"/>
          <w:numId w:val="7"/>
        </w:numPr>
      </w:pPr>
      <w:r>
        <w:t>Zlata Piler istič</w:t>
      </w:r>
      <w:r w:rsidR="00917054">
        <w:t>e ponudu u iznosu od</w:t>
      </w:r>
    </w:p>
    <w:p w:rsidRPr="00525CBD" w:rsidR="003D4158" w:rsidP="003D4158" w:rsidRDefault="003D4158">
      <w:pPr>
        <w:pStyle w:val="Odlomakpopisa"/>
        <w:numPr>
          <w:ilvl w:val="0"/>
          <w:numId w:val="7"/>
        </w:numPr>
        <w:rPr>
          <w:b/>
        </w:rPr>
      </w:pPr>
      <w:r>
        <w:t xml:space="preserve">Željko Piler </w:t>
      </w:r>
      <w:r w:rsidRPr="00386F96">
        <w:t>ističe ponudu u iznosu od</w:t>
      </w:r>
      <w:r w:rsidR="00525CBD">
        <w:t>21.550,00 kn  u 10,42 , 25</w:t>
      </w:r>
      <w:r w:rsidRPr="00B97679" w:rsidR="00525CBD">
        <w:t>,  29.550,00 kn</w:t>
      </w:r>
      <w:r w:rsidRPr="00525CBD" w:rsidR="00525CBD">
        <w:rPr>
          <w:b/>
        </w:rPr>
        <w:t xml:space="preserve">  u10,42 sati</w:t>
      </w:r>
    </w:p>
    <w:p w:rsidR="003D4158" w:rsidP="003D4158" w:rsidRDefault="003D4158">
      <w:pPr>
        <w:pStyle w:val="Odlomakpopisa"/>
        <w:numPr>
          <w:ilvl w:val="0"/>
          <w:numId w:val="7"/>
        </w:numPr>
      </w:pPr>
      <w:r>
        <w:t xml:space="preserve">PROMETNICE ZAGREB d.o.o. </w:t>
      </w:r>
      <w:r w:rsidRPr="00FA3DFE">
        <w:t>ističe ponudu u iznosu od</w:t>
      </w:r>
      <w:r w:rsidR="00917054">
        <w:t xml:space="preserve"> </w:t>
      </w:r>
      <w:r w:rsidR="00525CBD">
        <w:t xml:space="preserve">31.550,00 kn u 10,43 , 35.55000, 39, 4347.550,00 </w:t>
      </w:r>
    </w:p>
    <w:p w:rsidR="003D4158" w:rsidP="003D4158" w:rsidRDefault="003D4158">
      <w:pPr>
        <w:pStyle w:val="Odlomakpopisa"/>
        <w:numPr>
          <w:ilvl w:val="0"/>
          <w:numId w:val="7"/>
        </w:numPr>
      </w:pPr>
      <w:r>
        <w:t>Boris Jurić ističe</w:t>
      </w:r>
      <w:r w:rsidR="00917054">
        <w:t xml:space="preserve"> ponudu u iznosu od</w:t>
      </w:r>
    </w:p>
    <w:p w:rsidR="003D4158" w:rsidP="003D4158" w:rsidRDefault="003D4158">
      <w:pPr>
        <w:pStyle w:val="Odlomakpopisa"/>
        <w:numPr>
          <w:ilvl w:val="0"/>
          <w:numId w:val="7"/>
        </w:numPr>
      </w:pPr>
      <w:r>
        <w:t>Vedran Juroš istič</w:t>
      </w:r>
      <w:r w:rsidR="00917054">
        <w:t>e ponudu u iznosu od</w:t>
      </w:r>
      <w:r w:rsidR="00525CBD">
        <w:t xml:space="preserve">23.5550,00 ,27.550,00  </w:t>
      </w:r>
    </w:p>
    <w:p w:rsidR="003D4158" w:rsidP="003D4158" w:rsidRDefault="003D4158">
      <w:pPr>
        <w:pStyle w:val="Odlomakpopisa"/>
        <w:numPr>
          <w:ilvl w:val="0"/>
          <w:numId w:val="7"/>
        </w:numPr>
      </w:pPr>
      <w:r>
        <w:t>Sandra Prskalo ističe ponudu u iznosu o</w:t>
      </w:r>
      <w:r w:rsidR="00917054">
        <w:t xml:space="preserve">d </w:t>
      </w:r>
      <w:r>
        <w:t xml:space="preserve"> </w:t>
      </w:r>
    </w:p>
    <w:p w:rsidR="003D4158" w:rsidP="003D4158" w:rsidRDefault="003D4158">
      <w:pPr>
        <w:pStyle w:val="Odlomakpopisa"/>
        <w:numPr>
          <w:ilvl w:val="0"/>
          <w:numId w:val="7"/>
        </w:numPr>
      </w:pPr>
      <w:r w:rsidRPr="000C684F">
        <w:t>CENTAR VIZIJA d.o.o. ističe ponudu u iznosu od</w:t>
      </w:r>
    </w:p>
    <w:p w:rsidR="003D4158" w:rsidP="003D4158" w:rsidRDefault="003D4158">
      <w:pPr>
        <w:pStyle w:val="Odlomakpopisa"/>
        <w:numPr>
          <w:ilvl w:val="0"/>
          <w:numId w:val="7"/>
        </w:numPr>
      </w:pPr>
      <w:r>
        <w:t>STUDIO RENTAL d.o.o. ističe</w:t>
      </w:r>
      <w:r w:rsidR="00917054">
        <w:t xml:space="preserve"> ponudu u iznosu od </w:t>
      </w:r>
      <w:r w:rsidR="00525CBD">
        <w:t>33.550,0</w:t>
      </w:r>
      <w:r w:rsidR="00B97679">
        <w:t>0 kn 37.550,. 41, 45.550,00 kn</w:t>
      </w:r>
      <w:r w:rsidR="00525CBD">
        <w:t xml:space="preserve">, </w:t>
      </w:r>
      <w:r w:rsidRPr="00525CBD" w:rsidR="00525CBD">
        <w:rPr>
          <w:b/>
        </w:rPr>
        <w:t>49.550,00 k n  u 10,43 sati</w:t>
      </w:r>
    </w:p>
    <w:p w:rsidR="003D4158" w:rsidP="003D4158" w:rsidRDefault="003D4158">
      <w:pPr>
        <w:rPr>
          <w:b/>
        </w:rPr>
      </w:pPr>
    </w:p>
    <w:p w:rsidRPr="00F80380" w:rsidR="00B97679" w:rsidP="00B97679" w:rsidRDefault="00B97679">
      <w:pPr>
        <w:rPr>
          <w:b/>
        </w:rPr>
      </w:pPr>
      <w:r w:rsidRPr="00F80380">
        <w:rPr>
          <w:b/>
        </w:rPr>
        <w:t xml:space="preserve">Utvrđuje se da je   STUDIO RENTAL d.o.o.  Novo Čiće, Velika Gorica, Športska 25, OIB:04132278774, stekao uvjete za  dosudu. </w:t>
      </w:r>
    </w:p>
    <w:p w:rsidRPr="00F80380" w:rsidR="00B97679" w:rsidP="00B97679" w:rsidRDefault="00B97679">
      <w:pPr>
        <w:rPr>
          <w:b/>
        </w:rPr>
      </w:pPr>
    </w:p>
    <w:p w:rsidR="003D4158" w:rsidP="003D4158" w:rsidRDefault="003D4158">
      <w:pPr>
        <w:pStyle w:val="Odlomakpopisa"/>
        <w:numPr>
          <w:ilvl w:val="0"/>
          <w:numId w:val="4"/>
        </w:numPr>
        <w:ind w:left="0" w:firstLine="0"/>
        <w:rPr>
          <w:b/>
        </w:rPr>
      </w:pPr>
      <w:r>
        <w:rPr>
          <w:b/>
        </w:rPr>
        <w:t xml:space="preserve">100. ETAŽA: 13/10000  </w:t>
      </w:r>
      <w:r>
        <w:rPr>
          <w:b/>
        </w:rPr>
        <w:tab/>
      </w:r>
    </w:p>
    <w:p w:rsidR="003D4158" w:rsidP="003D4158" w:rsidRDefault="003D4158">
      <w:pPr>
        <w:jc w:val="both"/>
      </w:pPr>
      <w:r>
        <w:t>garažno parkirno mjesto oznake P 100, u podrumu objekta S 4, neto korisne površine 17,75 m2, u etažnom elaboratu sve označeno zelenom bojom</w:t>
      </w:r>
      <w:r>
        <w:tab/>
      </w:r>
      <w:r>
        <w:tab/>
      </w:r>
    </w:p>
    <w:p w:rsidR="003D4158" w:rsidP="003D4158" w:rsidRDefault="003D4158">
      <w:r>
        <w:t>Na ovom ročištu za dražbu nekretnina se ne može prodati ispod vrijednosti od 31.250,00 kn.</w:t>
      </w:r>
    </w:p>
    <w:p w:rsidR="003D4158" w:rsidP="003D4158" w:rsidRDefault="003D4158">
      <w:pPr>
        <w:pStyle w:val="Odlomakpopisa"/>
        <w:numPr>
          <w:ilvl w:val="0"/>
          <w:numId w:val="7"/>
        </w:numPr>
      </w:pPr>
      <w:r>
        <w:t>Krunoslav Kovač ističe</w:t>
      </w:r>
      <w:r w:rsidR="00917054">
        <w:t xml:space="preserve"> ponudu u iznosu od </w:t>
      </w:r>
    </w:p>
    <w:p w:rsidR="003D4158" w:rsidP="003D4158" w:rsidRDefault="003D4158">
      <w:pPr>
        <w:pStyle w:val="Odlomakpopisa"/>
        <w:numPr>
          <w:ilvl w:val="0"/>
          <w:numId w:val="7"/>
        </w:numPr>
      </w:pPr>
      <w:r>
        <w:t>Zlata Piler istič</w:t>
      </w:r>
      <w:r w:rsidR="00917054">
        <w:t>e ponudu u iznosu od</w:t>
      </w:r>
      <w:r w:rsidR="00525CBD">
        <w:t>31.250,00 10,44 sati, 37.250,00 kn u 10,44 , 41.250,00</w:t>
      </w:r>
      <w:r w:rsidR="00274725">
        <w:t>, 45.250,00 kn  10,56 sati</w:t>
      </w:r>
      <w:r w:rsidR="00525CBD">
        <w:t xml:space="preserve"> </w:t>
      </w:r>
    </w:p>
    <w:p w:rsidR="003D4158" w:rsidP="003D4158" w:rsidRDefault="003D4158">
      <w:pPr>
        <w:pStyle w:val="Odlomakpopisa"/>
        <w:numPr>
          <w:ilvl w:val="0"/>
          <w:numId w:val="7"/>
        </w:numPr>
      </w:pPr>
      <w:r>
        <w:t>PROMETNICE ZAGREB d.o.o. istič</w:t>
      </w:r>
      <w:r w:rsidR="00917054">
        <w:t>e ponudu u iznosu od</w:t>
      </w:r>
      <w:r w:rsidR="00525CBD">
        <w:t xml:space="preserve"> 35.250,00 </w:t>
      </w:r>
      <w:r w:rsidR="00274725">
        <w:rPr>
          <w:b/>
        </w:rPr>
        <w:t xml:space="preserve">kn </w:t>
      </w:r>
      <w:r w:rsidRPr="00274725" w:rsidR="00274725">
        <w:t>, 39.</w:t>
      </w:r>
      <w:r w:rsidRPr="00274725" w:rsidR="00525CBD">
        <w:t>250,00 ,</w:t>
      </w:r>
      <w:r w:rsidR="00525CBD">
        <w:t xml:space="preserve"> 43.250,00 kn u 10,45  sati</w:t>
      </w:r>
      <w:r w:rsidR="00274725">
        <w:t xml:space="preserve">, 47.250,00 kn u 10,56 sati </w:t>
      </w:r>
    </w:p>
    <w:p w:rsidR="003D4158" w:rsidP="003D4158" w:rsidRDefault="003D4158">
      <w:pPr>
        <w:pStyle w:val="Odlomakpopisa"/>
        <w:numPr>
          <w:ilvl w:val="0"/>
          <w:numId w:val="7"/>
        </w:numPr>
      </w:pPr>
      <w:r>
        <w:t>Mirjana Grubišić istič</w:t>
      </w:r>
      <w:r w:rsidR="00917054">
        <w:t xml:space="preserve">e ponudu u iznosu od </w:t>
      </w:r>
      <w:r>
        <w:t xml:space="preserve"> </w:t>
      </w:r>
    </w:p>
    <w:p w:rsidR="003D4158" w:rsidP="003D4158" w:rsidRDefault="003D4158">
      <w:pPr>
        <w:pStyle w:val="Odlomakpopisa"/>
        <w:numPr>
          <w:ilvl w:val="0"/>
          <w:numId w:val="7"/>
        </w:numPr>
      </w:pPr>
      <w:r w:rsidRPr="000C684F">
        <w:t>CENTAR VIZIJA d.o.o. ističe ponudu u iznosu od</w:t>
      </w:r>
      <w:r w:rsidR="00917054">
        <w:t xml:space="preserve"> </w:t>
      </w:r>
    </w:p>
    <w:p w:rsidR="003D4158" w:rsidP="003D4158" w:rsidRDefault="003D4158">
      <w:pPr>
        <w:pStyle w:val="Odlomakpopisa"/>
        <w:numPr>
          <w:ilvl w:val="0"/>
          <w:numId w:val="7"/>
        </w:numPr>
      </w:pPr>
      <w:r>
        <w:lastRenderedPageBreak/>
        <w:t>STUDIO RENTAL d.o.o. ističe</w:t>
      </w:r>
      <w:r w:rsidR="00917054">
        <w:t xml:space="preserve"> ponudu u iznosu od</w:t>
      </w:r>
      <w:r w:rsidR="00525CBD">
        <w:t xml:space="preserve"> 33.250,00 kn 10,44</w:t>
      </w:r>
      <w:r w:rsidR="00274725">
        <w:t xml:space="preserve">, </w:t>
      </w:r>
      <w:r w:rsidRPr="007838A3" w:rsidR="00274725">
        <w:rPr>
          <w:b/>
        </w:rPr>
        <w:t>49.250,00 kn</w:t>
      </w:r>
      <w:r w:rsidR="00274725">
        <w:t xml:space="preserve">   u 10,56  sati </w:t>
      </w:r>
      <w:r w:rsidR="00525CBD">
        <w:t xml:space="preserve"> </w:t>
      </w:r>
    </w:p>
    <w:p w:rsidR="00461815" w:rsidP="003D4158" w:rsidRDefault="00461815">
      <w:pPr>
        <w:pStyle w:val="Odlomakpopisa"/>
        <w:numPr>
          <w:ilvl w:val="0"/>
          <w:numId w:val="7"/>
        </w:numPr>
      </w:pPr>
    </w:p>
    <w:p w:rsidR="00461815" w:rsidP="00461815" w:rsidRDefault="00461815">
      <w:pPr>
        <w:rPr>
          <w:b/>
        </w:rPr>
      </w:pPr>
      <w:r w:rsidRPr="00461815">
        <w:rPr>
          <w:b/>
        </w:rPr>
        <w:t xml:space="preserve">Utvrđuje se da je   STUDIO RENTAL d.o.o.  Novo Čiće, Velika Gorica, Športska 25, OIB:04132278774, stekao uvjete za  dosudu. </w:t>
      </w:r>
    </w:p>
    <w:p w:rsidR="00461815" w:rsidP="00461815" w:rsidRDefault="00461815"/>
    <w:p w:rsidR="003D4158" w:rsidP="003D4158" w:rsidRDefault="003D4158">
      <w:pPr>
        <w:rPr>
          <w:rFonts w:ascii="Arial" w:hAnsi="Arial" w:cs="Arial"/>
          <w:b/>
          <w:sz w:val="20"/>
          <w:szCs w:val="20"/>
        </w:rPr>
      </w:pPr>
    </w:p>
    <w:p w:rsidR="003D4158" w:rsidP="003D4158" w:rsidRDefault="003D4158">
      <w:pPr>
        <w:pStyle w:val="Odlomakpopisa"/>
        <w:numPr>
          <w:ilvl w:val="0"/>
          <w:numId w:val="4"/>
        </w:numPr>
        <w:ind w:left="0" w:firstLine="0"/>
        <w:rPr>
          <w:b/>
        </w:rPr>
      </w:pPr>
      <w:r>
        <w:rPr>
          <w:b/>
        </w:rPr>
        <w:t xml:space="preserve">101. ETAŽA: 7/10000  </w:t>
      </w:r>
    </w:p>
    <w:p w:rsidR="003D4158" w:rsidP="003D4158" w:rsidRDefault="003D4158">
      <w:pPr>
        <w:jc w:val="both"/>
      </w:pPr>
      <w:r>
        <w:t>garažno parkirno mjesto oznake P 101, u podrumu objekta S 4, neto korisne površine 9,71 m2, u etažnom elaboratu sve označeno crvenom bojom</w:t>
      </w:r>
      <w:r>
        <w:tab/>
      </w:r>
      <w:r>
        <w:tab/>
      </w:r>
    </w:p>
    <w:p w:rsidR="003D4158" w:rsidP="003D4158" w:rsidRDefault="003D4158">
      <w:r>
        <w:t>Na ovom ročištu za dražbu nekretnina se ne može prodati ispod vrijednosti od 17.100,00 kn.</w:t>
      </w:r>
    </w:p>
    <w:p w:rsidR="003D4158" w:rsidP="003D4158" w:rsidRDefault="003D4158">
      <w:pPr>
        <w:pStyle w:val="Odlomakpopisa"/>
        <w:numPr>
          <w:ilvl w:val="0"/>
          <w:numId w:val="7"/>
        </w:numPr>
      </w:pPr>
      <w:r>
        <w:t xml:space="preserve">Marko Puškarić ističe ponudu u </w:t>
      </w:r>
      <w:r w:rsidR="00917054">
        <w:t xml:space="preserve">iznosu </w:t>
      </w:r>
      <w:r w:rsidR="00143ECB">
        <w:t xml:space="preserve">od </w:t>
      </w:r>
    </w:p>
    <w:p w:rsidR="003D4158" w:rsidP="003D4158" w:rsidRDefault="003D4158">
      <w:pPr>
        <w:pStyle w:val="Odlomakpopisa"/>
        <w:numPr>
          <w:ilvl w:val="0"/>
          <w:numId w:val="7"/>
        </w:numPr>
      </w:pPr>
      <w:r>
        <w:t>Krunoslav Kovač ističe</w:t>
      </w:r>
      <w:r w:rsidR="00917054">
        <w:t xml:space="preserve"> ponudu u iznosu od </w:t>
      </w:r>
      <w:r w:rsidR="00920358">
        <w:t xml:space="preserve">31.100,00 kn  10,57 sati </w:t>
      </w:r>
    </w:p>
    <w:p w:rsidR="003D4158" w:rsidP="003D4158" w:rsidRDefault="003D4158">
      <w:pPr>
        <w:pStyle w:val="Odlomakpopisa"/>
        <w:numPr>
          <w:ilvl w:val="0"/>
          <w:numId w:val="7"/>
        </w:numPr>
      </w:pPr>
      <w:r>
        <w:t>Miroslav Hećimović istič</w:t>
      </w:r>
      <w:r w:rsidR="00917054">
        <w:t xml:space="preserve">e ponudu u iznosu od </w:t>
      </w:r>
    </w:p>
    <w:p w:rsidR="003D4158" w:rsidP="003D4158" w:rsidRDefault="003D4158">
      <w:pPr>
        <w:pStyle w:val="Odlomakpopisa"/>
        <w:numPr>
          <w:ilvl w:val="0"/>
          <w:numId w:val="7"/>
        </w:numPr>
      </w:pPr>
      <w:r>
        <w:t xml:space="preserve">Nataša Vučinić </w:t>
      </w:r>
      <w:r w:rsidRPr="00386F96">
        <w:t>ističe ponudu u iznosu od</w:t>
      </w:r>
      <w:r w:rsidR="00143ECB">
        <w:t xml:space="preserve"> </w:t>
      </w:r>
      <w:r w:rsidR="00525CBD">
        <w:t xml:space="preserve"> 17.100,00 </w:t>
      </w:r>
      <w:r w:rsidR="007838A3">
        <w:t xml:space="preserve">, 29.100,00 kn u 10,57 sati </w:t>
      </w:r>
    </w:p>
    <w:p w:rsidR="003D4158" w:rsidP="003D4158" w:rsidRDefault="003D4158">
      <w:pPr>
        <w:pStyle w:val="Odlomakpopisa"/>
        <w:numPr>
          <w:ilvl w:val="0"/>
          <w:numId w:val="7"/>
        </w:numPr>
      </w:pPr>
      <w:r>
        <w:t>PROMETNICE ZAGREB d.o.o. ističe</w:t>
      </w:r>
      <w:r w:rsidR="00B06A08">
        <w:t xml:space="preserve"> ponudu u iznosu od </w:t>
      </w:r>
      <w:r w:rsidR="00920358">
        <w:t xml:space="preserve"> 33.100,00 , 37.100,00 kn u 10,58</w:t>
      </w:r>
    </w:p>
    <w:p w:rsidR="003D4158" w:rsidP="003D4158" w:rsidRDefault="003D4158">
      <w:pPr>
        <w:pStyle w:val="Odlomakpopisa"/>
        <w:numPr>
          <w:ilvl w:val="0"/>
          <w:numId w:val="7"/>
        </w:numPr>
      </w:pPr>
      <w:r>
        <w:t>Dragica Poje istič</w:t>
      </w:r>
      <w:r w:rsidR="00143ECB">
        <w:t xml:space="preserve">e ponudu u iznosu od </w:t>
      </w:r>
      <w:r w:rsidR="00525CBD">
        <w:t xml:space="preserve">23.100,00 </w:t>
      </w:r>
      <w:r w:rsidRPr="00920358" w:rsidR="00525CBD">
        <w:t>kn , 27.100,00 kn u 10,46 sati</w:t>
      </w:r>
    </w:p>
    <w:p w:rsidR="003D4158" w:rsidP="003D4158" w:rsidRDefault="003D4158">
      <w:pPr>
        <w:pStyle w:val="Odlomakpopisa"/>
        <w:numPr>
          <w:ilvl w:val="0"/>
          <w:numId w:val="7"/>
        </w:numPr>
      </w:pPr>
      <w:r>
        <w:t>Vladimir Vrhovec ističe</w:t>
      </w:r>
      <w:r w:rsidR="00143ECB">
        <w:t xml:space="preserve"> ponudu u iznosu od </w:t>
      </w:r>
      <w:r w:rsidR="00525CBD">
        <w:t xml:space="preserve"> 19.100,00 </w:t>
      </w:r>
    </w:p>
    <w:p w:rsidR="003D4158" w:rsidP="003D4158" w:rsidRDefault="003D4158">
      <w:pPr>
        <w:pStyle w:val="Odlomakpopisa"/>
        <w:numPr>
          <w:ilvl w:val="0"/>
          <w:numId w:val="7"/>
        </w:numPr>
      </w:pPr>
      <w:r w:rsidRPr="000C684F">
        <w:t>CENTAR VIZIJA d.o.o. ističe ponudu u iznosu od</w:t>
      </w:r>
      <w:r w:rsidR="00143ECB">
        <w:t xml:space="preserve"> </w:t>
      </w:r>
      <w:r>
        <w:t xml:space="preserve"> </w:t>
      </w:r>
      <w:r w:rsidR="00525CBD">
        <w:t xml:space="preserve"> 21.100,00 , 25.100,00kn 10,45</w:t>
      </w:r>
    </w:p>
    <w:p w:rsidR="003D4158" w:rsidP="003D4158" w:rsidRDefault="003D4158">
      <w:pPr>
        <w:pStyle w:val="Odlomakpopisa"/>
        <w:numPr>
          <w:ilvl w:val="0"/>
          <w:numId w:val="7"/>
        </w:numPr>
        <w:rPr>
          <w:b/>
        </w:rPr>
      </w:pPr>
      <w:r>
        <w:t>STUDIO RENTAL d.o.o. istič</w:t>
      </w:r>
      <w:r w:rsidR="00143ECB">
        <w:t xml:space="preserve">e ponudu u iznosu od </w:t>
      </w:r>
      <w:r>
        <w:t xml:space="preserve"> </w:t>
      </w:r>
      <w:r w:rsidR="00920358">
        <w:t xml:space="preserve"> 35.100,00, </w:t>
      </w:r>
      <w:r w:rsidRPr="00920358" w:rsidR="00920358">
        <w:rPr>
          <w:b/>
        </w:rPr>
        <w:t xml:space="preserve">39.100,00 kn u 10,58 sati </w:t>
      </w:r>
    </w:p>
    <w:p w:rsidR="00920358" w:rsidP="00920358" w:rsidRDefault="00920358">
      <w:pPr>
        <w:rPr>
          <w:b/>
        </w:rPr>
      </w:pPr>
    </w:p>
    <w:p w:rsidRPr="00F80380" w:rsidR="00C172C0" w:rsidP="00C172C0" w:rsidRDefault="00C172C0">
      <w:pPr>
        <w:rPr>
          <w:b/>
        </w:rPr>
      </w:pPr>
      <w:r w:rsidRPr="00F80380">
        <w:rPr>
          <w:b/>
        </w:rPr>
        <w:t xml:space="preserve">Utvrđuje se da je   STUDIO RENTAL d.o.o.  Novo Čiće, Velika Gorica, Športska 25, OIB:04132278774, stekao uvjete za  dosudu. </w:t>
      </w:r>
    </w:p>
    <w:p w:rsidR="00C172C0" w:rsidP="00920358" w:rsidRDefault="00C172C0">
      <w:pPr>
        <w:rPr>
          <w:b/>
        </w:rPr>
      </w:pPr>
    </w:p>
    <w:p w:rsidR="00920358" w:rsidP="00920358" w:rsidRDefault="00920358">
      <w:pPr>
        <w:rPr>
          <w:b/>
        </w:rPr>
      </w:pPr>
    </w:p>
    <w:p w:rsidR="003D4158" w:rsidP="003D4158" w:rsidRDefault="003D4158">
      <w:pPr>
        <w:pStyle w:val="Odlomakpopisa"/>
        <w:numPr>
          <w:ilvl w:val="0"/>
          <w:numId w:val="4"/>
        </w:numPr>
        <w:ind w:left="0" w:firstLine="0"/>
        <w:rPr>
          <w:b/>
        </w:rPr>
      </w:pPr>
      <w:r>
        <w:rPr>
          <w:b/>
        </w:rPr>
        <w:t xml:space="preserve">103. ETAŽA: 7/10000  </w:t>
      </w:r>
    </w:p>
    <w:p w:rsidR="003D4158" w:rsidP="003D4158" w:rsidRDefault="003D4158">
      <w:pPr>
        <w:jc w:val="both"/>
      </w:pPr>
      <w:r>
        <w:t>garažno parkirno mjesto oznake P 103, u podrumu objekta S 4, neto korisne površine 9,69 m2, u etažnom elaboratu sve označeno žutom bojom</w:t>
      </w:r>
      <w:r>
        <w:tab/>
      </w:r>
      <w:r>
        <w:tab/>
      </w:r>
    </w:p>
    <w:p w:rsidR="003D4158" w:rsidP="003D4158" w:rsidRDefault="003D4158">
      <w:r>
        <w:t>Na ovom ročištu za dražbu nekretnina se ne može prodati ispod vrijednosti od 17.050,00 kn.</w:t>
      </w:r>
    </w:p>
    <w:p w:rsidR="003D4158" w:rsidP="003D4158" w:rsidRDefault="003D4158">
      <w:pPr>
        <w:pStyle w:val="Odlomakpopisa"/>
        <w:numPr>
          <w:ilvl w:val="0"/>
          <w:numId w:val="7"/>
        </w:numPr>
      </w:pPr>
      <w:r>
        <w:t>Marko Puškarić ističe ponudu u iznos</w:t>
      </w:r>
      <w:r w:rsidR="00143ECB">
        <w:t xml:space="preserve">u od </w:t>
      </w:r>
    </w:p>
    <w:p w:rsidR="003D4158" w:rsidP="003D4158" w:rsidRDefault="003D4158">
      <w:pPr>
        <w:pStyle w:val="Odlomakpopisa"/>
        <w:numPr>
          <w:ilvl w:val="0"/>
          <w:numId w:val="7"/>
        </w:numPr>
      </w:pPr>
      <w:r>
        <w:t>Amelija Udženija ističe</w:t>
      </w:r>
      <w:r w:rsidR="00143ECB">
        <w:t xml:space="preserve"> ponudu u iznosu od </w:t>
      </w:r>
      <w:r w:rsidR="00525CBD">
        <w:t>19.050,00</w:t>
      </w:r>
      <w:r w:rsidR="00920358">
        <w:t xml:space="preserve">, 31.050,00 kn </w:t>
      </w:r>
      <w:r w:rsidR="00616532">
        <w:t xml:space="preserve">m 39.050,00 kn u 11.10 sati </w:t>
      </w:r>
      <w:r w:rsidR="00525CBD">
        <w:t xml:space="preserve"> </w:t>
      </w:r>
    </w:p>
    <w:p w:rsidR="003D4158" w:rsidP="003D4158" w:rsidRDefault="003D4158">
      <w:pPr>
        <w:pStyle w:val="Odlomakpopisa"/>
        <w:numPr>
          <w:ilvl w:val="0"/>
          <w:numId w:val="7"/>
        </w:numPr>
      </w:pPr>
      <w:r>
        <w:t>Krunoslav Kovač ističe</w:t>
      </w:r>
      <w:r w:rsidR="00143ECB">
        <w:t xml:space="preserve"> ponudu u iznosu od </w:t>
      </w:r>
    </w:p>
    <w:p w:rsidR="003D4158" w:rsidP="003D4158" w:rsidRDefault="003D4158">
      <w:pPr>
        <w:pStyle w:val="Odlomakpopisa"/>
        <w:numPr>
          <w:ilvl w:val="0"/>
          <w:numId w:val="7"/>
        </w:numPr>
      </w:pPr>
      <w:r>
        <w:t>Miroslav Hećimović istič</w:t>
      </w:r>
      <w:r w:rsidR="00143ECB">
        <w:t xml:space="preserve">e ponudu u iznosu od </w:t>
      </w:r>
    </w:p>
    <w:p w:rsidR="003D4158" w:rsidP="003D4158" w:rsidRDefault="003D4158">
      <w:pPr>
        <w:pStyle w:val="Odlomakpopisa"/>
        <w:numPr>
          <w:ilvl w:val="0"/>
          <w:numId w:val="7"/>
        </w:numPr>
      </w:pPr>
      <w:r>
        <w:t xml:space="preserve">Nataša Vučinić </w:t>
      </w:r>
      <w:r w:rsidRPr="00386F96">
        <w:t>ističe ponudu u iznosu od</w:t>
      </w:r>
      <w:r w:rsidR="00143ECB">
        <w:t xml:space="preserve"> </w:t>
      </w:r>
      <w:r w:rsidR="00525CBD">
        <w:t xml:space="preserve"> 21.050,00 </w:t>
      </w:r>
      <w:r w:rsidR="00920358">
        <w:t>, 29.050,00 kn</w:t>
      </w:r>
      <w:r w:rsidRPr="00616532" w:rsidR="00920358">
        <w:rPr>
          <w:b/>
        </w:rPr>
        <w:t xml:space="preserve">, </w:t>
      </w:r>
      <w:r w:rsidRPr="00616532" w:rsidR="00920358">
        <w:t>37.05</w:t>
      </w:r>
      <w:r w:rsidR="00616532">
        <w:t>0,00</w:t>
      </w:r>
      <w:r w:rsidRPr="00616532" w:rsidR="00616532">
        <w:t xml:space="preserve">  u</w:t>
      </w:r>
      <w:r w:rsidR="00616532">
        <w:rPr>
          <w:b/>
        </w:rPr>
        <w:t xml:space="preserve"> </w:t>
      </w:r>
      <w:r w:rsidRPr="002D5E2E" w:rsidR="00616532">
        <w:t>11.01 sati</w:t>
      </w:r>
    </w:p>
    <w:p w:rsidR="003D4158" w:rsidP="003D4158" w:rsidRDefault="003D4158">
      <w:pPr>
        <w:pStyle w:val="Odlomakpopisa"/>
        <w:numPr>
          <w:ilvl w:val="0"/>
          <w:numId w:val="7"/>
        </w:numPr>
      </w:pPr>
      <w:r>
        <w:t>Dragica Poje istič</w:t>
      </w:r>
      <w:r w:rsidR="00143ECB">
        <w:t xml:space="preserve">e ponudu u iznosu od </w:t>
      </w:r>
      <w:r w:rsidR="00525CBD">
        <w:t xml:space="preserve">25.050,00 kn u 10,47 sati </w:t>
      </w:r>
      <w:r w:rsidR="00920358">
        <w:t>, 35.050,00kn</w:t>
      </w:r>
      <w:r w:rsidR="00706D19">
        <w:t xml:space="preserve"> 43.050,00 kn u 11.17 sati </w:t>
      </w:r>
      <w:r w:rsidR="00920358">
        <w:t xml:space="preserve"> </w:t>
      </w:r>
    </w:p>
    <w:p w:rsidRPr="00525CBD" w:rsidR="003D4158" w:rsidP="003D4158" w:rsidRDefault="003D4158">
      <w:pPr>
        <w:pStyle w:val="Odlomakpopisa"/>
        <w:numPr>
          <w:ilvl w:val="0"/>
          <w:numId w:val="7"/>
        </w:numPr>
        <w:rPr>
          <w:b/>
        </w:rPr>
      </w:pPr>
      <w:r>
        <w:t>Vladimir Vrhovec ističe</w:t>
      </w:r>
      <w:r w:rsidR="00143ECB">
        <w:t xml:space="preserve"> ponudu u iznosu od </w:t>
      </w:r>
      <w:r w:rsidR="00525CBD">
        <w:t xml:space="preserve">17.050,00  10,46,23.050,0 kn, </w:t>
      </w:r>
      <w:r w:rsidRPr="00616532" w:rsidR="00525CBD">
        <w:t>27.050,00</w:t>
      </w:r>
      <w:r w:rsidRPr="00525CBD" w:rsidR="00525CBD">
        <w:rPr>
          <w:b/>
        </w:rPr>
        <w:t xml:space="preserve"> </w:t>
      </w:r>
      <w:r w:rsidRPr="002D5E2E" w:rsidR="00525CBD">
        <w:t>kn u 10,47 sati</w:t>
      </w:r>
      <w:r w:rsidRPr="00525CBD" w:rsidR="00525CBD">
        <w:rPr>
          <w:b/>
        </w:rPr>
        <w:t xml:space="preserve"> </w:t>
      </w:r>
      <w:r w:rsidRPr="00706D19" w:rsidR="002D5E2E">
        <w:t>, 41.050,00 kn u 11.10 sati</w:t>
      </w:r>
      <w:r w:rsidR="00706D19">
        <w:t xml:space="preserve">, </w:t>
      </w:r>
      <w:r w:rsidRPr="00DA281C" w:rsidR="00706D19">
        <w:rPr>
          <w:b/>
        </w:rPr>
        <w:t>45.050,00 kn u 11.17 sati</w:t>
      </w:r>
      <w:r w:rsidR="00706D19">
        <w:t xml:space="preserve"> </w:t>
      </w:r>
      <w:r w:rsidR="002D5E2E">
        <w:rPr>
          <w:b/>
        </w:rPr>
        <w:t xml:space="preserve"> </w:t>
      </w:r>
    </w:p>
    <w:p w:rsidR="00913044" w:rsidP="00913044" w:rsidRDefault="003D4158">
      <w:pPr>
        <w:pStyle w:val="Odlomakpopisa"/>
        <w:numPr>
          <w:ilvl w:val="0"/>
          <w:numId w:val="7"/>
        </w:numPr>
      </w:pPr>
      <w:r w:rsidRPr="00C9749B">
        <w:t>CENTAR VIZIJA d.o.o. ističe ponudu u iznosu od</w:t>
      </w:r>
      <w:r w:rsidR="00143ECB">
        <w:t xml:space="preserve"> </w:t>
      </w:r>
    </w:p>
    <w:p w:rsidR="003D4158" w:rsidP="003D4158" w:rsidRDefault="003D4158">
      <w:pPr>
        <w:pStyle w:val="Odlomakpopisa"/>
        <w:numPr>
          <w:ilvl w:val="0"/>
          <w:numId w:val="7"/>
        </w:numPr>
      </w:pPr>
      <w:r>
        <w:t>STUDIO RENTAL d.o.o. is</w:t>
      </w:r>
      <w:r w:rsidR="00143ECB">
        <w:t xml:space="preserve">tiče ponudu u iznosu od </w:t>
      </w:r>
      <w:r>
        <w:t xml:space="preserve"> kn </w:t>
      </w:r>
    </w:p>
    <w:p w:rsidR="00913044" w:rsidP="00913044" w:rsidRDefault="00913044"/>
    <w:p w:rsidR="00616532" w:rsidP="00616532" w:rsidRDefault="00913044">
      <w:pPr>
        <w:rPr>
          <w:b/>
        </w:rPr>
      </w:pPr>
      <w:r>
        <w:rPr>
          <w:b/>
        </w:rPr>
        <w:t>U</w:t>
      </w:r>
      <w:r w:rsidRPr="00A76C38" w:rsidR="00616532">
        <w:rPr>
          <w:b/>
        </w:rPr>
        <w:t xml:space="preserve">tvrđuje se da je </w:t>
      </w:r>
      <w:r w:rsidRPr="00A76C38" w:rsidR="00DA281C">
        <w:rPr>
          <w:b/>
        </w:rPr>
        <w:t xml:space="preserve"> Vladimir Vrhovec, </w:t>
      </w:r>
      <w:r w:rsidRPr="00A76C38" w:rsidR="00A76C38">
        <w:rPr>
          <w:b/>
        </w:rPr>
        <w:t xml:space="preserve">Zagreb, Jaruščica 11, </w:t>
      </w:r>
      <w:r w:rsidRPr="00A76C38" w:rsidR="00DA281C">
        <w:rPr>
          <w:b/>
        </w:rPr>
        <w:t xml:space="preserve">  OIB:</w:t>
      </w:r>
      <w:r w:rsidRPr="00A76C38" w:rsidR="00A76C38">
        <w:rPr>
          <w:b/>
        </w:rPr>
        <w:t xml:space="preserve">36459972653, </w:t>
      </w:r>
      <w:r w:rsidRPr="00A76C38" w:rsidR="00DA281C">
        <w:rPr>
          <w:b/>
        </w:rPr>
        <w:t xml:space="preserve"> stekao uvjete za dosudu. </w:t>
      </w:r>
    </w:p>
    <w:p w:rsidR="00F60920" w:rsidP="00616532" w:rsidRDefault="00F60920">
      <w:pPr>
        <w:rPr>
          <w:b/>
        </w:rPr>
      </w:pPr>
    </w:p>
    <w:p w:rsidRPr="00A76C38" w:rsidR="00913044" w:rsidP="00616532" w:rsidRDefault="00913044">
      <w:pPr>
        <w:rPr>
          <w:b/>
        </w:rPr>
      </w:pPr>
    </w:p>
    <w:p w:rsidR="003D4158" w:rsidP="003D4158" w:rsidRDefault="003D4158"/>
    <w:p w:rsidR="003D4158" w:rsidP="003D4158" w:rsidRDefault="003D4158">
      <w:pPr>
        <w:pStyle w:val="Odlomakpopisa"/>
        <w:numPr>
          <w:ilvl w:val="0"/>
          <w:numId w:val="4"/>
        </w:numPr>
        <w:ind w:left="0" w:firstLine="0"/>
        <w:rPr>
          <w:b/>
        </w:rPr>
      </w:pPr>
      <w:r>
        <w:rPr>
          <w:b/>
        </w:rPr>
        <w:lastRenderedPageBreak/>
        <w:t xml:space="preserve">104. ETAŽA: 7/10000  </w:t>
      </w:r>
    </w:p>
    <w:p w:rsidR="003D4158" w:rsidP="003D4158" w:rsidRDefault="003D4158">
      <w:pPr>
        <w:jc w:val="both"/>
      </w:pPr>
      <w:r>
        <w:t>garažno parkirno mjesto oznake P 104, u podrumu objekta S 4, neto korisne površine 9,35 m2, u etažnom elaboratu sve označeno zelenom bojom</w:t>
      </w:r>
      <w:r>
        <w:tab/>
      </w:r>
      <w:r>
        <w:tab/>
      </w:r>
    </w:p>
    <w:p w:rsidR="003D4158" w:rsidP="003D4158" w:rsidRDefault="003D4158">
      <w:r>
        <w:t>Na ovom ročištu za dražbu nekretnina se ne može prodati ispod vrijednosti od 16.500,00 kn.</w:t>
      </w:r>
    </w:p>
    <w:p w:rsidR="003D4158" w:rsidP="003D4158" w:rsidRDefault="003D4158">
      <w:pPr>
        <w:pStyle w:val="Odlomakpopisa"/>
        <w:numPr>
          <w:ilvl w:val="0"/>
          <w:numId w:val="7"/>
        </w:numPr>
      </w:pPr>
      <w:r>
        <w:t xml:space="preserve">Marko Puškarić </w:t>
      </w:r>
      <w:r w:rsidR="00143ECB">
        <w:t>ističe ponudu u iznosu od 1</w:t>
      </w:r>
      <w:r>
        <w:t xml:space="preserve"> kn </w:t>
      </w:r>
    </w:p>
    <w:p w:rsidR="003D4158" w:rsidP="003D4158" w:rsidRDefault="003D4158">
      <w:pPr>
        <w:pStyle w:val="Odlomakpopisa"/>
        <w:numPr>
          <w:ilvl w:val="0"/>
          <w:numId w:val="7"/>
        </w:numPr>
      </w:pPr>
      <w:r>
        <w:t>Amelija Udženija istič</w:t>
      </w:r>
      <w:r w:rsidR="00143ECB">
        <w:t xml:space="preserve">e ponudu u iznosu od </w:t>
      </w:r>
      <w:r>
        <w:t xml:space="preserve"> </w:t>
      </w:r>
      <w:r w:rsidR="0082290D">
        <w:t xml:space="preserve"> 22.500,00 u11.38 </w:t>
      </w:r>
    </w:p>
    <w:p w:rsidR="003D4158" w:rsidP="003D4158" w:rsidRDefault="003D4158">
      <w:pPr>
        <w:pStyle w:val="Odlomakpopisa"/>
        <w:numPr>
          <w:ilvl w:val="0"/>
          <w:numId w:val="7"/>
        </w:numPr>
      </w:pPr>
      <w:r>
        <w:t>Krunoslav Kovač ističe</w:t>
      </w:r>
      <w:r w:rsidR="00143ECB">
        <w:t xml:space="preserve"> ponudu u iznosu od </w:t>
      </w:r>
      <w:r w:rsidR="0082290D">
        <w:t xml:space="preserve"> 26.500,00 kn , 30. </w:t>
      </w:r>
      <w:r w:rsidRPr="00837A03" w:rsidR="0082290D">
        <w:t>, 34.500,00 kn u 11.39</w:t>
      </w:r>
      <w:r w:rsidRPr="0082290D" w:rsidR="0082290D">
        <w:rPr>
          <w:b/>
        </w:rPr>
        <w:t xml:space="preserve"> </w:t>
      </w:r>
      <w:r w:rsidR="0082290D">
        <w:t>sati</w:t>
      </w:r>
      <w:r w:rsidR="00C43E05">
        <w:t xml:space="preserve">. </w:t>
      </w:r>
      <w:r w:rsidRPr="0026067E" w:rsidR="00C43E05">
        <w:rPr>
          <w:b/>
        </w:rPr>
        <w:t>38.500,00 kn u 11,58 sati</w:t>
      </w:r>
      <w:r w:rsidR="00C43E05">
        <w:t xml:space="preserve"> </w:t>
      </w:r>
    </w:p>
    <w:p w:rsidRPr="00B542E6" w:rsidR="003D4158" w:rsidP="003D4158" w:rsidRDefault="003D4158">
      <w:pPr>
        <w:pStyle w:val="Odlomakpopisa"/>
        <w:numPr>
          <w:ilvl w:val="0"/>
          <w:numId w:val="7"/>
        </w:numPr>
      </w:pPr>
      <w:r>
        <w:t>Miroslav Hećimović istič</w:t>
      </w:r>
      <w:r w:rsidR="00143ECB">
        <w:t xml:space="preserve">e ponudu u iznosu </w:t>
      </w:r>
      <w:r w:rsidRPr="0082290D" w:rsidR="00143ECB">
        <w:t xml:space="preserve">od </w:t>
      </w:r>
      <w:r w:rsidRPr="0082290D" w:rsidR="000D3349">
        <w:t>18.500,00 kn u 11, 32 sati</w:t>
      </w:r>
      <w:r w:rsidR="00837A03">
        <w:t xml:space="preserve">. </w:t>
      </w:r>
      <w:r w:rsidRPr="00B542E6" w:rsidR="00837A03">
        <w:t xml:space="preserve">36.500,00kn u 11,51 sati </w:t>
      </w:r>
    </w:p>
    <w:p w:rsidR="003D4158" w:rsidP="003D4158" w:rsidRDefault="003D4158">
      <w:pPr>
        <w:pStyle w:val="Odlomakpopisa"/>
        <w:numPr>
          <w:ilvl w:val="0"/>
          <w:numId w:val="7"/>
        </w:numPr>
      </w:pPr>
      <w:r>
        <w:t xml:space="preserve">Nataša Vučinić </w:t>
      </w:r>
      <w:r w:rsidRPr="00386F96">
        <w:t>ističe ponudu u iznosu od</w:t>
      </w:r>
      <w:r w:rsidR="00143ECB">
        <w:t xml:space="preserve"> </w:t>
      </w:r>
    </w:p>
    <w:p w:rsidR="003D4158" w:rsidP="003D4158" w:rsidRDefault="003D4158">
      <w:pPr>
        <w:pStyle w:val="Odlomakpopisa"/>
        <w:numPr>
          <w:ilvl w:val="0"/>
          <w:numId w:val="7"/>
        </w:numPr>
      </w:pPr>
      <w:r>
        <w:t xml:space="preserve">Vedran Juroš </w:t>
      </w:r>
      <w:r w:rsidRPr="00386F96">
        <w:t>ističe ponudu u iznosu od</w:t>
      </w:r>
      <w:r w:rsidR="00143ECB">
        <w:t xml:space="preserve"> </w:t>
      </w:r>
      <w:r w:rsidR="000D3349">
        <w:t xml:space="preserve">16.500,00 u 11.32 sati </w:t>
      </w:r>
      <w:r w:rsidR="0082290D">
        <w:t>, 20.500,00, 24.500,00 kn u 11.38 sati  28.5000,00 , 32.</w:t>
      </w:r>
    </w:p>
    <w:p w:rsidR="003D4158" w:rsidP="003D4158" w:rsidRDefault="00461AFF">
      <w:pPr>
        <w:pStyle w:val="Odlomakpopisa"/>
        <w:numPr>
          <w:ilvl w:val="0"/>
          <w:numId w:val="7"/>
        </w:numPr>
      </w:pPr>
      <w:r>
        <w:t>Dragica</w:t>
      </w:r>
      <w:r w:rsidR="003D4158">
        <w:t xml:space="preserve"> Poje ističe </w:t>
      </w:r>
      <w:r w:rsidR="00143ECB">
        <w:t xml:space="preserve">ponudu  u iznosu od </w:t>
      </w:r>
    </w:p>
    <w:p w:rsidR="003D4158" w:rsidP="003D4158" w:rsidRDefault="003D4158">
      <w:pPr>
        <w:pStyle w:val="Odlomakpopisa"/>
        <w:numPr>
          <w:ilvl w:val="0"/>
          <w:numId w:val="7"/>
        </w:numPr>
      </w:pPr>
      <w:r w:rsidRPr="00C9749B">
        <w:t>CENTAR VIZIJA d.o.o. ističe ponudu u iznosu od</w:t>
      </w:r>
      <w:r w:rsidR="00143ECB">
        <w:t xml:space="preserve"> </w:t>
      </w:r>
    </w:p>
    <w:p w:rsidR="003D4158" w:rsidP="003D4158" w:rsidRDefault="003D4158">
      <w:pPr>
        <w:pStyle w:val="Odlomakpopisa"/>
        <w:numPr>
          <w:ilvl w:val="0"/>
          <w:numId w:val="7"/>
        </w:numPr>
      </w:pPr>
      <w:r>
        <w:t>STUDIO RENTAL d.o.o. isti</w:t>
      </w:r>
      <w:r w:rsidR="00143ECB">
        <w:t xml:space="preserve">če ponudu u iznosu od </w:t>
      </w:r>
    </w:p>
    <w:p w:rsidR="003D4158" w:rsidP="003D4158" w:rsidRDefault="00467206">
      <w:pPr>
        <w:pStyle w:val="Odlomakpopisa"/>
        <w:numPr>
          <w:ilvl w:val="0"/>
          <w:numId w:val="7"/>
        </w:numPr>
      </w:pPr>
      <w:r>
        <w:t>Anđelko Abramović</w:t>
      </w:r>
      <w:r w:rsidR="00461AFF">
        <w:t xml:space="preserve"> </w:t>
      </w:r>
      <w:r w:rsidR="003D4158">
        <w:t>is</w:t>
      </w:r>
      <w:r w:rsidR="00143ECB">
        <w:t xml:space="preserve">tiče ponudu u visini </w:t>
      </w:r>
    </w:p>
    <w:p w:rsidR="0082290D" w:rsidP="00512D21" w:rsidRDefault="0082290D">
      <w:pPr>
        <w:pStyle w:val="Odlomakpopisa"/>
      </w:pPr>
    </w:p>
    <w:p w:rsidRPr="00DC663C" w:rsidR="0082290D" w:rsidP="00D47B9D" w:rsidRDefault="0082290D">
      <w:pPr>
        <w:jc w:val="both"/>
        <w:rPr>
          <w:b/>
        </w:rPr>
      </w:pPr>
      <w:r w:rsidRPr="00DC663C">
        <w:rPr>
          <w:b/>
        </w:rPr>
        <w:t xml:space="preserve">Utvrđuje se da je </w:t>
      </w:r>
      <w:r w:rsidRPr="00DC663C" w:rsidR="0026067E">
        <w:rPr>
          <w:b/>
        </w:rPr>
        <w:t xml:space="preserve"> Krunoslav Kovač,   Strmec, Sveta Nedelja, Ulica   sviba 14, </w:t>
      </w:r>
      <w:r w:rsidRPr="00DC663C" w:rsidR="00837A03">
        <w:rPr>
          <w:b/>
        </w:rPr>
        <w:t xml:space="preserve"> OIB: </w:t>
      </w:r>
      <w:r w:rsidRPr="00DC663C" w:rsidR="0026067E">
        <w:rPr>
          <w:b/>
        </w:rPr>
        <w:t xml:space="preserve">54432256951, </w:t>
      </w:r>
      <w:r w:rsidRPr="00DC663C" w:rsidR="00837A03">
        <w:rPr>
          <w:b/>
        </w:rPr>
        <w:t xml:space="preserve">  stekao uvjete za dosudu. </w:t>
      </w:r>
    </w:p>
    <w:p w:rsidRPr="00DC663C" w:rsidR="003D4158" w:rsidP="00D47B9D" w:rsidRDefault="003D4158">
      <w:pPr>
        <w:pStyle w:val="Odlomakpopisa"/>
        <w:jc w:val="both"/>
        <w:rPr>
          <w:b/>
        </w:rPr>
      </w:pPr>
    </w:p>
    <w:p w:rsidR="003D4158" w:rsidP="003D4158" w:rsidRDefault="003D4158">
      <w:pPr>
        <w:pStyle w:val="Odlomakpopisa"/>
        <w:numPr>
          <w:ilvl w:val="0"/>
          <w:numId w:val="4"/>
        </w:numPr>
        <w:ind w:left="0" w:firstLine="0"/>
        <w:rPr>
          <w:b/>
        </w:rPr>
      </w:pPr>
      <w:r>
        <w:rPr>
          <w:b/>
        </w:rPr>
        <w:t xml:space="preserve">109. ETAŽA: 7/10000  </w:t>
      </w:r>
    </w:p>
    <w:p w:rsidR="003D4158" w:rsidP="003D4158" w:rsidRDefault="003D4158">
      <w:pPr>
        <w:jc w:val="both"/>
      </w:pPr>
      <w:r>
        <w:t>garažno parkirno mjesto oznake P 109, u podrumu objekta S 4, neto korisne površine 9,83 m2, u etažnom elaboratu sve označeno crvenom bojom</w:t>
      </w:r>
      <w:r>
        <w:tab/>
      </w:r>
      <w:r>
        <w:tab/>
      </w:r>
    </w:p>
    <w:p w:rsidR="003D4158" w:rsidP="003D4158" w:rsidRDefault="003D4158">
      <w:r>
        <w:t xml:space="preserve">Na ovom ročištu za dražbu nekretnina se ne može prodati </w:t>
      </w:r>
      <w:r w:rsidR="00B85360">
        <w:t>ispod vrijednosti od 1</w:t>
      </w:r>
      <w:r w:rsidR="000D3349">
        <w:t>7.300,00 k</w:t>
      </w:r>
      <w:r>
        <w:t>n.</w:t>
      </w:r>
    </w:p>
    <w:p w:rsidR="003D4158" w:rsidP="003D4158" w:rsidRDefault="003D4158">
      <w:pPr>
        <w:pStyle w:val="Odlomakpopisa"/>
        <w:numPr>
          <w:ilvl w:val="0"/>
          <w:numId w:val="7"/>
        </w:numPr>
      </w:pPr>
      <w:r>
        <w:t>Marko Puškarić istič</w:t>
      </w:r>
      <w:r w:rsidR="00B85360">
        <w:t xml:space="preserve">e ponudu u iznosu od </w:t>
      </w:r>
    </w:p>
    <w:p w:rsidRPr="0082290D" w:rsidR="003D4158" w:rsidP="003D4158" w:rsidRDefault="003D4158">
      <w:pPr>
        <w:pStyle w:val="Odlomakpopisa"/>
        <w:numPr>
          <w:ilvl w:val="0"/>
          <w:numId w:val="7"/>
        </w:numPr>
      </w:pPr>
      <w:r>
        <w:t>Krunoslav Kovač ističe</w:t>
      </w:r>
      <w:r w:rsidR="00B85360">
        <w:t xml:space="preserve"> ponudu u iznosu od</w:t>
      </w:r>
      <w:r w:rsidR="0082290D">
        <w:t xml:space="preserve"> </w:t>
      </w:r>
      <w:r w:rsidRPr="0082290D" w:rsidR="0082290D">
        <w:t xml:space="preserve">27.300,00 kn u 11.40 </w:t>
      </w:r>
      <w:r w:rsidRPr="00B542E6" w:rsidR="0082290D">
        <w:t>sati</w:t>
      </w:r>
      <w:r w:rsidRPr="00B542E6" w:rsidR="0010541C">
        <w:t>, 33.300,00 kn u</w:t>
      </w:r>
      <w:r w:rsidR="0010541C">
        <w:t xml:space="preserve"> 11.52 sati </w:t>
      </w:r>
      <w:r w:rsidR="00B542E6">
        <w:t xml:space="preserve">. </w:t>
      </w:r>
      <w:r w:rsidRPr="00B542E6" w:rsidR="00B542E6">
        <w:rPr>
          <w:b/>
        </w:rPr>
        <w:t>37.300,00 kn u 11.59 sati</w:t>
      </w:r>
      <w:r w:rsidR="00B542E6">
        <w:t xml:space="preserve"> </w:t>
      </w:r>
      <w:r w:rsidRPr="0082290D" w:rsidR="0082290D">
        <w:t xml:space="preserve"> </w:t>
      </w:r>
    </w:p>
    <w:p w:rsidR="003D4158" w:rsidP="003D4158" w:rsidRDefault="003D4158">
      <w:pPr>
        <w:pStyle w:val="Odlomakpopisa"/>
        <w:numPr>
          <w:ilvl w:val="0"/>
          <w:numId w:val="7"/>
        </w:numPr>
      </w:pPr>
      <w:r>
        <w:t>Darko Acalinović istič</w:t>
      </w:r>
      <w:r w:rsidR="00B85360">
        <w:t xml:space="preserve">e ponudu u iznosu od </w:t>
      </w:r>
      <w:r w:rsidR="000D3349">
        <w:t>17.300,00 u 11.33</w:t>
      </w:r>
      <w:r w:rsidR="0082290D">
        <w:t xml:space="preserve">, 21.300,00 kn u 11.39 sati </w:t>
      </w:r>
      <w:r w:rsidR="000D3349">
        <w:t xml:space="preserve"> </w:t>
      </w:r>
    </w:p>
    <w:p w:rsidRPr="0010541C" w:rsidR="003D4158" w:rsidP="003D4158" w:rsidRDefault="003D4158">
      <w:pPr>
        <w:pStyle w:val="Odlomakpopisa"/>
        <w:numPr>
          <w:ilvl w:val="0"/>
          <w:numId w:val="7"/>
        </w:numPr>
      </w:pPr>
      <w:r w:rsidRPr="0082290D">
        <w:t>Miroslav Hećimović istič</w:t>
      </w:r>
      <w:r w:rsidRPr="0082290D" w:rsidR="00B85360">
        <w:t xml:space="preserve">e ponudu u iznosu od </w:t>
      </w:r>
      <w:r w:rsidRPr="0082290D" w:rsidR="000D3349">
        <w:t xml:space="preserve"> 19.300,00 u 11, 33 sati</w:t>
      </w:r>
      <w:r w:rsidRPr="0082290D" w:rsidR="0082290D">
        <w:t>, 23.300,00</w:t>
      </w:r>
      <w:r w:rsidR="0082290D">
        <w:t xml:space="preserve"> </w:t>
      </w:r>
      <w:r w:rsidRPr="0082290D" w:rsidR="0082290D">
        <w:t>kn  11.40  sati</w:t>
      </w:r>
      <w:r w:rsidRPr="0010541C" w:rsidR="000D3349">
        <w:t xml:space="preserve"> </w:t>
      </w:r>
      <w:r w:rsidRPr="0010541C" w:rsidR="0010541C">
        <w:t>, 31.300,00 kn u 11.52 sati</w:t>
      </w:r>
      <w:r w:rsidR="00B542E6">
        <w:t xml:space="preserve">, 35.300,00 u 11.58 sati </w:t>
      </w:r>
      <w:r w:rsidRPr="0010541C" w:rsidR="0010541C">
        <w:t xml:space="preserve"> </w:t>
      </w:r>
    </w:p>
    <w:p w:rsidR="003D4158" w:rsidP="003D4158" w:rsidRDefault="003D4158">
      <w:pPr>
        <w:pStyle w:val="Odlomakpopisa"/>
        <w:numPr>
          <w:ilvl w:val="0"/>
          <w:numId w:val="7"/>
        </w:numPr>
      </w:pPr>
      <w:r w:rsidRPr="00C9749B">
        <w:t>CENTAR VIZIJA d.o.o. ističe ponudu u iznosu od</w:t>
      </w:r>
      <w:r w:rsidR="00B85360">
        <w:t xml:space="preserve"> </w:t>
      </w:r>
    </w:p>
    <w:p w:rsidR="003D4158" w:rsidP="003D4158" w:rsidRDefault="003D4158">
      <w:pPr>
        <w:pStyle w:val="Odlomakpopisa"/>
        <w:numPr>
          <w:ilvl w:val="0"/>
          <w:numId w:val="7"/>
        </w:numPr>
      </w:pPr>
      <w:r>
        <w:t>STUDIO RENTAL d.o.o. ističe</w:t>
      </w:r>
      <w:r w:rsidR="00B85360">
        <w:t xml:space="preserve"> ponudu u iznosu od </w:t>
      </w:r>
      <w:r w:rsidR="0082290D">
        <w:t xml:space="preserve"> 25.300,00 kn u 11.40  sati, </w:t>
      </w:r>
      <w:r w:rsidRPr="0010541C" w:rsidR="0082290D">
        <w:t>29.300,00 kn  u 11.40 sati</w:t>
      </w:r>
      <w:r w:rsidR="0082290D">
        <w:t xml:space="preserve"> </w:t>
      </w:r>
    </w:p>
    <w:p w:rsidR="003D4158" w:rsidP="003D4158" w:rsidRDefault="003D4158">
      <w:pPr>
        <w:pStyle w:val="Odlomakpopisa"/>
        <w:numPr>
          <w:ilvl w:val="0"/>
          <w:numId w:val="7"/>
        </w:numPr>
      </w:pPr>
      <w:r>
        <w:t>Anđelko Abramović ist</w:t>
      </w:r>
      <w:r w:rsidR="00B85360">
        <w:t xml:space="preserve">iče ponudu u visini </w:t>
      </w:r>
    </w:p>
    <w:p w:rsidR="00837A03" w:rsidP="00837A03" w:rsidRDefault="00837A03">
      <w:pPr>
        <w:pStyle w:val="Odlomakpopisa"/>
      </w:pPr>
    </w:p>
    <w:p w:rsidR="00DC663C" w:rsidP="00433B4D" w:rsidRDefault="00DC663C">
      <w:pPr>
        <w:jc w:val="both"/>
        <w:rPr>
          <w:b/>
        </w:rPr>
      </w:pPr>
      <w:r w:rsidRPr="00DC663C">
        <w:rPr>
          <w:b/>
        </w:rPr>
        <w:t xml:space="preserve">Utvrđuje se da je  Krunoslav Kovač,    Strmec, Sveta Nedelja, Ulica   sviba 14,  OIB: 54432256951,   stekao uvjete za dosudu. </w:t>
      </w:r>
    </w:p>
    <w:p w:rsidR="00913044" w:rsidP="00433B4D" w:rsidRDefault="00913044">
      <w:pPr>
        <w:jc w:val="both"/>
        <w:rPr>
          <w:b/>
        </w:rPr>
      </w:pPr>
    </w:p>
    <w:p w:rsidR="003D4158" w:rsidP="003D4158" w:rsidRDefault="003D4158">
      <w:pPr>
        <w:pStyle w:val="Odlomakpopisa"/>
        <w:numPr>
          <w:ilvl w:val="0"/>
          <w:numId w:val="4"/>
        </w:numPr>
        <w:ind w:left="0" w:firstLine="0"/>
        <w:rPr>
          <w:b/>
        </w:rPr>
      </w:pPr>
      <w:r>
        <w:rPr>
          <w:b/>
        </w:rPr>
        <w:t xml:space="preserve">110. ETAŽA: 8/10000  </w:t>
      </w:r>
    </w:p>
    <w:p w:rsidR="003D4158" w:rsidP="003D4158" w:rsidRDefault="003D4158">
      <w:pPr>
        <w:jc w:val="both"/>
      </w:pPr>
      <w:r>
        <w:t>garaža oznake G 1, u podrumu objekta S 4, neto korisne površine 11,20 m2, u etažnom elaboratu sve označeno crvenom bojom</w:t>
      </w:r>
      <w:r>
        <w:tab/>
      </w:r>
      <w:r>
        <w:tab/>
      </w:r>
    </w:p>
    <w:p w:rsidR="003D4158" w:rsidP="003D4158" w:rsidRDefault="003D4158">
      <w:r>
        <w:t>Na ovom ročištu za dražbu nekretnina se ne može prodati ispod vrijednosti od 26.050,00 kn.</w:t>
      </w:r>
    </w:p>
    <w:p w:rsidR="003D4158" w:rsidP="003D4158" w:rsidRDefault="003D4158">
      <w:pPr>
        <w:pStyle w:val="Odlomakpopisa"/>
        <w:numPr>
          <w:ilvl w:val="0"/>
          <w:numId w:val="7"/>
        </w:numPr>
      </w:pPr>
      <w:r>
        <w:t>Marko Puškarić ističe</w:t>
      </w:r>
      <w:r w:rsidR="00B85360">
        <w:t xml:space="preserve"> ponudu u iznosu od </w:t>
      </w:r>
    </w:p>
    <w:p w:rsidR="003D4158" w:rsidP="003D4158" w:rsidRDefault="003D4158">
      <w:pPr>
        <w:pStyle w:val="Odlomakpopisa"/>
        <w:numPr>
          <w:ilvl w:val="0"/>
          <w:numId w:val="7"/>
        </w:numPr>
      </w:pPr>
      <w:r>
        <w:t>Dajana Antonija Bebek istič</w:t>
      </w:r>
      <w:r w:rsidR="00B85360">
        <w:t>e ponudu u iznosu od</w:t>
      </w:r>
      <w:r>
        <w:t xml:space="preserve"> </w:t>
      </w:r>
    </w:p>
    <w:p w:rsidR="00C761DA" w:rsidP="003D4158" w:rsidRDefault="003D4158">
      <w:pPr>
        <w:pStyle w:val="Odlomakpopisa"/>
        <w:numPr>
          <w:ilvl w:val="0"/>
          <w:numId w:val="7"/>
        </w:numPr>
      </w:pPr>
      <w:r>
        <w:t xml:space="preserve">Amelija Udženija ističe </w:t>
      </w:r>
      <w:r w:rsidR="00B85360">
        <w:t>ponudu u iznosu od</w:t>
      </w:r>
    </w:p>
    <w:p w:rsidR="003D4158" w:rsidP="00C761DA" w:rsidRDefault="00B85360">
      <w:pPr>
        <w:pStyle w:val="Odlomakpopisa"/>
      </w:pPr>
      <w:r>
        <w:t xml:space="preserve"> </w:t>
      </w:r>
    </w:p>
    <w:p w:rsidR="003D4158" w:rsidP="003D4158" w:rsidRDefault="003D4158">
      <w:pPr>
        <w:pStyle w:val="Odlomakpopisa"/>
        <w:numPr>
          <w:ilvl w:val="0"/>
          <w:numId w:val="7"/>
        </w:numPr>
      </w:pPr>
      <w:r>
        <w:t>Josip Tomaško istič</w:t>
      </w:r>
      <w:r w:rsidR="00B85360">
        <w:t xml:space="preserve">e ponudu u iznosu od </w:t>
      </w:r>
      <w:r>
        <w:t xml:space="preserve"> </w:t>
      </w:r>
      <w:r w:rsidR="000D3349">
        <w:t xml:space="preserve">28.050,00  kn u 11,34  sati </w:t>
      </w:r>
      <w:r w:rsidR="00122518">
        <w:t xml:space="preserve">, 40.050,00 u 11.53 sati </w:t>
      </w:r>
      <w:r w:rsidR="00B542E6">
        <w:t xml:space="preserve">, 46.050,0 kn u 12,00 sati </w:t>
      </w:r>
    </w:p>
    <w:p w:rsidRPr="00122518" w:rsidR="003D4158" w:rsidP="003D4158" w:rsidRDefault="003D4158">
      <w:pPr>
        <w:pStyle w:val="Odlomakpopisa"/>
        <w:numPr>
          <w:ilvl w:val="0"/>
          <w:numId w:val="7"/>
        </w:numPr>
      </w:pPr>
      <w:r>
        <w:lastRenderedPageBreak/>
        <w:t>Krunoslav Kovač ističe</w:t>
      </w:r>
      <w:r w:rsidR="00B85360">
        <w:t xml:space="preserve"> ponudu u iznosu od </w:t>
      </w:r>
      <w:r w:rsidR="0082290D">
        <w:t>30.050,00 kn u 11.41 sat</w:t>
      </w:r>
      <w:r w:rsidR="0010541C">
        <w:t xml:space="preserve">,  </w:t>
      </w:r>
      <w:r w:rsidRPr="00122518" w:rsidR="0082290D">
        <w:t>36.050,00 kn  u 11,41 sati</w:t>
      </w:r>
    </w:p>
    <w:p w:rsidR="003D4158" w:rsidP="003D4158" w:rsidRDefault="003D4158">
      <w:pPr>
        <w:pStyle w:val="Odlomakpopisa"/>
        <w:numPr>
          <w:ilvl w:val="0"/>
          <w:numId w:val="7"/>
        </w:numPr>
      </w:pPr>
      <w:r>
        <w:t>Miroslav Hećimović isti</w:t>
      </w:r>
      <w:r w:rsidR="00B85360">
        <w:t>če ponudu u iznosu od</w:t>
      </w:r>
      <w:r w:rsidR="0082290D">
        <w:t xml:space="preserve"> 32.040,00, </w:t>
      </w:r>
      <w:r w:rsidR="00122518">
        <w:t>38.050,00 u 11.53</w:t>
      </w:r>
      <w:r w:rsidR="00B542E6">
        <w:t xml:space="preserve">, 44.050,00 kn u 11.59 sati, </w:t>
      </w:r>
      <w:r w:rsidRPr="00254A3D" w:rsidR="00B542E6">
        <w:rPr>
          <w:b/>
        </w:rPr>
        <w:t>48.050,00 kn 12.00  sati</w:t>
      </w:r>
      <w:r w:rsidR="00B542E6">
        <w:t xml:space="preserve">  </w:t>
      </w:r>
      <w:r w:rsidR="00122518">
        <w:t xml:space="preserve"> </w:t>
      </w:r>
    </w:p>
    <w:p w:rsidR="003D4158" w:rsidP="003D4158" w:rsidRDefault="003D4158">
      <w:pPr>
        <w:pStyle w:val="Odlomakpopisa"/>
        <w:numPr>
          <w:ilvl w:val="0"/>
          <w:numId w:val="7"/>
        </w:numPr>
      </w:pPr>
      <w:r>
        <w:t>Vlasta Ivanović isti</w:t>
      </w:r>
      <w:r w:rsidR="00B85360">
        <w:t xml:space="preserve">če ponudu u iznosu od </w:t>
      </w:r>
    </w:p>
    <w:p w:rsidR="003D4158" w:rsidP="003D4158" w:rsidRDefault="003D4158">
      <w:pPr>
        <w:pStyle w:val="Odlomakpopisa"/>
        <w:numPr>
          <w:ilvl w:val="0"/>
          <w:numId w:val="7"/>
        </w:numPr>
      </w:pPr>
      <w:r>
        <w:t xml:space="preserve">Nataša Vučinić </w:t>
      </w:r>
      <w:r w:rsidRPr="00386F96">
        <w:t>ističe ponudu u iznosu od</w:t>
      </w:r>
      <w:r w:rsidR="00B85360">
        <w:t xml:space="preserve"> </w:t>
      </w:r>
      <w:r>
        <w:t>n</w:t>
      </w:r>
    </w:p>
    <w:p w:rsidR="003D4158" w:rsidP="003D4158" w:rsidRDefault="003D4158">
      <w:pPr>
        <w:pStyle w:val="Odlomakpopisa"/>
        <w:numPr>
          <w:ilvl w:val="0"/>
          <w:numId w:val="7"/>
        </w:numPr>
      </w:pPr>
      <w:r>
        <w:t>Tatjana Mateković istič</w:t>
      </w:r>
      <w:r w:rsidR="00B85360">
        <w:t xml:space="preserve">e ponudu u iznosu od </w:t>
      </w:r>
    </w:p>
    <w:p w:rsidR="003D4158" w:rsidP="003D4158" w:rsidRDefault="003D4158">
      <w:pPr>
        <w:pStyle w:val="Odlomakpopisa"/>
        <w:numPr>
          <w:ilvl w:val="0"/>
          <w:numId w:val="7"/>
        </w:numPr>
      </w:pPr>
      <w:r>
        <w:t xml:space="preserve">Vladimir  Vrhovec ističe </w:t>
      </w:r>
      <w:r w:rsidR="00B85360">
        <w:t xml:space="preserve">ponudu  u iznosu od </w:t>
      </w:r>
      <w:r w:rsidR="0082290D">
        <w:t xml:space="preserve"> 34</w:t>
      </w:r>
      <w:r w:rsidR="00122518">
        <w:t xml:space="preserve">, </w:t>
      </w:r>
      <w:r w:rsidRPr="00B542E6" w:rsidR="00122518">
        <w:t>42.050,00 kn u 11.54 sati</w:t>
      </w:r>
      <w:r w:rsidR="00122518">
        <w:t xml:space="preserve"> </w:t>
      </w:r>
    </w:p>
    <w:p w:rsidR="003D4158" w:rsidP="003D4158" w:rsidRDefault="003D4158">
      <w:pPr>
        <w:pStyle w:val="Odlomakpopisa"/>
        <w:numPr>
          <w:ilvl w:val="0"/>
          <w:numId w:val="7"/>
        </w:numPr>
      </w:pPr>
      <w:r>
        <w:t>CENTAR VIZIJA d.o.o. ističe</w:t>
      </w:r>
      <w:r w:rsidR="00B85360">
        <w:t xml:space="preserve"> ponudu u iznosu od </w:t>
      </w:r>
    </w:p>
    <w:p w:rsidR="003D4158" w:rsidP="003D4158" w:rsidRDefault="003D4158">
      <w:pPr>
        <w:pStyle w:val="Odlomakpopisa"/>
        <w:numPr>
          <w:ilvl w:val="0"/>
          <w:numId w:val="7"/>
        </w:numPr>
      </w:pPr>
      <w:r>
        <w:t>STUDIO RENTAL d.o.o. ističe ponudu</w:t>
      </w:r>
      <w:r w:rsidR="00B85360">
        <w:t xml:space="preserve"> u iznosu </w:t>
      </w:r>
    </w:p>
    <w:p w:rsidR="003D4158" w:rsidP="003D4158" w:rsidRDefault="003D4158">
      <w:pPr>
        <w:pStyle w:val="Odlomakpopisa"/>
        <w:numPr>
          <w:ilvl w:val="0"/>
          <w:numId w:val="7"/>
        </w:numPr>
      </w:pPr>
      <w:r>
        <w:t>Boris Jurić ističe</w:t>
      </w:r>
      <w:r w:rsidR="00B85360">
        <w:t xml:space="preserve"> ponudu u iznosu od </w:t>
      </w:r>
    </w:p>
    <w:p w:rsidR="0082290D" w:rsidP="003D4158" w:rsidRDefault="0082290D">
      <w:pPr>
        <w:pStyle w:val="Odlomakpopisa"/>
        <w:numPr>
          <w:ilvl w:val="0"/>
          <w:numId w:val="7"/>
        </w:numPr>
      </w:pPr>
    </w:p>
    <w:p w:rsidRPr="0084754C" w:rsidR="0082290D" w:rsidP="0084754C" w:rsidRDefault="0082290D">
      <w:pPr>
        <w:jc w:val="both"/>
        <w:rPr>
          <w:b/>
        </w:rPr>
      </w:pPr>
      <w:r w:rsidRPr="0084754C">
        <w:rPr>
          <w:b/>
        </w:rPr>
        <w:t xml:space="preserve">Utvrđuje se da je </w:t>
      </w:r>
      <w:r w:rsidRPr="0084754C" w:rsidR="00254A3D">
        <w:rPr>
          <w:b/>
        </w:rPr>
        <w:t xml:space="preserve"> Miroslav Hećimović,  Zagreb, Jaruščica 11, OIB:24610441503</w:t>
      </w:r>
      <w:r w:rsidRPr="0084754C" w:rsidR="0084754C">
        <w:rPr>
          <w:b/>
        </w:rPr>
        <w:t xml:space="preserve">, </w:t>
      </w:r>
      <w:r w:rsidRPr="0084754C" w:rsidR="00254A3D">
        <w:rPr>
          <w:b/>
        </w:rPr>
        <w:t xml:space="preserve">  stekao uvjete za dosudu. </w:t>
      </w:r>
    </w:p>
    <w:p w:rsidRPr="0084754C" w:rsidR="000D3349" w:rsidP="003D4158" w:rsidRDefault="000D3349">
      <w:pPr>
        <w:rPr>
          <w:b/>
        </w:rPr>
      </w:pPr>
    </w:p>
    <w:p w:rsidRPr="0084754C" w:rsidR="000D3349" w:rsidP="003D4158" w:rsidRDefault="000D3349">
      <w:pPr>
        <w:rPr>
          <w:b/>
        </w:rPr>
      </w:pPr>
    </w:p>
    <w:p w:rsidR="003D4158" w:rsidP="003D4158" w:rsidRDefault="003D4158">
      <w:pPr>
        <w:pStyle w:val="Odlomakpopisa"/>
        <w:numPr>
          <w:ilvl w:val="0"/>
          <w:numId w:val="4"/>
        </w:numPr>
        <w:ind w:left="0" w:firstLine="0"/>
        <w:rPr>
          <w:b/>
        </w:rPr>
      </w:pPr>
      <w:r>
        <w:rPr>
          <w:b/>
        </w:rPr>
        <w:t xml:space="preserve">166. ETAŽA: 8/10000  </w:t>
      </w:r>
    </w:p>
    <w:p w:rsidR="003D4158" w:rsidP="003D4158" w:rsidRDefault="003D4158">
      <w:pPr>
        <w:jc w:val="both"/>
      </w:pPr>
      <w:r>
        <w:t>garaža oznake G 57, u podrumu objekta S 4, neto korisne površine 11,17 m2, u etažnom elaboratu sve označeno crvenom bojom</w:t>
      </w:r>
      <w:r>
        <w:tab/>
      </w:r>
      <w:r>
        <w:tab/>
      </w:r>
    </w:p>
    <w:p w:rsidR="003D4158" w:rsidP="003D4158" w:rsidRDefault="003D4158">
      <w:r>
        <w:t>Na ovom ročištu za dražbu nekretnina se ne može prodati ispod vrijednosti od 25.950,00 kn.</w:t>
      </w:r>
    </w:p>
    <w:p w:rsidR="003D4158" w:rsidP="003D4158" w:rsidRDefault="003D4158">
      <w:pPr>
        <w:pStyle w:val="Odlomakpopisa"/>
        <w:numPr>
          <w:ilvl w:val="0"/>
          <w:numId w:val="7"/>
        </w:numPr>
      </w:pPr>
      <w:r>
        <w:t>Marko Puškarić istič</w:t>
      </w:r>
      <w:r w:rsidR="00B85360">
        <w:t xml:space="preserve">e ponudu u iznosu od </w:t>
      </w:r>
    </w:p>
    <w:p w:rsidR="003D4158" w:rsidP="003D4158" w:rsidRDefault="003D4158">
      <w:pPr>
        <w:pStyle w:val="Odlomakpopisa"/>
        <w:numPr>
          <w:ilvl w:val="0"/>
          <w:numId w:val="7"/>
        </w:numPr>
      </w:pPr>
      <w:r>
        <w:t>Dajana Antonija Bebek ističe</w:t>
      </w:r>
      <w:r w:rsidR="00B85360">
        <w:t xml:space="preserve"> ponudu u iznosu od </w:t>
      </w:r>
      <w:r w:rsidR="004D7D10">
        <w:t>25.950,00 kn  11,35</w:t>
      </w:r>
      <w:r w:rsidR="00250E25">
        <w:t xml:space="preserve">, 29.950,00 kn, </w:t>
      </w:r>
      <w:r w:rsidRPr="00122518" w:rsidR="00250E25">
        <w:t>43.950,00 kn u 11,44 sati</w:t>
      </w:r>
      <w:r w:rsidR="00122518">
        <w:rPr>
          <w:b/>
        </w:rPr>
        <w:t xml:space="preserve">, 47.950,00 kn u 11,55 sati </w:t>
      </w:r>
      <w:r w:rsidR="00250E25">
        <w:t xml:space="preserve">  </w:t>
      </w:r>
    </w:p>
    <w:p w:rsidR="003D4158" w:rsidP="003D4158" w:rsidRDefault="003D4158">
      <w:pPr>
        <w:pStyle w:val="Odlomakpopisa"/>
        <w:numPr>
          <w:ilvl w:val="0"/>
          <w:numId w:val="7"/>
        </w:numPr>
      </w:pPr>
      <w:r>
        <w:t>Amelija Udženija ističe</w:t>
      </w:r>
      <w:r w:rsidR="00B85360">
        <w:t xml:space="preserve"> ponudu u iznosu od </w:t>
      </w:r>
    </w:p>
    <w:p w:rsidR="003D4158" w:rsidP="003D4158" w:rsidRDefault="003D4158">
      <w:pPr>
        <w:pStyle w:val="Odlomakpopisa"/>
        <w:numPr>
          <w:ilvl w:val="0"/>
          <w:numId w:val="7"/>
        </w:numPr>
      </w:pPr>
      <w:r>
        <w:t xml:space="preserve">Josip Tomaško ističe </w:t>
      </w:r>
      <w:r w:rsidR="00B85360">
        <w:t xml:space="preserve">ponudu u iznosu od </w:t>
      </w:r>
      <w:r>
        <w:t xml:space="preserve"> </w:t>
      </w:r>
    </w:p>
    <w:p w:rsidR="003D4158" w:rsidP="003D4158" w:rsidRDefault="003D4158">
      <w:pPr>
        <w:pStyle w:val="Odlomakpopisa"/>
        <w:numPr>
          <w:ilvl w:val="0"/>
          <w:numId w:val="7"/>
        </w:numPr>
      </w:pPr>
      <w:r>
        <w:t>Krunoslav Kovač ističe</w:t>
      </w:r>
      <w:r w:rsidR="00B85360">
        <w:t xml:space="preserve"> ponudu u iznosu od </w:t>
      </w:r>
    </w:p>
    <w:p w:rsidR="003D4158" w:rsidP="003D4158" w:rsidRDefault="003D4158">
      <w:pPr>
        <w:pStyle w:val="Odlomakpopisa"/>
        <w:numPr>
          <w:ilvl w:val="0"/>
          <w:numId w:val="7"/>
        </w:numPr>
      </w:pPr>
      <w:r>
        <w:t>Miroslav Hećimović istič</w:t>
      </w:r>
      <w:r w:rsidR="00B85360">
        <w:t xml:space="preserve">e ponudu u iznosu od </w:t>
      </w:r>
      <w:r w:rsidR="00122518">
        <w:t xml:space="preserve">45.950,00  kn </w:t>
      </w:r>
    </w:p>
    <w:p w:rsidRPr="00250E25" w:rsidR="003D4158" w:rsidP="003D4158" w:rsidRDefault="003D4158">
      <w:pPr>
        <w:pStyle w:val="Odlomakpopisa"/>
        <w:numPr>
          <w:ilvl w:val="0"/>
          <w:numId w:val="7"/>
        </w:numPr>
      </w:pPr>
      <w:r>
        <w:t>Elvis Haušić istič</w:t>
      </w:r>
      <w:r w:rsidR="00B85360">
        <w:t xml:space="preserve">e ponudu u iznosu od </w:t>
      </w:r>
      <w:r w:rsidR="000D3349">
        <w:t xml:space="preserve"> </w:t>
      </w:r>
      <w:r w:rsidRPr="000D3349" w:rsidR="000D3349">
        <w:rPr>
          <w:b/>
        </w:rPr>
        <w:t>27.</w:t>
      </w:r>
      <w:r w:rsidRPr="00250E25" w:rsidR="000D3349">
        <w:t>950,00 kn 11.35 sati</w:t>
      </w:r>
      <w:r w:rsidR="00250E25">
        <w:t>, 35.950,00</w:t>
      </w:r>
      <w:r w:rsidR="00122518">
        <w:t>, 39.</w:t>
      </w:r>
      <w:r w:rsidR="00250E25">
        <w:t xml:space="preserve">950,00 kn u 11.44,  </w:t>
      </w:r>
    </w:p>
    <w:p w:rsidR="003D4158" w:rsidP="003D4158" w:rsidRDefault="003D4158">
      <w:pPr>
        <w:pStyle w:val="Odlomakpopisa"/>
        <w:numPr>
          <w:ilvl w:val="0"/>
          <w:numId w:val="7"/>
        </w:numPr>
      </w:pPr>
      <w:r>
        <w:t xml:space="preserve">Magda Butorac </w:t>
      </w:r>
      <w:r w:rsidRPr="00FA3DFE">
        <w:t>ističe ponudu u iznosu od</w:t>
      </w:r>
      <w:r w:rsidR="00B85360">
        <w:t xml:space="preserve"> </w:t>
      </w:r>
      <w:r w:rsidR="00250E25">
        <w:t xml:space="preserve"> 33.950,00 kn u 1</w:t>
      </w:r>
      <w:r w:rsidR="00122518">
        <w:t>1.43 sati</w:t>
      </w:r>
      <w:r w:rsidR="00250E25">
        <w:t>, 37.950,00 kn u 11.44 sati, 41.950,00 kn u 11.44 sati</w:t>
      </w:r>
    </w:p>
    <w:p w:rsidR="003D4158" w:rsidP="003D4158" w:rsidRDefault="003D4158">
      <w:pPr>
        <w:pStyle w:val="Odlomakpopisa"/>
        <w:numPr>
          <w:ilvl w:val="0"/>
          <w:numId w:val="7"/>
        </w:numPr>
      </w:pPr>
      <w:r>
        <w:t xml:space="preserve">Tatjana Mateković </w:t>
      </w:r>
      <w:r w:rsidRPr="00FA3DFE">
        <w:t>ističe ponudu u iznosu od</w:t>
      </w:r>
      <w:r w:rsidR="00B85360">
        <w:t xml:space="preserve"> </w:t>
      </w:r>
    </w:p>
    <w:p w:rsidR="003D4158" w:rsidP="003D4158" w:rsidRDefault="003D4158">
      <w:pPr>
        <w:pStyle w:val="Odlomakpopisa"/>
        <w:numPr>
          <w:ilvl w:val="0"/>
          <w:numId w:val="7"/>
        </w:numPr>
      </w:pPr>
      <w:r>
        <w:t xml:space="preserve">PROMETNICE ZAGREB d.o.o. </w:t>
      </w:r>
      <w:r w:rsidRPr="00FA3DFE">
        <w:t>ističe ponudu u iznosu od</w:t>
      </w:r>
      <w:r w:rsidR="00B85360">
        <w:t xml:space="preserve"> </w:t>
      </w:r>
    </w:p>
    <w:p w:rsidR="003D4158" w:rsidP="003D4158" w:rsidRDefault="003D4158">
      <w:pPr>
        <w:pStyle w:val="Odlomakpopisa"/>
        <w:numPr>
          <w:ilvl w:val="0"/>
          <w:numId w:val="7"/>
        </w:numPr>
      </w:pPr>
      <w:r>
        <w:t>Vladimir Vrho</w:t>
      </w:r>
      <w:r w:rsidR="00B85360">
        <w:t xml:space="preserve">vec ističe ponudu od </w:t>
      </w:r>
      <w:r>
        <w:t xml:space="preserve"> </w:t>
      </w:r>
    </w:p>
    <w:p w:rsidR="003D4158" w:rsidP="003D4158" w:rsidRDefault="003D4158">
      <w:pPr>
        <w:pStyle w:val="Odlomakpopisa"/>
        <w:numPr>
          <w:ilvl w:val="0"/>
          <w:numId w:val="7"/>
        </w:numPr>
      </w:pPr>
      <w:r>
        <w:t>Alan Jurko</w:t>
      </w:r>
      <w:r w:rsidR="00B85360">
        <w:t xml:space="preserve">vić ističe ponudu od </w:t>
      </w:r>
      <w:r>
        <w:t xml:space="preserve"> </w:t>
      </w:r>
      <w:r w:rsidR="00250E25">
        <w:t xml:space="preserve">31.950,00 kn u 11.43 sati </w:t>
      </w:r>
    </w:p>
    <w:p w:rsidR="003D4158" w:rsidP="003D4158" w:rsidRDefault="003D4158">
      <w:pPr>
        <w:pStyle w:val="Odlomakpopisa"/>
        <w:numPr>
          <w:ilvl w:val="0"/>
          <w:numId w:val="7"/>
        </w:numPr>
      </w:pPr>
      <w:r>
        <w:t>CENTAR VIZIJA d.o.o. is</w:t>
      </w:r>
      <w:r w:rsidR="00B85360">
        <w:t xml:space="preserve">tiče ponudu u iznosu od </w:t>
      </w:r>
    </w:p>
    <w:p w:rsidR="003D4158" w:rsidP="003D4158" w:rsidRDefault="003D4158">
      <w:pPr>
        <w:pStyle w:val="Odlomakpopisa"/>
        <w:numPr>
          <w:ilvl w:val="0"/>
          <w:numId w:val="7"/>
        </w:numPr>
      </w:pPr>
      <w:r>
        <w:t>STUDIO RENTAL d.o.o. ističe</w:t>
      </w:r>
      <w:r w:rsidR="00B85360">
        <w:t xml:space="preserve"> ponudu u iznosu od </w:t>
      </w:r>
    </w:p>
    <w:p w:rsidR="003D4158" w:rsidP="003D4158" w:rsidRDefault="003D4158">
      <w:pPr>
        <w:pStyle w:val="Odlomakpopisa"/>
        <w:numPr>
          <w:ilvl w:val="0"/>
          <w:numId w:val="7"/>
        </w:numPr>
      </w:pPr>
      <w:r>
        <w:t xml:space="preserve">Boris Jurić ističe </w:t>
      </w:r>
      <w:r w:rsidR="00B85360">
        <w:t xml:space="preserve">ponudu u  iznosu od </w:t>
      </w:r>
    </w:p>
    <w:p w:rsidR="003D4158" w:rsidP="003D4158" w:rsidRDefault="003D4158">
      <w:pPr>
        <w:pStyle w:val="Odlomakpopisa"/>
        <w:numPr>
          <w:ilvl w:val="0"/>
          <w:numId w:val="7"/>
        </w:numPr>
      </w:pPr>
      <w:r>
        <w:t>Danijela Kovač isti</w:t>
      </w:r>
      <w:r w:rsidR="00B85360">
        <w:t xml:space="preserve">če ponudu u visini </w:t>
      </w:r>
    </w:p>
    <w:p w:rsidR="003D4158" w:rsidP="003D4158" w:rsidRDefault="003D4158">
      <w:pPr>
        <w:pStyle w:val="Odlomakpopisa"/>
        <w:numPr>
          <w:ilvl w:val="0"/>
          <w:numId w:val="7"/>
        </w:numPr>
      </w:pPr>
      <w:r>
        <w:t>Maja Katana ist</w:t>
      </w:r>
      <w:r w:rsidR="00B85360">
        <w:t xml:space="preserve">iče ponudu u visini  </w:t>
      </w:r>
    </w:p>
    <w:p w:rsidR="00250E25" w:rsidP="003D4158" w:rsidRDefault="00250E25">
      <w:pPr>
        <w:pStyle w:val="Odlomakpopisa"/>
        <w:numPr>
          <w:ilvl w:val="0"/>
          <w:numId w:val="7"/>
        </w:numPr>
      </w:pPr>
    </w:p>
    <w:p w:rsidR="00250E25" w:rsidP="00433B4D" w:rsidRDefault="00250E25">
      <w:pPr>
        <w:jc w:val="both"/>
        <w:rPr>
          <w:b/>
        </w:rPr>
      </w:pPr>
      <w:r w:rsidRPr="004D7D10">
        <w:rPr>
          <w:b/>
        </w:rPr>
        <w:t xml:space="preserve">Utvrđuje se da je </w:t>
      </w:r>
      <w:r w:rsidRPr="004D7D10" w:rsidR="004D7D10">
        <w:rPr>
          <w:b/>
        </w:rPr>
        <w:t xml:space="preserve"> Dajana Antonija Bebek,   Zagreb,  Jaruščica 11,  OIB:71694728506,</w:t>
      </w:r>
      <w:r w:rsidR="00433B4D">
        <w:rPr>
          <w:b/>
        </w:rPr>
        <w:t xml:space="preserve"> </w:t>
      </w:r>
      <w:r w:rsidRPr="004D7D10" w:rsidR="004D7D10">
        <w:rPr>
          <w:b/>
        </w:rPr>
        <w:t xml:space="preserve">stekla uvjete za dosudu. </w:t>
      </w:r>
    </w:p>
    <w:p w:rsidRPr="004D7D10" w:rsidR="00913044" w:rsidP="00433B4D" w:rsidRDefault="00913044">
      <w:pPr>
        <w:jc w:val="both"/>
        <w:rPr>
          <w:b/>
        </w:rPr>
      </w:pPr>
    </w:p>
    <w:p w:rsidR="003D4158" w:rsidP="003D4158" w:rsidRDefault="003D4158">
      <w:pPr>
        <w:pStyle w:val="Odlomakpopisa"/>
        <w:numPr>
          <w:ilvl w:val="0"/>
          <w:numId w:val="4"/>
        </w:numPr>
        <w:ind w:left="0" w:firstLine="0"/>
        <w:rPr>
          <w:b/>
        </w:rPr>
      </w:pPr>
      <w:r>
        <w:rPr>
          <w:b/>
        </w:rPr>
        <w:t xml:space="preserve">167. ETAŽA: 12/10000  </w:t>
      </w:r>
      <w:r>
        <w:rPr>
          <w:b/>
        </w:rPr>
        <w:tab/>
      </w:r>
    </w:p>
    <w:p w:rsidR="003D4158" w:rsidP="003D4158" w:rsidRDefault="003D4158">
      <w:pPr>
        <w:jc w:val="both"/>
      </w:pPr>
      <w:r>
        <w:t>garaža oznake G 58, u prizemlju objekta S 4, neto korisne površine 17,03 m2, u etažnom elaboratu sve označeno plavom bojom</w:t>
      </w:r>
      <w:r>
        <w:tab/>
      </w:r>
      <w:r>
        <w:tab/>
      </w:r>
    </w:p>
    <w:p w:rsidR="003D4158" w:rsidP="003D4158" w:rsidRDefault="003D4158">
      <w:r>
        <w:t>Na ovom ročištu za dražbu nekretnina se ne može prodati ispod vrijednosti od 39.600,00 kn.</w:t>
      </w:r>
    </w:p>
    <w:p w:rsidR="003D4158" w:rsidP="003D4158" w:rsidRDefault="003D4158">
      <w:pPr>
        <w:pStyle w:val="Odlomakpopisa"/>
        <w:numPr>
          <w:ilvl w:val="0"/>
          <w:numId w:val="7"/>
        </w:numPr>
      </w:pPr>
      <w:r>
        <w:t>BEZ LIMITA d.o.o. istič</w:t>
      </w:r>
      <w:r w:rsidR="00B85360">
        <w:t xml:space="preserve">e ponudu u iznosu </w:t>
      </w:r>
      <w:r w:rsidRPr="000D3349" w:rsidR="00B85360">
        <w:rPr>
          <w:b/>
        </w:rPr>
        <w:t xml:space="preserve">od </w:t>
      </w:r>
      <w:r w:rsidRPr="000D3349">
        <w:rPr>
          <w:b/>
        </w:rPr>
        <w:t xml:space="preserve"> </w:t>
      </w:r>
      <w:r w:rsidRPr="000D3349" w:rsidR="000D3349">
        <w:rPr>
          <w:b/>
        </w:rPr>
        <w:t>39.600,00 kn u 11.35 sati</w:t>
      </w:r>
    </w:p>
    <w:p w:rsidR="003D4158" w:rsidP="003D4158" w:rsidRDefault="003D4158">
      <w:pPr>
        <w:pStyle w:val="Odlomakpopisa"/>
        <w:numPr>
          <w:ilvl w:val="0"/>
          <w:numId w:val="7"/>
        </w:numPr>
      </w:pPr>
      <w:r>
        <w:t xml:space="preserve">PROMETNICE ZAGREB d.o.o. </w:t>
      </w:r>
      <w:r w:rsidRPr="00FA3DFE">
        <w:t>ističe ponudu u iznosu od</w:t>
      </w:r>
      <w:r w:rsidR="00B85360">
        <w:t xml:space="preserve"> </w:t>
      </w:r>
    </w:p>
    <w:p w:rsidR="003D4158" w:rsidP="003D4158" w:rsidRDefault="003D4158">
      <w:pPr>
        <w:pStyle w:val="Odlomakpopisa"/>
        <w:numPr>
          <w:ilvl w:val="0"/>
          <w:numId w:val="7"/>
        </w:numPr>
      </w:pPr>
      <w:r>
        <w:lastRenderedPageBreak/>
        <w:t xml:space="preserve">Boris Hipp </w:t>
      </w:r>
      <w:r w:rsidRPr="00386F96">
        <w:t>ističe ponudu u iznosu od</w:t>
      </w:r>
      <w:r w:rsidR="00B85360">
        <w:t xml:space="preserve"> </w:t>
      </w:r>
    </w:p>
    <w:p w:rsidR="003D4158" w:rsidP="003D4158" w:rsidRDefault="003D4158">
      <w:pPr>
        <w:pStyle w:val="Odlomakpopisa"/>
        <w:numPr>
          <w:ilvl w:val="0"/>
          <w:numId w:val="7"/>
        </w:numPr>
      </w:pPr>
      <w:r>
        <w:t>Boris Jurić istič</w:t>
      </w:r>
      <w:r w:rsidR="00B85360">
        <w:t xml:space="preserve">e ponudu u iznosu od </w:t>
      </w:r>
    </w:p>
    <w:p w:rsidR="003D4158" w:rsidP="003D4158" w:rsidRDefault="003D4158">
      <w:pPr>
        <w:pStyle w:val="Odlomakpopisa"/>
        <w:numPr>
          <w:ilvl w:val="0"/>
          <w:numId w:val="7"/>
        </w:numPr>
      </w:pPr>
      <w:r>
        <w:t>Tatjana Mateković istič</w:t>
      </w:r>
      <w:r w:rsidR="00B85360">
        <w:t xml:space="preserve">e ponudu u iznosu od </w:t>
      </w:r>
    </w:p>
    <w:p w:rsidR="003D4158" w:rsidP="003D4158" w:rsidRDefault="003D4158">
      <w:pPr>
        <w:pStyle w:val="Odlomakpopisa"/>
        <w:numPr>
          <w:ilvl w:val="0"/>
          <w:numId w:val="7"/>
        </w:numPr>
      </w:pPr>
      <w:r>
        <w:t>Mirjana Grubišić ističe</w:t>
      </w:r>
      <w:r w:rsidR="00B85360">
        <w:t xml:space="preserve"> ponudu  u iznosu od</w:t>
      </w:r>
      <w:r>
        <w:t xml:space="preserve"> </w:t>
      </w:r>
    </w:p>
    <w:p w:rsidR="003D4158" w:rsidP="003D4158" w:rsidRDefault="003D4158">
      <w:pPr>
        <w:pStyle w:val="Odlomakpopisa"/>
        <w:numPr>
          <w:ilvl w:val="0"/>
          <w:numId w:val="7"/>
        </w:numPr>
      </w:pPr>
      <w:r>
        <w:t>CENTAR VIZIJA d.o.o. isti</w:t>
      </w:r>
      <w:r w:rsidR="00B85360">
        <w:t xml:space="preserve">če ponudu u iznosu od </w:t>
      </w:r>
    </w:p>
    <w:p w:rsidR="003D4158" w:rsidP="003D4158" w:rsidRDefault="003D4158">
      <w:pPr>
        <w:pStyle w:val="Odlomakpopisa"/>
        <w:numPr>
          <w:ilvl w:val="0"/>
          <w:numId w:val="7"/>
        </w:numPr>
      </w:pPr>
      <w:r>
        <w:t>STUDIO RENTAL d.o.o. ist</w:t>
      </w:r>
      <w:r w:rsidR="00B85360">
        <w:t xml:space="preserve">iče ponudu u iznosu od </w:t>
      </w:r>
    </w:p>
    <w:p w:rsidR="00250E25" w:rsidP="00250E25" w:rsidRDefault="00250E25"/>
    <w:p w:rsidR="00250E25" w:rsidP="00250E25" w:rsidRDefault="00250E25">
      <w:r w:rsidRPr="00E560BA">
        <w:rPr>
          <w:b/>
        </w:rPr>
        <w:t>Utvrđuje se da je</w:t>
      </w:r>
      <w:r>
        <w:t xml:space="preserve"> </w:t>
      </w:r>
      <w:r w:rsidR="001442B0">
        <w:rPr>
          <w:b/>
        </w:rPr>
        <w:t>BEZ LIMITA  d.o.o. Zagreb, Zagreb, VIII. Podbrežje 24,</w:t>
      </w:r>
      <w:r w:rsidR="00E560BA">
        <w:rPr>
          <w:b/>
        </w:rPr>
        <w:t xml:space="preserve"> </w:t>
      </w:r>
      <w:r w:rsidR="001442B0">
        <w:rPr>
          <w:b/>
        </w:rPr>
        <w:t xml:space="preserve">Zagreb, OIB:18882221726 </w:t>
      </w:r>
      <w:r>
        <w:t xml:space="preserve">  </w:t>
      </w:r>
      <w:r w:rsidRPr="00E560BA">
        <w:rPr>
          <w:b/>
        </w:rPr>
        <w:t>stekla uvjete za dosudu.</w:t>
      </w:r>
      <w:r>
        <w:t xml:space="preserve"> </w:t>
      </w:r>
    </w:p>
    <w:p w:rsidR="003D4158" w:rsidP="003D4158" w:rsidRDefault="003D4158">
      <w:pPr>
        <w:rPr>
          <w:b/>
        </w:rPr>
      </w:pPr>
    </w:p>
    <w:p w:rsidR="003D4158" w:rsidP="003D4158" w:rsidRDefault="003D4158">
      <w:pPr>
        <w:pStyle w:val="Odlomakpopisa"/>
        <w:numPr>
          <w:ilvl w:val="0"/>
          <w:numId w:val="4"/>
        </w:numPr>
        <w:ind w:left="0" w:firstLine="0"/>
        <w:rPr>
          <w:b/>
        </w:rPr>
      </w:pPr>
      <w:r>
        <w:rPr>
          <w:b/>
        </w:rPr>
        <w:t xml:space="preserve">168. ETAŽA: 12/10000  </w:t>
      </w:r>
    </w:p>
    <w:p w:rsidR="003D4158" w:rsidP="003D4158" w:rsidRDefault="003D4158">
      <w:pPr>
        <w:jc w:val="both"/>
      </w:pPr>
      <w:r>
        <w:t>1. garaža oznake G 59, u prizemlju objekta S 4, neto korisne površine 17,02 m2, u etažnom elaboratu sve označeno žutom bojom</w:t>
      </w:r>
      <w:r>
        <w:tab/>
      </w:r>
      <w:r>
        <w:tab/>
      </w:r>
    </w:p>
    <w:p w:rsidR="003D4158" w:rsidP="003D4158" w:rsidRDefault="003D4158">
      <w:r>
        <w:t>Na ovom ročištu za dražbu nekretnina se ne može prodati ispod vrijednosti od 39.550,00 kn.</w:t>
      </w:r>
    </w:p>
    <w:p w:rsidR="003D4158" w:rsidP="003D4158" w:rsidRDefault="003D4158">
      <w:pPr>
        <w:pStyle w:val="Odlomakpopisa"/>
        <w:numPr>
          <w:ilvl w:val="0"/>
          <w:numId w:val="7"/>
        </w:numPr>
      </w:pPr>
      <w:r>
        <w:t>BEZ LIMITA d.o.o. ističe</w:t>
      </w:r>
      <w:r w:rsidR="00B85360">
        <w:t xml:space="preserve"> ponudu u iznosu od </w:t>
      </w:r>
      <w:r w:rsidR="000D3349">
        <w:t>39.550,00 kn  u 11,36 sati</w:t>
      </w:r>
    </w:p>
    <w:p w:rsidR="003D4158" w:rsidP="003D4158" w:rsidRDefault="003D4158">
      <w:pPr>
        <w:pStyle w:val="Odlomakpopisa"/>
        <w:numPr>
          <w:ilvl w:val="0"/>
          <w:numId w:val="7"/>
        </w:numPr>
      </w:pPr>
      <w:r>
        <w:t xml:space="preserve">Anto </w:t>
      </w:r>
      <w:r w:rsidR="00B85360">
        <w:t>Perić ističe ponudu u iznosu od</w:t>
      </w:r>
    </w:p>
    <w:p w:rsidR="003D4158" w:rsidP="003D4158" w:rsidRDefault="003D4158">
      <w:pPr>
        <w:pStyle w:val="Odlomakpopisa"/>
        <w:numPr>
          <w:ilvl w:val="0"/>
          <w:numId w:val="7"/>
        </w:numPr>
      </w:pPr>
      <w:r>
        <w:t xml:space="preserve">PROMETNICE ZAGREB d.o.o. </w:t>
      </w:r>
      <w:r w:rsidRPr="00FA3DFE">
        <w:t>ističe ponudu u iznosu od</w:t>
      </w:r>
    </w:p>
    <w:p w:rsidR="003D4158" w:rsidP="003D4158" w:rsidRDefault="003D4158">
      <w:pPr>
        <w:pStyle w:val="Odlomakpopisa"/>
        <w:numPr>
          <w:ilvl w:val="0"/>
          <w:numId w:val="7"/>
        </w:numPr>
      </w:pPr>
      <w:r>
        <w:t xml:space="preserve">Boris Jurić </w:t>
      </w:r>
      <w:r w:rsidR="000D3349">
        <w:t xml:space="preserve">  </w:t>
      </w:r>
      <w:r w:rsidR="00512D21">
        <w:t xml:space="preserve"> </w:t>
      </w:r>
      <w:r>
        <w:t>istič</w:t>
      </w:r>
      <w:r w:rsidR="00B85360">
        <w:t xml:space="preserve">e ponudu u iznosu od </w:t>
      </w:r>
    </w:p>
    <w:p w:rsidR="003D4158" w:rsidP="003D4158" w:rsidRDefault="003D4158">
      <w:pPr>
        <w:pStyle w:val="Odlomakpopisa"/>
        <w:numPr>
          <w:ilvl w:val="0"/>
          <w:numId w:val="7"/>
        </w:numPr>
      </w:pPr>
      <w:r>
        <w:t>Tatjana Mateković isti</w:t>
      </w:r>
      <w:r w:rsidR="00B85360">
        <w:t xml:space="preserve">če ponudu u iznosu od </w:t>
      </w:r>
    </w:p>
    <w:p w:rsidR="003D4158" w:rsidP="003D4158" w:rsidRDefault="003D4158">
      <w:pPr>
        <w:pStyle w:val="Odlomakpopisa"/>
        <w:numPr>
          <w:ilvl w:val="0"/>
          <w:numId w:val="7"/>
        </w:numPr>
      </w:pPr>
      <w:r>
        <w:t>CENTAR VIZIJA d.o.o. istič</w:t>
      </w:r>
      <w:r w:rsidR="00B85360">
        <w:t xml:space="preserve">e ponudu u iznosu od </w:t>
      </w:r>
    </w:p>
    <w:p w:rsidR="003D4158" w:rsidP="003D4158" w:rsidRDefault="003D4158">
      <w:pPr>
        <w:pStyle w:val="Odlomakpopisa"/>
        <w:numPr>
          <w:ilvl w:val="0"/>
          <w:numId w:val="7"/>
        </w:numPr>
      </w:pPr>
      <w:r>
        <w:t>STUDIO RENTAL d.o.o. ističe</w:t>
      </w:r>
      <w:r w:rsidR="000D3349">
        <w:t xml:space="preserve"> ponudu u iznosu od </w:t>
      </w:r>
    </w:p>
    <w:p w:rsidR="00512D21" w:rsidP="003D4158" w:rsidRDefault="00512D21">
      <w:pPr>
        <w:pStyle w:val="Odlomakpopisa"/>
        <w:numPr>
          <w:ilvl w:val="0"/>
          <w:numId w:val="7"/>
        </w:numPr>
      </w:pPr>
      <w:r>
        <w:t xml:space="preserve">Boris Hipp ističe ponudu   u iznosu od </w:t>
      </w:r>
    </w:p>
    <w:p w:rsidR="00E560BA" w:rsidP="00E560BA" w:rsidRDefault="00E560BA"/>
    <w:p w:rsidR="00876C96" w:rsidP="00876C96" w:rsidRDefault="00876C96">
      <w:r w:rsidRPr="00E560BA">
        <w:rPr>
          <w:b/>
        </w:rPr>
        <w:t>Utvrđuje se da je</w:t>
      </w:r>
      <w:r>
        <w:t xml:space="preserve"> </w:t>
      </w:r>
      <w:r>
        <w:rPr>
          <w:b/>
        </w:rPr>
        <w:t xml:space="preserve">BEZ LIMITA  d.o.o. Zagreb, Zagreb, VIII. Podbrežje 24, Zagreb, OIB:18882221726 </w:t>
      </w:r>
      <w:r>
        <w:t xml:space="preserve">  </w:t>
      </w:r>
      <w:r w:rsidRPr="00E560BA">
        <w:rPr>
          <w:b/>
        </w:rPr>
        <w:t>stekla uvjete za dosudu.</w:t>
      </w:r>
      <w:r>
        <w:t xml:space="preserve"> </w:t>
      </w:r>
    </w:p>
    <w:p w:rsidR="003D4158" w:rsidP="003D4158" w:rsidRDefault="003D4158">
      <w:pPr>
        <w:rPr>
          <w:b/>
        </w:rPr>
      </w:pPr>
    </w:p>
    <w:p w:rsidR="003D4158" w:rsidP="003D4158" w:rsidRDefault="003D4158">
      <w:pPr>
        <w:pStyle w:val="Odlomakpopisa"/>
        <w:numPr>
          <w:ilvl w:val="0"/>
          <w:numId w:val="4"/>
        </w:numPr>
        <w:ind w:left="0" w:firstLine="0"/>
        <w:rPr>
          <w:b/>
        </w:rPr>
      </w:pPr>
      <w:r>
        <w:rPr>
          <w:b/>
        </w:rPr>
        <w:t xml:space="preserve">169. ETAŽA: 9/10000  </w:t>
      </w:r>
      <w:r>
        <w:rPr>
          <w:b/>
        </w:rPr>
        <w:tab/>
      </w:r>
    </w:p>
    <w:p w:rsidR="003D4158" w:rsidP="003D4158" w:rsidRDefault="003D4158">
      <w:pPr>
        <w:jc w:val="both"/>
      </w:pPr>
      <w:r>
        <w:t>garaža oznake G 60, u prizemlju objekta S 4, neto korisne površine 12,66 m2, u etažnom elaboratu sve označeno zelenom bojom</w:t>
      </w:r>
      <w:r>
        <w:tab/>
      </w:r>
      <w:r>
        <w:tab/>
      </w:r>
    </w:p>
    <w:p w:rsidR="003D4158" w:rsidP="003D4158" w:rsidRDefault="003D4158">
      <w:r>
        <w:t>Na ovom ročištu za dražbu nekretnina se ne može prodati ispod vrijednosti od 29.400,00 kn.</w:t>
      </w:r>
    </w:p>
    <w:p w:rsidR="003D4158" w:rsidP="003D4158" w:rsidRDefault="003D4158">
      <w:pPr>
        <w:pStyle w:val="Odlomakpopisa"/>
        <w:numPr>
          <w:ilvl w:val="0"/>
          <w:numId w:val="7"/>
        </w:numPr>
      </w:pPr>
      <w:r>
        <w:t>Marko Puškarić istič</w:t>
      </w:r>
      <w:r w:rsidR="00B85360">
        <w:t xml:space="preserve">e ponudu u iznosu od </w:t>
      </w:r>
    </w:p>
    <w:p w:rsidR="003D4158" w:rsidP="003D4158" w:rsidRDefault="003D4158">
      <w:pPr>
        <w:pStyle w:val="Odlomakpopisa"/>
        <w:numPr>
          <w:ilvl w:val="0"/>
          <w:numId w:val="7"/>
        </w:numPr>
      </w:pPr>
      <w:r>
        <w:t>Josip Tomaško ističe</w:t>
      </w:r>
      <w:r w:rsidR="00B85360">
        <w:t xml:space="preserve"> ponudu u iznosu od </w:t>
      </w:r>
    </w:p>
    <w:p w:rsidR="003D4158" w:rsidP="003D4158" w:rsidRDefault="003D4158">
      <w:pPr>
        <w:pStyle w:val="Odlomakpopisa"/>
        <w:numPr>
          <w:ilvl w:val="0"/>
          <w:numId w:val="7"/>
        </w:numPr>
      </w:pPr>
      <w:r>
        <w:t>Ljubica Vidak istič</w:t>
      </w:r>
      <w:r w:rsidR="00B85360">
        <w:t xml:space="preserve">e ponudu u iznosu od </w:t>
      </w:r>
      <w:r w:rsidR="000D3349">
        <w:t xml:space="preserve">31.400,00 , 35.400,00 kn u 11.37 sati </w:t>
      </w:r>
      <w:r w:rsidR="00DD5A60">
        <w:t xml:space="preserve">, 39.400,00 , 43.400,00kn , 47.400,00 , 51.400,00  kn u 11,49 sati </w:t>
      </w:r>
      <w:r w:rsidRPr="00C43E05" w:rsidR="00DD5A60">
        <w:t>, 55.400,00 kn u</w:t>
      </w:r>
      <w:r w:rsidR="00DD5A60">
        <w:t xml:space="preserve"> 11.50 sati </w:t>
      </w:r>
      <w:r w:rsidR="00122518">
        <w:t xml:space="preserve">, 59.400,00 kn u 11,56 </w:t>
      </w:r>
      <w:r w:rsidR="009D7545">
        <w:t xml:space="preserve">, 63.400,00kn u  11. 56  </w:t>
      </w:r>
      <w:r w:rsidR="00122518">
        <w:t>s</w:t>
      </w:r>
      <w:r w:rsidR="009D7545">
        <w:t>a</w:t>
      </w:r>
      <w:r w:rsidR="00122518">
        <w:t xml:space="preserve">ti, </w:t>
      </w:r>
      <w:r w:rsidRPr="009D7545" w:rsidR="00122518">
        <w:t>67.400,00 kn u 11.56</w:t>
      </w:r>
      <w:r w:rsidR="00122518">
        <w:t xml:space="preserve">  sati</w:t>
      </w:r>
      <w:r w:rsidR="004D7D10">
        <w:t xml:space="preserve">, </w:t>
      </w:r>
      <w:r w:rsidRPr="009D7545" w:rsidR="004D7D10">
        <w:rPr>
          <w:b/>
        </w:rPr>
        <w:t>71.400,00 kn  u 12.03 sati</w:t>
      </w:r>
    </w:p>
    <w:p w:rsidR="003D4158" w:rsidP="003D4158" w:rsidRDefault="003D4158">
      <w:pPr>
        <w:pStyle w:val="Odlomakpopisa"/>
        <w:numPr>
          <w:ilvl w:val="0"/>
          <w:numId w:val="7"/>
        </w:numPr>
      </w:pPr>
      <w:r>
        <w:t xml:space="preserve">PROMETNICE ZAGREB d.o.o. </w:t>
      </w:r>
      <w:r w:rsidRPr="00FA3DFE">
        <w:t>ističe ponudu u iznosu od</w:t>
      </w:r>
      <w:r w:rsidR="00B85360">
        <w:t xml:space="preserve"> </w:t>
      </w:r>
    </w:p>
    <w:p w:rsidR="003D4158" w:rsidP="003D4158" w:rsidRDefault="003D4158">
      <w:pPr>
        <w:pStyle w:val="Odlomakpopisa"/>
        <w:numPr>
          <w:ilvl w:val="0"/>
          <w:numId w:val="7"/>
        </w:numPr>
      </w:pPr>
      <w:r>
        <w:t>Boris Jurić istič</w:t>
      </w:r>
      <w:r w:rsidR="00B85360">
        <w:t>e ponudu u iznosu od</w:t>
      </w:r>
    </w:p>
    <w:p w:rsidR="003D4158" w:rsidP="003D4158" w:rsidRDefault="003D4158">
      <w:pPr>
        <w:pStyle w:val="Odlomakpopisa"/>
        <w:numPr>
          <w:ilvl w:val="0"/>
          <w:numId w:val="7"/>
        </w:numPr>
      </w:pPr>
      <w:r>
        <w:t>Tatjana Mateković istič</w:t>
      </w:r>
      <w:r w:rsidR="00B85360">
        <w:t xml:space="preserve">e ponudu u iznosu od </w:t>
      </w:r>
    </w:p>
    <w:p w:rsidR="003D4158" w:rsidP="003D4158" w:rsidRDefault="003D4158">
      <w:pPr>
        <w:pStyle w:val="Odlomakpopisa"/>
        <w:numPr>
          <w:ilvl w:val="0"/>
          <w:numId w:val="7"/>
        </w:numPr>
      </w:pPr>
      <w:r>
        <w:t>Vjekoslav Caktaš istič</w:t>
      </w:r>
      <w:r w:rsidR="00B85360">
        <w:t xml:space="preserve">e ponudu u iznosu od </w:t>
      </w:r>
      <w:r w:rsidR="00DD5A60">
        <w:t xml:space="preserve"> 45.400,00 </w:t>
      </w:r>
    </w:p>
    <w:p w:rsidR="003D4158" w:rsidP="003D4158" w:rsidRDefault="003D4158">
      <w:pPr>
        <w:pStyle w:val="Odlomakpopisa"/>
        <w:numPr>
          <w:ilvl w:val="0"/>
          <w:numId w:val="7"/>
        </w:numPr>
      </w:pPr>
      <w:r>
        <w:t>Igor  Pereković isti</w:t>
      </w:r>
      <w:r w:rsidR="00B85360">
        <w:t xml:space="preserve">če ponudu u iznosu od </w:t>
      </w:r>
      <w:r>
        <w:t xml:space="preserve">n </w:t>
      </w:r>
    </w:p>
    <w:p w:rsidRPr="00192886" w:rsidR="003D4158" w:rsidP="000D3349" w:rsidRDefault="003D4158">
      <w:pPr>
        <w:pStyle w:val="Odlomakpopisa"/>
        <w:numPr>
          <w:ilvl w:val="0"/>
          <w:numId w:val="7"/>
        </w:numPr>
      </w:pPr>
      <w:r>
        <w:t>STUDIO RENTAL d.o.o. ističe</w:t>
      </w:r>
      <w:r w:rsidR="00B85360">
        <w:t xml:space="preserve"> ponudu u iznosu od </w:t>
      </w:r>
      <w:r w:rsidR="000D3349">
        <w:t xml:space="preserve">, 33.400.00 kn </w:t>
      </w:r>
    </w:p>
    <w:p w:rsidR="003D4158" w:rsidP="00DD5A60" w:rsidRDefault="00DD5A60">
      <w:pPr>
        <w:pStyle w:val="Odlomakpopisa"/>
        <w:numPr>
          <w:ilvl w:val="0"/>
          <w:numId w:val="7"/>
        </w:numPr>
        <w:jc w:val="both"/>
      </w:pPr>
      <w:r w:rsidRPr="00DD5A60">
        <w:t xml:space="preserve">Petar </w:t>
      </w:r>
      <w:r w:rsidRPr="00DD5A60" w:rsidR="000D3349">
        <w:t>Klipić</w:t>
      </w:r>
      <w:r w:rsidR="009D7545">
        <w:t xml:space="preserve"> 37.400, 00 kn, 41.400,00 kn, 49., 53.400,00 kn</w:t>
      </w:r>
      <w:r>
        <w:t>,</w:t>
      </w:r>
      <w:r w:rsidR="00122518">
        <w:t xml:space="preserve"> 57.400,00 kn, 61.400,00, 65.400,00 kn </w:t>
      </w:r>
      <w:r w:rsidR="004D7D10">
        <w:t xml:space="preserve">, 69.400,00 kn </w:t>
      </w:r>
    </w:p>
    <w:p w:rsidR="004D7D10" w:rsidP="004D7D10" w:rsidRDefault="004D7D10">
      <w:pPr>
        <w:pStyle w:val="Odlomakpopisa"/>
        <w:jc w:val="both"/>
      </w:pPr>
    </w:p>
    <w:p w:rsidR="004D7D10" w:rsidP="004D7D10" w:rsidRDefault="00E3609E">
      <w:pPr>
        <w:jc w:val="both"/>
        <w:rPr>
          <w:b/>
        </w:rPr>
      </w:pPr>
      <w:r w:rsidRPr="00C44CE3">
        <w:rPr>
          <w:b/>
        </w:rPr>
        <w:t xml:space="preserve">Sudac utvrđuje da je  </w:t>
      </w:r>
      <w:r w:rsidRPr="00C44CE3" w:rsidR="009D7545">
        <w:rPr>
          <w:b/>
        </w:rPr>
        <w:t xml:space="preserve">  Ljubica Vidak, </w:t>
      </w:r>
      <w:r w:rsidRPr="00C44CE3">
        <w:rPr>
          <w:b/>
        </w:rPr>
        <w:t xml:space="preserve"> Zagreb, Jaruščica 5a, </w:t>
      </w:r>
      <w:r w:rsidRPr="00C44CE3" w:rsidR="009D7545">
        <w:rPr>
          <w:b/>
        </w:rPr>
        <w:t xml:space="preserve"> </w:t>
      </w:r>
      <w:r w:rsidRPr="00C44CE3" w:rsidR="004D7D10">
        <w:rPr>
          <w:b/>
        </w:rPr>
        <w:t xml:space="preserve"> OIB:</w:t>
      </w:r>
      <w:r w:rsidRPr="00C44CE3">
        <w:rPr>
          <w:b/>
        </w:rPr>
        <w:t>59045015690,</w:t>
      </w:r>
      <w:r w:rsidRPr="00C44CE3" w:rsidR="004D7D10">
        <w:rPr>
          <w:b/>
        </w:rPr>
        <w:t xml:space="preserve">  stekla </w:t>
      </w:r>
      <w:r w:rsidRPr="00C44CE3">
        <w:rPr>
          <w:b/>
        </w:rPr>
        <w:t xml:space="preserve"> uvjete za dosudu. </w:t>
      </w:r>
    </w:p>
    <w:p w:rsidR="00F60920" w:rsidP="004D7D10" w:rsidRDefault="00F60920">
      <w:pPr>
        <w:jc w:val="both"/>
        <w:rPr>
          <w:b/>
        </w:rPr>
      </w:pPr>
    </w:p>
    <w:p w:rsidRPr="00C44CE3" w:rsidR="00F60920" w:rsidP="004D7D10" w:rsidRDefault="00F60920">
      <w:pPr>
        <w:jc w:val="both"/>
        <w:rPr>
          <w:b/>
        </w:rPr>
      </w:pPr>
    </w:p>
    <w:p w:rsidR="00772398" w:rsidP="00162436" w:rsidRDefault="00772398">
      <w:pPr>
        <w:pStyle w:val="Default"/>
        <w:rPr>
          <w:color w:val="auto"/>
          <w:sz w:val="23"/>
          <w:szCs w:val="23"/>
        </w:rPr>
      </w:pPr>
    </w:p>
    <w:p w:rsidRPr="006729FA" w:rsidR="00162436" w:rsidP="00162436" w:rsidRDefault="00162436">
      <w:pPr>
        <w:pStyle w:val="Default"/>
      </w:pPr>
      <w:r w:rsidRPr="006729FA">
        <w:lastRenderedPageBreak/>
        <w:t xml:space="preserve">Sudac  utvrđuje da su ponuditelji s najvišom ponudom  stekli pravo na dosudu. </w:t>
      </w:r>
    </w:p>
    <w:p w:rsidRPr="006729FA" w:rsidR="00162436" w:rsidP="00162436" w:rsidRDefault="00162436">
      <w:pPr>
        <w:pStyle w:val="Default"/>
        <w:ind w:left="786"/>
      </w:pPr>
    </w:p>
    <w:p w:rsidRPr="006729FA" w:rsidR="00162436" w:rsidP="00162436" w:rsidRDefault="00162436">
      <w:pPr>
        <w:pStyle w:val="Default"/>
      </w:pPr>
      <w:r w:rsidRPr="006729FA">
        <w:t>Rješenje o dosudi biti će dostavljeno  na adresu navedenu  u zapisniku.</w:t>
      </w:r>
    </w:p>
    <w:p w:rsidRPr="006729FA" w:rsidR="00162436" w:rsidP="00162436" w:rsidRDefault="00162436">
      <w:pPr>
        <w:pStyle w:val="Default"/>
        <w:ind w:left="720"/>
      </w:pPr>
    </w:p>
    <w:p w:rsidRPr="006729FA" w:rsidR="00162436" w:rsidP="00162436" w:rsidRDefault="00162436">
      <w:pPr>
        <w:pStyle w:val="Default"/>
      </w:pPr>
      <w:r w:rsidRPr="006729FA">
        <w:t xml:space="preserve">Rok za uplatu počinje teći istekom  osmog dana od primitka  rješenja o dosudi. </w:t>
      </w:r>
    </w:p>
    <w:p w:rsidRPr="006729FA" w:rsidR="00162436" w:rsidP="00162436" w:rsidRDefault="00162436">
      <w:pPr>
        <w:pStyle w:val="Default"/>
        <w:ind w:left="720"/>
      </w:pPr>
    </w:p>
    <w:p w:rsidRPr="006729FA" w:rsidR="00162436" w:rsidP="00162436" w:rsidRDefault="00162436">
      <w:pPr>
        <w:pStyle w:val="Default"/>
      </w:pPr>
      <w:r w:rsidRPr="006729FA">
        <w:t xml:space="preserve">Uplatu  je potrebno izvršiti u daljnjem roku od 30 dana (primitak rješenja  plus osam dana) počinje teći 30 dana za uplatu na račun  na koji je izvršena uplata jamčevine. </w:t>
      </w:r>
    </w:p>
    <w:p w:rsidRPr="006729FA" w:rsidR="00162436" w:rsidP="00162436" w:rsidRDefault="00162436">
      <w:pPr>
        <w:pStyle w:val="Default"/>
        <w:ind w:left="720"/>
      </w:pPr>
      <w:r w:rsidRPr="006729FA">
        <w:t xml:space="preserve"> </w:t>
      </w:r>
    </w:p>
    <w:p w:rsidRPr="006729FA" w:rsidR="00162436" w:rsidP="00162436" w:rsidRDefault="00162436">
      <w:pPr>
        <w:pStyle w:val="Default"/>
      </w:pPr>
      <w:r w:rsidRPr="006729FA">
        <w:t xml:space="preserve">Ponuditeljima s uplaćenom jamčevinom  koji nisu  istaknuli ponudu za kupnju jamčevina će se vratiti na račun s kojeg je izvršena uplata sve kako je navedeno u  odluci o prodaji. </w:t>
      </w:r>
    </w:p>
    <w:p w:rsidRPr="006729FA" w:rsidR="00162436" w:rsidP="00162436" w:rsidRDefault="00162436">
      <w:pPr>
        <w:pStyle w:val="Default"/>
      </w:pPr>
    </w:p>
    <w:p w:rsidRPr="006729FA" w:rsidR="00162436" w:rsidP="00162436" w:rsidRDefault="00162436">
      <w:pPr>
        <w:pStyle w:val="Default"/>
      </w:pPr>
      <w:r w:rsidRPr="006729FA">
        <w:t xml:space="preserve">Zapisnik s današnjeg ročišta  biti  će objavljen na e oglasnoj ploči suda i dostupan svim sudionicima koji se pozivaju provjeriti sadržaj cjelokupnog zapisnika. </w:t>
      </w:r>
    </w:p>
    <w:p w:rsidRPr="006729FA" w:rsidR="00162436" w:rsidP="00162436" w:rsidRDefault="00162436">
      <w:pPr>
        <w:pStyle w:val="Default"/>
        <w:ind w:left="720"/>
      </w:pPr>
      <w:r w:rsidRPr="006729FA">
        <w:t xml:space="preserve"> </w:t>
      </w:r>
      <w:r w:rsidRPr="006729FA">
        <w:tab/>
      </w:r>
    </w:p>
    <w:p w:rsidRPr="006729FA" w:rsidR="00162436" w:rsidP="00162436" w:rsidRDefault="00162436">
      <w:pPr>
        <w:pStyle w:val="Default"/>
      </w:pPr>
      <w:r w:rsidRPr="006729FA">
        <w:t xml:space="preserve">Sudac utvrđuje da je  današnja dražba dovršena u   </w:t>
      </w:r>
      <w:r w:rsidR="00FB73A6">
        <w:t>12</w:t>
      </w:r>
      <w:r w:rsidR="0057547C">
        <w:t>,</w:t>
      </w:r>
      <w:r w:rsidR="00FB73A6">
        <w:t>10</w:t>
      </w:r>
      <w:r w:rsidR="003822BF">
        <w:t xml:space="preserve"> </w:t>
      </w:r>
      <w:r w:rsidRPr="006729FA">
        <w:t xml:space="preserve">  sati. </w:t>
      </w:r>
    </w:p>
    <w:p w:rsidRPr="006729FA" w:rsidR="00162436" w:rsidP="00162436" w:rsidRDefault="00162436">
      <w:pPr>
        <w:pStyle w:val="Default"/>
      </w:pPr>
    </w:p>
    <w:p w:rsidRPr="006729FA" w:rsidR="00162436" w:rsidP="00162436" w:rsidRDefault="00162436">
      <w:pPr>
        <w:pStyle w:val="Default"/>
      </w:pPr>
      <w:r w:rsidRPr="006729FA">
        <w:t>Daljnjih prijedloga nema.</w:t>
      </w:r>
    </w:p>
    <w:p w:rsidRPr="006729FA" w:rsidR="00162436" w:rsidP="00162436" w:rsidRDefault="00162436">
      <w:pPr>
        <w:pStyle w:val="Default"/>
      </w:pPr>
      <w:r w:rsidRPr="006729FA">
        <w:t>Daljnja odluka pismenim putem.</w:t>
      </w:r>
    </w:p>
    <w:p w:rsidRPr="006729FA" w:rsidR="00162436" w:rsidP="00162436" w:rsidRDefault="00162436">
      <w:pPr>
        <w:pStyle w:val="Default"/>
        <w:ind w:left="720"/>
      </w:pPr>
      <w:r w:rsidRPr="006729FA">
        <w:t xml:space="preserve">     </w:t>
      </w:r>
      <w:r w:rsidRPr="006729FA">
        <w:tab/>
      </w:r>
      <w:r w:rsidRPr="006729FA">
        <w:tab/>
      </w:r>
      <w:r w:rsidRPr="006729FA">
        <w:tab/>
      </w:r>
      <w:r w:rsidRPr="006729FA">
        <w:tab/>
        <w:t xml:space="preserve">  </w:t>
      </w:r>
    </w:p>
    <w:p w:rsidRPr="006729FA" w:rsidR="00162436" w:rsidP="00162436" w:rsidRDefault="00162436">
      <w:pPr>
        <w:pStyle w:val="Default"/>
      </w:pPr>
      <w:r w:rsidRPr="006729FA">
        <w:t xml:space="preserve">Zapisničar:     </w:t>
      </w:r>
      <w:r w:rsidRPr="006729FA">
        <w:tab/>
      </w:r>
      <w:r w:rsidRPr="006729FA">
        <w:tab/>
      </w:r>
      <w:r w:rsidRPr="006729FA">
        <w:tab/>
        <w:t xml:space="preserve">        Stečajni sudac:</w:t>
      </w:r>
      <w:r w:rsidRPr="006729FA">
        <w:tab/>
      </w:r>
      <w:r w:rsidRPr="006729FA">
        <w:tab/>
        <w:t xml:space="preserve">    </w:t>
      </w:r>
      <w:r w:rsidRPr="006729FA">
        <w:tab/>
        <w:t>Za stečajnog dužnika:</w:t>
      </w:r>
    </w:p>
    <w:p w:rsidRPr="006729FA" w:rsidR="00162436" w:rsidP="00162436" w:rsidRDefault="00162436">
      <w:pPr>
        <w:pStyle w:val="Default"/>
      </w:pPr>
      <w:r w:rsidRPr="006729FA">
        <w:t>Tatjana Slaviček</w:t>
      </w:r>
      <w:r w:rsidRPr="006729FA">
        <w:tab/>
        <w:t xml:space="preserve">                    Nino Radić</w:t>
      </w:r>
      <w:r w:rsidRPr="006729FA">
        <w:tab/>
      </w:r>
      <w:r w:rsidRPr="006729FA">
        <w:tab/>
      </w:r>
      <w:r w:rsidRPr="006729FA">
        <w:tab/>
        <w:t xml:space="preserve">Mirjana Zuzija     </w:t>
      </w:r>
    </w:p>
    <w:p w:rsidRPr="006729FA" w:rsidR="00162436" w:rsidP="00162436" w:rsidRDefault="00162436">
      <w:pPr>
        <w:pStyle w:val="Default"/>
        <w:ind w:left="720"/>
      </w:pPr>
    </w:p>
    <w:p w:rsidR="00162436" w:rsidP="00162436" w:rsidRDefault="00162436">
      <w:pPr>
        <w:pStyle w:val="Default"/>
        <w:ind w:left="720"/>
      </w:pPr>
    </w:p>
    <w:p w:rsidR="00747DB3" w:rsidP="00162436" w:rsidRDefault="00747DB3">
      <w:pPr>
        <w:pStyle w:val="Default"/>
        <w:ind w:left="720"/>
      </w:pPr>
    </w:p>
    <w:p w:rsidR="00747DB3" w:rsidP="00162436" w:rsidRDefault="00747DB3">
      <w:pPr>
        <w:pStyle w:val="Default"/>
        <w:ind w:left="720"/>
      </w:pPr>
    </w:p>
    <w:p w:rsidR="00747DB3" w:rsidP="00162436" w:rsidRDefault="00747DB3">
      <w:pPr>
        <w:pStyle w:val="Default"/>
        <w:ind w:left="720"/>
      </w:pPr>
    </w:p>
    <w:p w:rsidR="00747DB3" w:rsidP="00162436" w:rsidRDefault="00747DB3">
      <w:pPr>
        <w:pStyle w:val="Default"/>
        <w:ind w:left="720"/>
      </w:pPr>
    </w:p>
    <w:p w:rsidRPr="006729FA" w:rsidR="00747DB3" w:rsidP="00162436" w:rsidRDefault="00747DB3">
      <w:pPr>
        <w:pStyle w:val="Default"/>
        <w:ind w:left="720"/>
      </w:pPr>
    </w:p>
    <w:p w:rsidRPr="006729FA" w:rsidR="00162436" w:rsidP="00162436" w:rsidRDefault="00162436">
      <w:pPr>
        <w:pStyle w:val="Default"/>
        <w:ind w:left="720"/>
      </w:pPr>
    </w:p>
    <w:p w:rsidRPr="006729FA" w:rsidR="00162436" w:rsidP="00162436" w:rsidRDefault="00162436"/>
    <w:p w:rsidRPr="00EB77E8" w:rsidR="003540A5" w:rsidP="00861E06" w:rsidRDefault="00B06A08">
      <w:pPr>
        <w:jc w:val="both"/>
        <w:rPr>
          <w:b/>
        </w:rPr>
      </w:pPr>
      <w:r w:rsidRPr="00EB77E8">
        <w:rPr>
          <w:b/>
        </w:rPr>
        <w:t xml:space="preserve"> </w:t>
      </w:r>
    </w:p>
    <w:p w:rsidR="00B06A08" w:rsidP="00B06A08" w:rsidRDefault="00B06A08">
      <w:pPr>
        <w:rPr>
          <w:b/>
        </w:rPr>
      </w:pPr>
    </w:p>
    <w:p w:rsidRPr="006729FA" w:rsidR="00162436" w:rsidP="00162436" w:rsidRDefault="00162436"/>
    <w:sectPr w:rsidRPr="006729FA" w:rsidR="00162436">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912DA" w:rsidP="001912DA" w:rsidRDefault="001912DA">
      <w:r>
        <w:separator/>
      </w:r>
    </w:p>
  </w:endnote>
  <w:endnote w:type="continuationSeparator" w:id="0">
    <w:p w:rsidR="001912DA" w:rsidP="001912DA" w:rsidRDefault="001912DA">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912DA" w:rsidP="001912DA" w:rsidRDefault="001912DA">
      <w:r>
        <w:separator/>
      </w:r>
    </w:p>
  </w:footnote>
  <w:footnote w:type="continuationSeparator" w:id="0">
    <w:p w:rsidR="001912DA" w:rsidP="001912DA" w:rsidRDefault="001912DA">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8578004"/>
      <w:docPartObj>
        <w:docPartGallery w:val="Page Numbers (Top of Page)"/>
        <w:docPartUnique/>
      </w:docPartObj>
    </w:sdtPr>
    <w:sdtEndPr/>
    <w:sdtContent>
      <w:p w:rsidR="001912DA" w:rsidRDefault="001912DA">
        <w:pPr>
          <w:pStyle w:val="Zaglavlje"/>
          <w:jc w:val="center"/>
        </w:pPr>
        <w:r>
          <w:fldChar w:fldCharType="begin"/>
        </w:r>
        <w:r>
          <w:instrText>PAGE   \* MERGEFORMAT</w:instrText>
        </w:r>
        <w:r>
          <w:fldChar w:fldCharType="separate"/>
        </w:r>
        <w:r w:rsidR="00F60920">
          <w:rPr>
            <w:noProof/>
          </w:rPr>
          <w:t>1</w:t>
        </w:r>
        <w:r>
          <w:fldChar w:fldCharType="end"/>
        </w:r>
      </w:p>
    </w:sdtContent>
  </w:sdt>
  <w:p w:rsidR="001912DA" w:rsidRDefault="001912DA">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3569EA"/>
    <w:multiLevelType w:val="hybridMultilevel"/>
    <w:tmpl w:val="F0C08694"/>
    <w:lvl w:ilvl="0" w:tplc="041A000F">
      <w:start w:val="1"/>
      <w:numFmt w:val="decimal"/>
      <w:lvlText w:val="%1."/>
      <w:lvlJc w:val="left"/>
      <w:pPr>
        <w:ind w:left="3338" w:hanging="360"/>
      </w:pPr>
    </w:lvl>
    <w:lvl w:ilvl="1" w:tplc="041A0019">
      <w:start w:val="1"/>
      <w:numFmt w:val="lowerLetter"/>
      <w:lvlText w:val="%2."/>
      <w:lvlJc w:val="left"/>
      <w:pPr>
        <w:ind w:left="4058" w:hanging="360"/>
      </w:pPr>
    </w:lvl>
    <w:lvl w:ilvl="2" w:tplc="041A001B">
      <w:start w:val="1"/>
      <w:numFmt w:val="lowerRoman"/>
      <w:lvlText w:val="%3."/>
      <w:lvlJc w:val="right"/>
      <w:pPr>
        <w:ind w:left="4778" w:hanging="180"/>
      </w:pPr>
    </w:lvl>
    <w:lvl w:ilvl="3" w:tplc="041A000F">
      <w:start w:val="1"/>
      <w:numFmt w:val="decimal"/>
      <w:lvlText w:val="%4."/>
      <w:lvlJc w:val="left"/>
      <w:pPr>
        <w:ind w:left="5498" w:hanging="360"/>
      </w:pPr>
    </w:lvl>
    <w:lvl w:ilvl="4" w:tplc="041A0019">
      <w:start w:val="1"/>
      <w:numFmt w:val="lowerLetter"/>
      <w:lvlText w:val="%5."/>
      <w:lvlJc w:val="left"/>
      <w:pPr>
        <w:ind w:left="6218" w:hanging="360"/>
      </w:pPr>
    </w:lvl>
    <w:lvl w:ilvl="5" w:tplc="041A001B">
      <w:start w:val="1"/>
      <w:numFmt w:val="lowerRoman"/>
      <w:lvlText w:val="%6."/>
      <w:lvlJc w:val="right"/>
      <w:pPr>
        <w:ind w:left="6938" w:hanging="180"/>
      </w:pPr>
    </w:lvl>
    <w:lvl w:ilvl="6" w:tplc="041A000F">
      <w:start w:val="1"/>
      <w:numFmt w:val="decimal"/>
      <w:lvlText w:val="%7."/>
      <w:lvlJc w:val="left"/>
      <w:pPr>
        <w:ind w:left="7658" w:hanging="360"/>
      </w:pPr>
    </w:lvl>
    <w:lvl w:ilvl="7" w:tplc="041A0019">
      <w:start w:val="1"/>
      <w:numFmt w:val="lowerLetter"/>
      <w:lvlText w:val="%8."/>
      <w:lvlJc w:val="left"/>
      <w:pPr>
        <w:ind w:left="8378" w:hanging="360"/>
      </w:pPr>
    </w:lvl>
    <w:lvl w:ilvl="8" w:tplc="041A001B">
      <w:start w:val="1"/>
      <w:numFmt w:val="lowerRoman"/>
      <w:lvlText w:val="%9."/>
      <w:lvlJc w:val="right"/>
      <w:pPr>
        <w:ind w:left="9098" w:hanging="180"/>
      </w:pPr>
    </w:lvl>
  </w:abstractNum>
  <w:abstractNum w:abstractNumId="1">
    <w:nsid w:val="206568B4"/>
    <w:multiLevelType w:val="hybridMultilevel"/>
    <w:tmpl w:val="9CB2F37A"/>
    <w:lvl w:ilvl="0" w:tplc="722EC1F6">
      <w:start w:val="29"/>
      <w:numFmt w:val="bullet"/>
      <w:lvlText w:val="-"/>
      <w:lvlJc w:val="left"/>
      <w:pPr>
        <w:ind w:left="786"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B9117D7"/>
    <w:multiLevelType w:val="hybridMultilevel"/>
    <w:tmpl w:val="992E0B4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493F45EF"/>
    <w:multiLevelType w:val="hybridMultilevel"/>
    <w:tmpl w:val="C24C53B2"/>
    <w:lvl w:ilvl="0" w:tplc="BB36B57A">
      <w:start w:val="2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564F572D"/>
    <w:multiLevelType w:val="hybridMultilevel"/>
    <w:tmpl w:val="81B22BF6"/>
    <w:lvl w:ilvl="0" w:tplc="F710B1D4">
      <w:start w:val="29"/>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69233843"/>
    <w:multiLevelType w:val="hybridMultilevel"/>
    <w:tmpl w:val="9034B4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6DBC0CC7"/>
    <w:multiLevelType w:val="hybridMultilevel"/>
    <w:tmpl w:val="86BEAC5E"/>
    <w:lvl w:ilvl="0" w:tplc="5704CFDA">
      <w:start w:val="29"/>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E17260C"/>
    <w:multiLevelType w:val="hybridMultilevel"/>
    <w:tmpl w:val="11123B5A"/>
    <w:lvl w:ilvl="0" w:tplc="050C1182">
      <w:start w:val="2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6FA1373A"/>
    <w:multiLevelType w:val="hybridMultilevel"/>
    <w:tmpl w:val="00728188"/>
    <w:lvl w:ilvl="0" w:tplc="E2E64852">
      <w:start w:val="2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79EA5196"/>
    <w:multiLevelType w:val="hybridMultilevel"/>
    <w:tmpl w:val="701ED16C"/>
    <w:lvl w:ilvl="0" w:tplc="1656411E">
      <w:start w:val="2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9"/>
  </w:num>
  <w:num w:numId="8">
    <w:abstractNumId w:val="8"/>
  </w:num>
  <w:num w:numId="9">
    <w:abstractNumId w:val="7"/>
  </w:num>
  <w:num w:numId="10">
    <w:abstractNumId w:val="3"/>
  </w:num>
  <w:num w:numId="11">
    <w:abstractNumId w:val="4"/>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CCD"/>
    <w:rsid w:val="00005A20"/>
    <w:rsid w:val="00010A94"/>
    <w:rsid w:val="00011C52"/>
    <w:rsid w:val="00012F25"/>
    <w:rsid w:val="000335F6"/>
    <w:rsid w:val="0005478D"/>
    <w:rsid w:val="00060E21"/>
    <w:rsid w:val="00060F64"/>
    <w:rsid w:val="00063387"/>
    <w:rsid w:val="000652FE"/>
    <w:rsid w:val="0008605C"/>
    <w:rsid w:val="000952C3"/>
    <w:rsid w:val="000A213D"/>
    <w:rsid w:val="000A7FC8"/>
    <w:rsid w:val="000B0BF1"/>
    <w:rsid w:val="000C5EAE"/>
    <w:rsid w:val="000D2970"/>
    <w:rsid w:val="000D3349"/>
    <w:rsid w:val="000F3BCC"/>
    <w:rsid w:val="0010541C"/>
    <w:rsid w:val="00110C46"/>
    <w:rsid w:val="00112800"/>
    <w:rsid w:val="001203E7"/>
    <w:rsid w:val="00121B4B"/>
    <w:rsid w:val="00122518"/>
    <w:rsid w:val="00133956"/>
    <w:rsid w:val="00137CFE"/>
    <w:rsid w:val="00141AB5"/>
    <w:rsid w:val="00143ECB"/>
    <w:rsid w:val="001442B0"/>
    <w:rsid w:val="00146296"/>
    <w:rsid w:val="0015595C"/>
    <w:rsid w:val="00155ABB"/>
    <w:rsid w:val="00157F14"/>
    <w:rsid w:val="00162436"/>
    <w:rsid w:val="00172733"/>
    <w:rsid w:val="001818CC"/>
    <w:rsid w:val="00186EA2"/>
    <w:rsid w:val="001912DA"/>
    <w:rsid w:val="00191B3A"/>
    <w:rsid w:val="001922C3"/>
    <w:rsid w:val="0019307B"/>
    <w:rsid w:val="001A3C52"/>
    <w:rsid w:val="001A4980"/>
    <w:rsid w:val="001B7E14"/>
    <w:rsid w:val="001C08B9"/>
    <w:rsid w:val="001C2128"/>
    <w:rsid w:val="001C26E7"/>
    <w:rsid w:val="001C305E"/>
    <w:rsid w:val="001C6144"/>
    <w:rsid w:val="001C6A18"/>
    <w:rsid w:val="001D17D9"/>
    <w:rsid w:val="001E7828"/>
    <w:rsid w:val="001F1494"/>
    <w:rsid w:val="001F1829"/>
    <w:rsid w:val="001F4D4F"/>
    <w:rsid w:val="001F77BD"/>
    <w:rsid w:val="00200BBE"/>
    <w:rsid w:val="002120FF"/>
    <w:rsid w:val="00224413"/>
    <w:rsid w:val="002256BB"/>
    <w:rsid w:val="00225B92"/>
    <w:rsid w:val="00226155"/>
    <w:rsid w:val="00240030"/>
    <w:rsid w:val="002423F4"/>
    <w:rsid w:val="002458AA"/>
    <w:rsid w:val="00250AD4"/>
    <w:rsid w:val="00250E25"/>
    <w:rsid w:val="0025424F"/>
    <w:rsid w:val="00254A3D"/>
    <w:rsid w:val="002569DD"/>
    <w:rsid w:val="0026067E"/>
    <w:rsid w:val="002632EA"/>
    <w:rsid w:val="002633FE"/>
    <w:rsid w:val="00274725"/>
    <w:rsid w:val="00295F32"/>
    <w:rsid w:val="002A551A"/>
    <w:rsid w:val="002B301C"/>
    <w:rsid w:val="002B55D5"/>
    <w:rsid w:val="002D34A0"/>
    <w:rsid w:val="002D5E2E"/>
    <w:rsid w:val="002E061E"/>
    <w:rsid w:val="002E0F2D"/>
    <w:rsid w:val="002E2477"/>
    <w:rsid w:val="002E2B59"/>
    <w:rsid w:val="002E588C"/>
    <w:rsid w:val="002F5D31"/>
    <w:rsid w:val="00311238"/>
    <w:rsid w:val="00322A7E"/>
    <w:rsid w:val="00322C39"/>
    <w:rsid w:val="00323D2F"/>
    <w:rsid w:val="00337921"/>
    <w:rsid w:val="003515D7"/>
    <w:rsid w:val="00352BA4"/>
    <w:rsid w:val="003540A5"/>
    <w:rsid w:val="00360EB4"/>
    <w:rsid w:val="00363E61"/>
    <w:rsid w:val="003644F1"/>
    <w:rsid w:val="003711CA"/>
    <w:rsid w:val="00371296"/>
    <w:rsid w:val="00372E05"/>
    <w:rsid w:val="00373119"/>
    <w:rsid w:val="003822BF"/>
    <w:rsid w:val="00385177"/>
    <w:rsid w:val="003A1A55"/>
    <w:rsid w:val="003A2DB1"/>
    <w:rsid w:val="003A524A"/>
    <w:rsid w:val="003D2FFD"/>
    <w:rsid w:val="003D4158"/>
    <w:rsid w:val="003D6BEA"/>
    <w:rsid w:val="003E7139"/>
    <w:rsid w:val="003F061E"/>
    <w:rsid w:val="003F4336"/>
    <w:rsid w:val="003F6B67"/>
    <w:rsid w:val="0040041D"/>
    <w:rsid w:val="00400E8B"/>
    <w:rsid w:val="00400EE1"/>
    <w:rsid w:val="004016CB"/>
    <w:rsid w:val="004040BE"/>
    <w:rsid w:val="004040EF"/>
    <w:rsid w:val="00405067"/>
    <w:rsid w:val="00413B49"/>
    <w:rsid w:val="0041797B"/>
    <w:rsid w:val="00433B4D"/>
    <w:rsid w:val="00433E47"/>
    <w:rsid w:val="00442900"/>
    <w:rsid w:val="00445496"/>
    <w:rsid w:val="004469A1"/>
    <w:rsid w:val="004534A0"/>
    <w:rsid w:val="00457E32"/>
    <w:rsid w:val="00460C74"/>
    <w:rsid w:val="00461815"/>
    <w:rsid w:val="00461AFF"/>
    <w:rsid w:val="00462E89"/>
    <w:rsid w:val="004648AF"/>
    <w:rsid w:val="00467206"/>
    <w:rsid w:val="00476B7A"/>
    <w:rsid w:val="00482A8F"/>
    <w:rsid w:val="0049311E"/>
    <w:rsid w:val="00495D91"/>
    <w:rsid w:val="004A0CEE"/>
    <w:rsid w:val="004A27B1"/>
    <w:rsid w:val="004A2910"/>
    <w:rsid w:val="004A57C7"/>
    <w:rsid w:val="004B1F1E"/>
    <w:rsid w:val="004B5977"/>
    <w:rsid w:val="004C11A4"/>
    <w:rsid w:val="004C41BA"/>
    <w:rsid w:val="004C5194"/>
    <w:rsid w:val="004C788F"/>
    <w:rsid w:val="004D0C6A"/>
    <w:rsid w:val="004D7D10"/>
    <w:rsid w:val="004D7EC6"/>
    <w:rsid w:val="004E3254"/>
    <w:rsid w:val="00500C25"/>
    <w:rsid w:val="00502868"/>
    <w:rsid w:val="00504783"/>
    <w:rsid w:val="00512D21"/>
    <w:rsid w:val="00513348"/>
    <w:rsid w:val="00523A94"/>
    <w:rsid w:val="00525CBD"/>
    <w:rsid w:val="00527F7C"/>
    <w:rsid w:val="00536315"/>
    <w:rsid w:val="00544110"/>
    <w:rsid w:val="005443C5"/>
    <w:rsid w:val="00544730"/>
    <w:rsid w:val="00556385"/>
    <w:rsid w:val="00564EF5"/>
    <w:rsid w:val="0057547C"/>
    <w:rsid w:val="005767D6"/>
    <w:rsid w:val="005850B5"/>
    <w:rsid w:val="00587CE8"/>
    <w:rsid w:val="005918C5"/>
    <w:rsid w:val="005968C7"/>
    <w:rsid w:val="005A52C0"/>
    <w:rsid w:val="005A5B6D"/>
    <w:rsid w:val="005B1B4D"/>
    <w:rsid w:val="005C1C56"/>
    <w:rsid w:val="005C3E70"/>
    <w:rsid w:val="005C5C4B"/>
    <w:rsid w:val="005E3E1A"/>
    <w:rsid w:val="005E7A85"/>
    <w:rsid w:val="005F0FF0"/>
    <w:rsid w:val="005F44BC"/>
    <w:rsid w:val="005F60DF"/>
    <w:rsid w:val="006035F1"/>
    <w:rsid w:val="0061049E"/>
    <w:rsid w:val="00614130"/>
    <w:rsid w:val="00616532"/>
    <w:rsid w:val="00616C26"/>
    <w:rsid w:val="006250DE"/>
    <w:rsid w:val="0063180D"/>
    <w:rsid w:val="00631EDF"/>
    <w:rsid w:val="006335D9"/>
    <w:rsid w:val="00635999"/>
    <w:rsid w:val="0063684A"/>
    <w:rsid w:val="006379B5"/>
    <w:rsid w:val="00640FA4"/>
    <w:rsid w:val="00642040"/>
    <w:rsid w:val="006729FA"/>
    <w:rsid w:val="00677A35"/>
    <w:rsid w:val="006A2B74"/>
    <w:rsid w:val="006A6CF5"/>
    <w:rsid w:val="006B0EC5"/>
    <w:rsid w:val="006B573A"/>
    <w:rsid w:val="006C0F14"/>
    <w:rsid w:val="006D5DA6"/>
    <w:rsid w:val="006E0FBC"/>
    <w:rsid w:val="006E15C0"/>
    <w:rsid w:val="006E4C34"/>
    <w:rsid w:val="006E6F08"/>
    <w:rsid w:val="006E791A"/>
    <w:rsid w:val="00702BA7"/>
    <w:rsid w:val="00706D19"/>
    <w:rsid w:val="00711DA6"/>
    <w:rsid w:val="00712FEF"/>
    <w:rsid w:val="00717477"/>
    <w:rsid w:val="0072020C"/>
    <w:rsid w:val="00723124"/>
    <w:rsid w:val="0072612F"/>
    <w:rsid w:val="007276B5"/>
    <w:rsid w:val="00745FB3"/>
    <w:rsid w:val="00747DB3"/>
    <w:rsid w:val="00751258"/>
    <w:rsid w:val="00754663"/>
    <w:rsid w:val="00763740"/>
    <w:rsid w:val="007637DB"/>
    <w:rsid w:val="0076430B"/>
    <w:rsid w:val="00766D24"/>
    <w:rsid w:val="00772398"/>
    <w:rsid w:val="0077250E"/>
    <w:rsid w:val="00773CAC"/>
    <w:rsid w:val="00773E11"/>
    <w:rsid w:val="00777794"/>
    <w:rsid w:val="007838A3"/>
    <w:rsid w:val="007901F5"/>
    <w:rsid w:val="00797E8D"/>
    <w:rsid w:val="007A592A"/>
    <w:rsid w:val="007B42A6"/>
    <w:rsid w:val="007E472E"/>
    <w:rsid w:val="007E6805"/>
    <w:rsid w:val="007F08FB"/>
    <w:rsid w:val="008009A7"/>
    <w:rsid w:val="00814D4E"/>
    <w:rsid w:val="0082290D"/>
    <w:rsid w:val="0082373D"/>
    <w:rsid w:val="00831FD4"/>
    <w:rsid w:val="00833513"/>
    <w:rsid w:val="00836CB3"/>
    <w:rsid w:val="00837A03"/>
    <w:rsid w:val="0084754C"/>
    <w:rsid w:val="0085109B"/>
    <w:rsid w:val="00855B22"/>
    <w:rsid w:val="00856842"/>
    <w:rsid w:val="00860B3F"/>
    <w:rsid w:val="00861E06"/>
    <w:rsid w:val="00863BEC"/>
    <w:rsid w:val="00874766"/>
    <w:rsid w:val="00876C96"/>
    <w:rsid w:val="0088598D"/>
    <w:rsid w:val="008A06D5"/>
    <w:rsid w:val="008A17D8"/>
    <w:rsid w:val="008A40A4"/>
    <w:rsid w:val="008A4A9F"/>
    <w:rsid w:val="008A5814"/>
    <w:rsid w:val="008B1A2D"/>
    <w:rsid w:val="008B31DC"/>
    <w:rsid w:val="008B39AD"/>
    <w:rsid w:val="008C0C39"/>
    <w:rsid w:val="008E142F"/>
    <w:rsid w:val="008E1D61"/>
    <w:rsid w:val="008E4DF2"/>
    <w:rsid w:val="008F0CC5"/>
    <w:rsid w:val="008F2F88"/>
    <w:rsid w:val="009076B8"/>
    <w:rsid w:val="009112C8"/>
    <w:rsid w:val="00913044"/>
    <w:rsid w:val="00917054"/>
    <w:rsid w:val="00920358"/>
    <w:rsid w:val="009322A7"/>
    <w:rsid w:val="0094331E"/>
    <w:rsid w:val="00944EF3"/>
    <w:rsid w:val="00956778"/>
    <w:rsid w:val="009707E1"/>
    <w:rsid w:val="00976EFB"/>
    <w:rsid w:val="00983870"/>
    <w:rsid w:val="00984BE5"/>
    <w:rsid w:val="00985A28"/>
    <w:rsid w:val="00994DE1"/>
    <w:rsid w:val="009969C0"/>
    <w:rsid w:val="009A1E3E"/>
    <w:rsid w:val="009A40EE"/>
    <w:rsid w:val="009A7E42"/>
    <w:rsid w:val="009B1BBD"/>
    <w:rsid w:val="009B1CB0"/>
    <w:rsid w:val="009B26F1"/>
    <w:rsid w:val="009B3BAE"/>
    <w:rsid w:val="009C06E7"/>
    <w:rsid w:val="009D7260"/>
    <w:rsid w:val="009D7545"/>
    <w:rsid w:val="009E2937"/>
    <w:rsid w:val="009F08B3"/>
    <w:rsid w:val="009F1715"/>
    <w:rsid w:val="00A00D0D"/>
    <w:rsid w:val="00A210F8"/>
    <w:rsid w:val="00A2606C"/>
    <w:rsid w:val="00A31A24"/>
    <w:rsid w:val="00A36455"/>
    <w:rsid w:val="00A461F1"/>
    <w:rsid w:val="00A56903"/>
    <w:rsid w:val="00A6024F"/>
    <w:rsid w:val="00A748F1"/>
    <w:rsid w:val="00A76C38"/>
    <w:rsid w:val="00A95D81"/>
    <w:rsid w:val="00AA6782"/>
    <w:rsid w:val="00AB598E"/>
    <w:rsid w:val="00AB64F2"/>
    <w:rsid w:val="00AC0B06"/>
    <w:rsid w:val="00AC4586"/>
    <w:rsid w:val="00AD0FE5"/>
    <w:rsid w:val="00AD2E7A"/>
    <w:rsid w:val="00AE000C"/>
    <w:rsid w:val="00AF35B6"/>
    <w:rsid w:val="00AF7661"/>
    <w:rsid w:val="00B00380"/>
    <w:rsid w:val="00B05275"/>
    <w:rsid w:val="00B06A08"/>
    <w:rsid w:val="00B143FA"/>
    <w:rsid w:val="00B173C9"/>
    <w:rsid w:val="00B269C2"/>
    <w:rsid w:val="00B378B4"/>
    <w:rsid w:val="00B421F1"/>
    <w:rsid w:val="00B50309"/>
    <w:rsid w:val="00B542E6"/>
    <w:rsid w:val="00B55946"/>
    <w:rsid w:val="00B56149"/>
    <w:rsid w:val="00B61F47"/>
    <w:rsid w:val="00B66F09"/>
    <w:rsid w:val="00B745C1"/>
    <w:rsid w:val="00B74C89"/>
    <w:rsid w:val="00B76A79"/>
    <w:rsid w:val="00B77E87"/>
    <w:rsid w:val="00B80176"/>
    <w:rsid w:val="00B85360"/>
    <w:rsid w:val="00B855C0"/>
    <w:rsid w:val="00B9318C"/>
    <w:rsid w:val="00B97679"/>
    <w:rsid w:val="00BA21AE"/>
    <w:rsid w:val="00BA3626"/>
    <w:rsid w:val="00BB2100"/>
    <w:rsid w:val="00BB328F"/>
    <w:rsid w:val="00BC2873"/>
    <w:rsid w:val="00BC4733"/>
    <w:rsid w:val="00BC4B3C"/>
    <w:rsid w:val="00BC78A7"/>
    <w:rsid w:val="00BE567F"/>
    <w:rsid w:val="00BE5932"/>
    <w:rsid w:val="00BF342E"/>
    <w:rsid w:val="00C03B25"/>
    <w:rsid w:val="00C10940"/>
    <w:rsid w:val="00C15FE5"/>
    <w:rsid w:val="00C1656C"/>
    <w:rsid w:val="00C172C0"/>
    <w:rsid w:val="00C27B19"/>
    <w:rsid w:val="00C31004"/>
    <w:rsid w:val="00C331B4"/>
    <w:rsid w:val="00C33660"/>
    <w:rsid w:val="00C3615E"/>
    <w:rsid w:val="00C4010F"/>
    <w:rsid w:val="00C43E05"/>
    <w:rsid w:val="00C44CE3"/>
    <w:rsid w:val="00C558AC"/>
    <w:rsid w:val="00C56FB7"/>
    <w:rsid w:val="00C629B4"/>
    <w:rsid w:val="00C6466A"/>
    <w:rsid w:val="00C66491"/>
    <w:rsid w:val="00C761DA"/>
    <w:rsid w:val="00C81318"/>
    <w:rsid w:val="00C822D9"/>
    <w:rsid w:val="00CA501C"/>
    <w:rsid w:val="00CA5C9D"/>
    <w:rsid w:val="00CB0C03"/>
    <w:rsid w:val="00CC162B"/>
    <w:rsid w:val="00CC6404"/>
    <w:rsid w:val="00CD3CA3"/>
    <w:rsid w:val="00CE23DB"/>
    <w:rsid w:val="00CE2E52"/>
    <w:rsid w:val="00CF5896"/>
    <w:rsid w:val="00CF651E"/>
    <w:rsid w:val="00D11487"/>
    <w:rsid w:val="00D13939"/>
    <w:rsid w:val="00D209A4"/>
    <w:rsid w:val="00D21358"/>
    <w:rsid w:val="00D27213"/>
    <w:rsid w:val="00D3022A"/>
    <w:rsid w:val="00D416F9"/>
    <w:rsid w:val="00D41F73"/>
    <w:rsid w:val="00D44284"/>
    <w:rsid w:val="00D47B9D"/>
    <w:rsid w:val="00D57F01"/>
    <w:rsid w:val="00D632EB"/>
    <w:rsid w:val="00D66FF0"/>
    <w:rsid w:val="00D70B64"/>
    <w:rsid w:val="00DA281C"/>
    <w:rsid w:val="00DA4B25"/>
    <w:rsid w:val="00DA7543"/>
    <w:rsid w:val="00DB16DE"/>
    <w:rsid w:val="00DC663C"/>
    <w:rsid w:val="00DD5280"/>
    <w:rsid w:val="00DD5A60"/>
    <w:rsid w:val="00DE3599"/>
    <w:rsid w:val="00DF63F3"/>
    <w:rsid w:val="00E002BA"/>
    <w:rsid w:val="00E06B2B"/>
    <w:rsid w:val="00E17208"/>
    <w:rsid w:val="00E273CB"/>
    <w:rsid w:val="00E31CCD"/>
    <w:rsid w:val="00E3609E"/>
    <w:rsid w:val="00E439C2"/>
    <w:rsid w:val="00E454DA"/>
    <w:rsid w:val="00E472D8"/>
    <w:rsid w:val="00E546E9"/>
    <w:rsid w:val="00E560BA"/>
    <w:rsid w:val="00E579D3"/>
    <w:rsid w:val="00E63D92"/>
    <w:rsid w:val="00E906FC"/>
    <w:rsid w:val="00EA5806"/>
    <w:rsid w:val="00EB1423"/>
    <w:rsid w:val="00EB1877"/>
    <w:rsid w:val="00EB442D"/>
    <w:rsid w:val="00EB7D63"/>
    <w:rsid w:val="00EC3E3A"/>
    <w:rsid w:val="00EC4974"/>
    <w:rsid w:val="00ED197E"/>
    <w:rsid w:val="00EE0996"/>
    <w:rsid w:val="00EE26EB"/>
    <w:rsid w:val="00EE736B"/>
    <w:rsid w:val="00EE7409"/>
    <w:rsid w:val="00F12AFE"/>
    <w:rsid w:val="00F17786"/>
    <w:rsid w:val="00F25D4E"/>
    <w:rsid w:val="00F274F8"/>
    <w:rsid w:val="00F32AFB"/>
    <w:rsid w:val="00F47CE0"/>
    <w:rsid w:val="00F53AD9"/>
    <w:rsid w:val="00F60920"/>
    <w:rsid w:val="00F72006"/>
    <w:rsid w:val="00F72074"/>
    <w:rsid w:val="00F744D3"/>
    <w:rsid w:val="00F80380"/>
    <w:rsid w:val="00F80B69"/>
    <w:rsid w:val="00FA020E"/>
    <w:rsid w:val="00FA2440"/>
    <w:rsid w:val="00FA310C"/>
    <w:rsid w:val="00FA3A3E"/>
    <w:rsid w:val="00FA3FED"/>
    <w:rsid w:val="00FB0F16"/>
    <w:rsid w:val="00FB2CFE"/>
    <w:rsid w:val="00FB73A6"/>
    <w:rsid w:val="00FC61D6"/>
    <w:rsid w:val="00FC73FB"/>
    <w:rsid w:val="00FD2A68"/>
    <w:rsid w:val="00FD32E6"/>
    <w:rsid w:val="00FD35FA"/>
    <w:rsid w:val="00FD5F89"/>
    <w:rsid w:val="00FD683E"/>
    <w:rsid w:val="00FF52FD"/>
    <w:rsid w:val="00FF6A96"/>
    <w:rsid w:val="00FF73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31CCD"/>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E31CCD"/>
    <w:pPr>
      <w:ind w:left="720"/>
      <w:contextualSpacing/>
    </w:pPr>
  </w:style>
  <w:style w:type="paragraph" w:styleId="Default" w:customStyle="true">
    <w:name w:val="Default"/>
    <w:rsid w:val="00E31CCD"/>
    <w:pPr>
      <w:autoSpaceDE w:val="false"/>
      <w:autoSpaceDN w:val="false"/>
      <w:adjustRightInd w:val="false"/>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AF766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F7661"/>
    <w:rPr>
      <w:rFonts w:ascii="Tahoma" w:hAnsi="Tahoma" w:eastAsia="Times New Roman" w:cs="Tahoma"/>
      <w:sz w:val="16"/>
      <w:szCs w:val="16"/>
      <w:lang w:eastAsia="hr-HR"/>
    </w:rPr>
  </w:style>
  <w:style w:type="paragraph" w:styleId="Bezproreda">
    <w:name w:val="No Spacing"/>
    <w:uiPriority w:val="1"/>
    <w:qFormat/>
    <w:rsid w:val="00DB16DE"/>
  </w:style>
  <w:style w:type="paragraph" w:styleId="Zaglavlje">
    <w:name w:val="header"/>
    <w:basedOn w:val="Normal"/>
    <w:link w:val="ZaglavljeChar"/>
    <w:uiPriority w:val="99"/>
    <w:unhideWhenUsed/>
    <w:rsid w:val="001912DA"/>
    <w:pPr>
      <w:tabs>
        <w:tab w:val="center" w:pos="4536"/>
        <w:tab w:val="right" w:pos="9072"/>
      </w:tabs>
    </w:pPr>
  </w:style>
  <w:style w:type="character" w:styleId="ZaglavljeChar" w:customStyle="true">
    <w:name w:val="Zaglavlje Char"/>
    <w:basedOn w:val="Zadanifontodlomka"/>
    <w:link w:val="Zaglavlje"/>
    <w:uiPriority w:val="99"/>
    <w:rsid w:val="001912DA"/>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1912DA"/>
    <w:pPr>
      <w:tabs>
        <w:tab w:val="center" w:pos="4536"/>
        <w:tab w:val="right" w:pos="9072"/>
      </w:tabs>
    </w:pPr>
  </w:style>
  <w:style w:type="character" w:styleId="PodnojeChar" w:customStyle="true">
    <w:name w:val="Podnožje Char"/>
    <w:basedOn w:val="Zadanifontodlomka"/>
    <w:link w:val="Podnoje"/>
    <w:uiPriority w:val="99"/>
    <w:rsid w:val="001912DA"/>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F60920"/>
    <w:rPr>
      <w:color w:val="808080"/>
      <w:bdr w:val="none" w:color="auto" w:sz="0" w:space="0"/>
      <w:shd w:val="clear" w:color="auto" w:fill="auto"/>
    </w:rPr>
  </w:style>
  <w:style w:type="character" w:styleId="eSPISCCParagraphDefaultFont" w:customStyle="true">
    <w:name w:val="eSPIS_CC_Paragraph Default Font"/>
    <w:basedOn w:val="Zadanifontodlomka"/>
    <w:rsid w:val="00F6092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60920"/>
    <w:rPr>
      <w:bdr w:val="none" w:color="auto" w:sz="0" w:space="0"/>
      <w:shd w:val="clear" w:color="auto" w:fill="FFFFCC"/>
      <w:lang w:val="hr-HR"/>
    </w:rPr>
  </w:style>
  <w:style w:type="character" w:styleId="PozadinaSvijetloCrvena" w:customStyle="true">
    <w:name w:val="Pozadina_SvijetloCrvena"/>
    <w:basedOn w:val="eSPISCCParagraphDefaultFont"/>
    <w:rsid w:val="00F6092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6092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1CCD"/>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1CCD"/>
    <w:pPr>
      <w:ind w:left="720"/>
      <w:contextualSpacing/>
    </w:pPr>
  </w:style>
  <w:style w:customStyle="1" w:styleId="Default" w:type="paragraph">
    <w:name w:val="Default"/>
    <w:rsid w:val="00E31CCD"/>
    <w:pPr>
      <w:autoSpaceDE w:val="0"/>
      <w:autoSpaceDN w:val="0"/>
      <w:adjustRightInd w:val="0"/>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AF7661"/>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661"/>
    <w:rPr>
      <w:rFonts w:ascii="Tahoma" w:cs="Tahoma" w:eastAsia="Times New Roman" w:hAnsi="Tahoma"/>
      <w:sz w:val="16"/>
      <w:szCs w:val="16"/>
      <w:lang w:eastAsia="hr-HR"/>
    </w:rPr>
  </w:style>
  <w:style w:styleId="Bezproreda" w:type="paragraph">
    <w:name w:val="No Spacing"/>
    <w:uiPriority w:val="1"/>
    <w:qFormat/>
    <w:rsid w:val="00DB16DE"/>
  </w:style>
  <w:style w:styleId="Zaglavlje" w:type="paragraph">
    <w:name w:val="header"/>
    <w:basedOn w:val="Normal"/>
    <w:link w:val="ZaglavljeChar"/>
    <w:uiPriority w:val="99"/>
    <w:unhideWhenUsed/>
    <w:rsid w:val="001912DA"/>
    <w:pPr>
      <w:tabs>
        <w:tab w:pos="4536" w:val="center"/>
        <w:tab w:pos="9072" w:val="right"/>
      </w:tabs>
    </w:pPr>
  </w:style>
  <w:style w:customStyle="1" w:styleId="ZaglavljeChar" w:type="character">
    <w:name w:val="Zaglavlje Char"/>
    <w:basedOn w:val="Zadanifontodlomka"/>
    <w:link w:val="Zaglavlje"/>
    <w:uiPriority w:val="99"/>
    <w:rsid w:val="001912D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912DA"/>
    <w:pPr>
      <w:tabs>
        <w:tab w:pos="4536" w:val="center"/>
        <w:tab w:pos="9072" w:val="right"/>
      </w:tabs>
    </w:pPr>
  </w:style>
  <w:style w:customStyle="1" w:styleId="PodnojeChar" w:type="character">
    <w:name w:val="Podnožje Char"/>
    <w:basedOn w:val="Zadanifontodlomka"/>
    <w:link w:val="Podnoje"/>
    <w:uiPriority w:val="99"/>
    <w:rsid w:val="001912D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60920"/>
    <w:rPr>
      <w:color w:val="808080"/>
      <w:bdr w:color="auto" w:space="0" w:sz="0" w:val="none"/>
      <w:shd w:color="auto" w:fill="auto" w:val="clear"/>
    </w:rPr>
  </w:style>
  <w:style w:customStyle="1" w:styleId="eSPISCCParagraphDefaultFont" w:type="character">
    <w:name w:val="eSPIS_CC_Paragraph Default Font"/>
    <w:basedOn w:val="Zadanifontodlomka"/>
    <w:rsid w:val="00F609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0920"/>
    <w:rPr>
      <w:bdr w:color="auto" w:space="0" w:sz="0" w:val="none"/>
      <w:shd w:color="auto" w:fill="FFFFCC" w:val="clear"/>
      <w:lang w:val="hr-HR"/>
    </w:rPr>
  </w:style>
  <w:style w:customStyle="1" w:styleId="PozadinaSvijetloCrvena" w:type="character">
    <w:name w:val="Pozadina_SvijetloCrvena"/>
    <w:basedOn w:val="eSPISCCParagraphDefaultFont"/>
    <w:rsid w:val="00F609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092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5. rujna 2019.</izvorni_sadrzaj>
    <derivirana_varijabla naziv="DomainObject.StvarniPocetakDatum_1">5. rujna 2019.</derivirana_varijabla>
  </DomainObject.StvarniPocetakDatum>
  <DomainObject.StvarniZavrsetakDatum>
    <izvorni_sadrzaj>5. rujna 2019.</izvorni_sadrzaj>
    <derivirana_varijabla naziv="DomainObject.StvarniZavrsetakDatum_1">5. rujna 2019.</derivirana_varijabla>
  </DomainObject.StvarniZavrsetakDatum>
  <DomainObject.PlaniraniZavrsetakDatum>
    <izvorni_sadrzaj>5. rujna 2019.</izvorni_sadrzaj>
    <derivirana_varijabla naziv="DomainObject.PlaniraniZavrsetakDatum_1">5. rujna 2019.</derivirana_varijabla>
  </DomainObject.PlaniraniZavrsetakDatum>
  <DomainObject.PlaniraniPocetakDatum>
    <izvorni_sadrzaj>5. rujna 2019.</izvorni_sadrzaj>
    <derivirana_varijabla naziv="DomainObject.PlaniraniPocetakDatum_1">5. rujna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2019.</izvorni_sadrzaj>
    <derivirana_varijabla naziv="DomainObject.Zapisnik.DatumKreiranja_1">6. rujna 2019.</derivirana_varijabla>
  </DomainObject.Zapisnik.DatumKreiranja>
  <DomainObject.Zapisnik.ImovinskaKorist>
    <izvorni_sadrzaj/>
    <derivirana_varijabla naziv="DomainObject.Zapisnik.ImovinskaKorist_1"/>
  </DomainObject.Zapisnik.ImovinskaKorist>
  <DomainObject.Zapisnik.Oznaka>
    <izvorni_sadrzaj>St-1094/2012-1242</izvorni_sadrzaj>
    <derivirana_varijabla naziv="DomainObject.Zapisnik.Oznaka_1">St-1094/2012-1242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 ORION ULAGANJA d.o.o. za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 ORION ULAGANJA d.o.o. za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 ORION ULAGANJA d.o.o. za usluge, OIB 45663810571</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 ORION ULAGANJA d.o.o. za usluge, OIB 45663810571</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Palackého 132, Marianske Lazne;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 ORION ULAGANJA d.o.o. za usluge, Jaruščica 11,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Palackého 132, Marianske Lazne;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 ORION ULAGANJA d.o.o. za usluge, Jaruščica 11,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Palackého 132, Marianske Lazne;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 ORION ULAGANJA d.o.o. za usluge, OIB 45663810571, Jaruščica 11,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Palackého 132, Marianske Lazne;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 ORION ULAGANJA d.o.o. za usluge, OIB 45663810571, Jaruščica 11,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Palackého 132,Marianske Lazne,Darko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Zagreb,ORION ULAGANJA d.o.o. za usluge Jaruščica 11,10000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Palackého 132,Marianske Lazne,Darko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Zagreb,ORION ULAGANJA d.o.o. za usluge Jaruščica 11,10000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Palackého 132,Marianske Lazne,Darko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Zagreb,ORION ULAGANJA d.o.o. za usluge, OIB 45663810571, Jaruščica 11,10000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Palackého 132,Marianske Lazne,Darko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Zagreb,ORION ULAGANJA d.o.o. za usluge, OIB 45663810571, Jaruščica 11,10000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Soltz,ORION ULAGANJA d.o.o. za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Soltz,ORION ULAGANJA d.o.o. za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72558220282,ORION ULAGANJA d.o.o. za usluge, OIB 45663810571</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72558220282,ORION ULAGANJA d.o.o. za usluge, OIB 45663810571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Palackého 132, Marianske Lazne</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tem>ORION ULAGANJA d.o.o. za usluge, Jaruščica 11,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Palackého 132, Marianske Lazne</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tem>ORION ULAGANJA d.o.o. za usluge, Jaruščica 11,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Palackého 132, Marianske Lazne</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tem>ORION ULAGANJA d.o.o. za usluge, OIB 45663810571, Jaruščica 11,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Palackého 132, Marianske Lazne</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tem>ORION ULAGANJA d.o.o. za usluge, OIB 45663810571, Jaruščica 11,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item>
      <item>Antun Crlenjak</item>
      <item>Mirjana Zuzija</item>
      <item>OD SAUCHA &amp; ARAS</item>
      <item>Zdravko Božičević</item>
      <item>Mislav Bistrović</item>
    </izvorni_sadrzaj>
    <derivirana_varijabla naziv="DomainObject.Predmet.OstaliListFormated_1">
      <item>Zvonimir Barun</item>
      <item>Antun Crlenjak</item>
      <item>Mirjana Zuzija</item>
      <item>OD SAUCHA &amp; ARAS</item>
      <item>Zdravko Božičević</item>
      <item>Mislav Bistrović</item>
    </derivirana_varijabla>
  </DomainObject.Predmet.OstaliListFormated>
  <DomainObject.Predmet.OstaliListFormatedOIB>
    <izvorni_sadrzaj>
      <item>Zvonimir Barun</item>
      <item>Antun Crlenjak</item>
      <item>Mirjana Zuzija, OIB 26497768352</item>
      <item>OD SAUCHA &amp; ARAS, OIB 21494913156</item>
      <item>Zdravko Božičević</item>
      <item>Mislav Bistrović, OIB 77214883107</item>
    </izvorni_sadrzaj>
    <derivirana_varijabla naziv="DomainObject.Predmet.OstaliListFormatedOIB_1">
      <item>Zvonimir Barun</item>
      <item>Antun Crlenjak</item>
      <item>Mirjana Zuzija, OIB 26497768352</item>
      <item>OD SAUCHA &amp; ARAS, OIB 21494913156</item>
      <item>Zdravko Božičević</item>
      <item>Mislav Bistrović, OIB 77214883107</item>
    </derivirana_varijabla>
  </DomainObject.Predmet.OstaliListFormatedOIB>
  <DomainObject.Predmet.OstaliListFormatedWithAdress>
    <izvorni_sadrzaj>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izvorni_sadrzaj>
    <derivirana_varijabla naziv="DomainObject.Predmet.OstaliListFormatedWithAdress_1">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derivirana_varijabla>
  </DomainObject.Predmet.OstaliListFormatedWithAdress>
  <DomainObject.Predmet.OstaliListFormatedWithAdressOIB>
    <izvorni_sadrzaj>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izvorni_sadrzaj>
    <derivirana_varijabla naziv="DomainObject.Predmet.OstaliListFormatedWithAdressOIB_1">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derivirana_varijabla>
  </DomainObject.Predmet.OstaliListFormatedWithAdressOIB>
  <DomainObject.Predmet.OstaliListNazivFormated>
    <izvorni_sadrzaj>
      <item>Zvonimir Barun</item>
      <item>Antun Crlenjak</item>
      <item>Mirjana Zuzija</item>
      <item>OD SAUCHA &amp; ARAS</item>
      <item>Zdravko Božičević</item>
      <item>Mislav Bistrović</item>
    </izvorni_sadrzaj>
    <derivirana_varijabla naziv="DomainObject.Predmet.OstaliListNazivFormated_1">
      <item>Zvonimir Barun</item>
      <item>Antun Crlenjak</item>
      <item>Mirjana Zuzija</item>
      <item>OD SAUCHA &amp; ARAS</item>
      <item>Zdravko Božičević</item>
      <item>Mislav Bistrović</item>
    </derivirana_varijabla>
  </DomainObject.Predmet.OstaliListNazivFormated>
  <DomainObject.Predmet.OstaliListNazivFormatedOIB>
    <izvorni_sadrzaj>
      <item>Zvonimir Barun</item>
      <item>Antun Crlenjak</item>
      <item>Mirjana Zuzija, OIB 26497768352</item>
      <item>OD SAUCHA &amp; ARAS, OIB 21494913156</item>
      <item>Zdravko Božičević</item>
      <item>Mislav Bistrović, OIB 77214883107</item>
    </izvorni_sadrzaj>
    <derivirana_varijabla naziv="DomainObject.Predmet.OstaliListNazivFormatedOIB_1">
      <item>Zvonimir Barun</item>
      <item>Antun Crlenjak</item>
      <item>Mirjana Zuzija, OIB 26497768352</item>
      <item>OD SAUCHA &amp; ARAS, OIB 21494913156</item>
      <item>Zdravko Božičević</item>
      <item>Mislav Bistrović, OIB 77214883107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rujna 2019.</izvorni_sadrzaj>
    <derivirana_varijabla naziv="DomainObject.Datum_1">6. rujna 2019.</derivirana_varijabla>
  </DomainObject.Datum>
  <DomainObject.PoslovniBrojDokumenta>
    <izvorni_sadrzaj>St-1094/2012-1242</izvorni_sadrzaj>
    <derivirana_varijabla naziv="DomainObject.PoslovniBrojDokumenta_1">St-1094/2012-1242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zvorni_sadrzaj>
    <derivirana_varijabla naziv="DomainObject.Predmet.SudioniciListNaziv_1">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Palackého 132,Marianske Lazne</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tem>ORION ULAGANJA d.o.o. za usluge, OIB 45663810571, Jaruščica 11,10000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Palackého 132,Marianske Lazne</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tem>ORION ULAGANJA d.o.o. za usluge, OIB 45663810571, Jaruščica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tem>, OIB 45663810571</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tem>, OIB 45663810571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rujna 2019.</izvorni_sadrzaj>
    <derivirana_varijabla naziv="DomainObject.Predmet.DatumZadnjeOdrzaneSudskeRadnje_1">5. rujna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7A510B-80BB-40E0-9F95-2B97272DDCD4}">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15</properties:Pages>
  <properties:Words>5703</properties:Words>
  <properties:Characters>27965</properties:Characters>
  <properties:Lines>733</properties:Lines>
  <properties:Paragraphs>457</properties:Paragraphs>
  <properties:TotalTime>94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34102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2019-09-05T10:14:00Z</dcterms:created>
  <dc:creator>Tatjana Slaviček</dc:creator>
  <cp:lastModifiedBy>Tatjana Slaviček</cp:lastModifiedBy>
  <cp:lastPrinted>2019-09-05T11:36:00Z</cp:lastPrinted>
  <dcterms:modified xmlns:xsi="http://www.w3.org/2001/XMLSchema-instance" xsi:type="dcterms:W3CDTF">2019-09-06T11:04:00Z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St-1094/2012-1242 / Zapisnik - Ročište za dražbu (St-1094-12 - ZAPISNIK 05.09.2019  - 6.docx)</vt:lpwstr>
  </prop:property>
  <prop:property fmtid="{D5CDD505-2E9C-101B-9397-08002B2CF9AE}" pid="4" name="CC_coloring">
    <vt:bool>false</vt:bool>
  </prop:property>
  <prop:property fmtid="{D5CDD505-2E9C-101B-9397-08002B2CF9AE}" pid="5" name="BrojStranica">
    <vt:i4>15</vt:i4>
  </prop:property>
</prop:Properties>
</file>