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9587" w14:paraId="46a9587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CC76F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B551A">
        <w:t>16</w:t>
      </w:r>
      <w:r>
        <w:t>. St-</w:t>
      </w:r>
      <w:r w:rsidR="00EB551A">
        <w:t>4686/16-12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92DB9" w:rsidP="00DC0202" w:rsidR="00DC0202" w:rsidRPr="001B7DA3">
      <w:pPr>
        <w:ind w:firstLine="720"/>
        <w:jc w:val="both"/>
      </w:pPr>
      <w:r w:rsidRPr="00153FA4">
        <w:t xml:space="preserve">Trgovački sud u Zagrebu, po sucu </w:t>
      </w:r>
      <w:r w:rsidR="00EB551A">
        <w:t>Dini Jellin</w:t>
      </w:r>
      <w:r w:rsidRPr="00153FA4">
        <w:t xml:space="preserve">, u stečajnom postupku nad dužnikom </w:t>
      </w:r>
      <w:r w:rsidR="00EB551A" w:rsidRPr="00D22B58">
        <w:t>AURUM VORAX d.o.o.</w:t>
      </w:r>
      <w:r w:rsidR="00EB551A">
        <w:t xml:space="preserve">, OIB: </w:t>
      </w:r>
      <w:r w:rsidR="00EB551A" w:rsidRPr="00D22B58">
        <w:t>57980754108</w:t>
      </w:r>
      <w:r w:rsidR="00EB551A">
        <w:t xml:space="preserve">, Zagreb, </w:t>
      </w:r>
      <w:proofErr w:type="spellStart"/>
      <w:r w:rsidR="00EB551A" w:rsidRPr="00D22B58">
        <w:t>Škrlčeva</w:t>
      </w:r>
      <w:proofErr w:type="spellEnd"/>
      <w:r w:rsidR="00EB551A" w:rsidRPr="00D22B58">
        <w:t xml:space="preserve"> 29</w:t>
      </w:r>
      <w:r>
        <w:t xml:space="preserve">, </w:t>
      </w:r>
      <w:r w:rsidR="00EB551A">
        <w:t xml:space="preserve">dana </w:t>
      </w:r>
      <w:r>
        <w:t>1</w:t>
      </w:r>
      <w:r w:rsidR="00EB551A">
        <w:t>3</w:t>
      </w:r>
      <w:r w:rsidR="00CC76F3">
        <w:t xml:space="preserve">. </w:t>
      </w:r>
      <w:r w:rsidR="00EB551A">
        <w:t xml:space="preserve">studenog </w:t>
      </w:r>
      <w:r w:rsidR="00CC76F3">
        <w:t>2018</w:t>
      </w:r>
      <w:r>
        <w:t>.,</w:t>
      </w: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EB551A" w:rsidR="001B7DA3" w:rsidRPr="00EB551A">
      <w:pPr>
        <w:ind w:firstLine="555"/>
        <w:jc w:val="both"/>
      </w:pPr>
      <w:r w:rsidRPr="001B7DA3">
        <w:tab/>
      </w:r>
      <w:r w:rsidR="001B7DA3" w:rsidRPr="001B7DA3">
        <w:t xml:space="preserve">I. </w:t>
      </w:r>
      <w:r w:rsidR="00EB551A">
        <w:t>R</w:t>
      </w:r>
      <w:r w:rsidR="00EB551A" w:rsidRPr="00292FAE">
        <w:t>očište radi očitovanja o prijedlogu za otvar</w:t>
      </w:r>
      <w:r w:rsidR="00EB551A">
        <w:t xml:space="preserve">anje stečajnog postupka  za dan </w:t>
      </w:r>
      <w:r w:rsidR="00EB551A" w:rsidRPr="00EB551A">
        <w:t xml:space="preserve">29. studenoga 2018. u 10:00 </w:t>
      </w:r>
      <w:r w:rsidR="00EB551A">
        <w:t xml:space="preserve">sati </w:t>
      </w:r>
      <w:r w:rsidR="001B7DA3" w:rsidRPr="00EB551A">
        <w:t>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 xml:space="preserve">II. </w:t>
      </w:r>
      <w:r w:rsidR="00EB551A">
        <w:t>R</w:t>
      </w:r>
      <w:r w:rsidR="00EB551A" w:rsidRPr="00292FAE">
        <w:t>očište radi očitovanja o prijedlogu za otvar</w:t>
      </w:r>
      <w:r w:rsidR="00EB551A">
        <w:t xml:space="preserve">anje stečajnog postupka </w:t>
      </w:r>
      <w:r w:rsidR="00992DB9">
        <w:t xml:space="preserve">određuje se za </w:t>
      </w:r>
      <w:r w:rsidR="00EB551A">
        <w:t>6. prosinca</w:t>
      </w:r>
      <w:r w:rsidR="009D342A">
        <w:t xml:space="preserve"> 2018. u 10</w:t>
      </w:r>
      <w:r w:rsidR="009E4E4B">
        <w:t>:</w:t>
      </w:r>
      <w:r w:rsidR="00EB551A">
        <w:t>0</w:t>
      </w:r>
      <w:r w:rsidR="009D342A">
        <w:t>0</w:t>
      </w:r>
      <w:r w:rsidRPr="001B7DA3">
        <w:t xml:space="preserve"> sati, </w:t>
      </w:r>
      <w:r w:rsidR="00EB551A">
        <w:t>R</w:t>
      </w:r>
      <w:r w:rsidR="009E4E4B">
        <w:t xml:space="preserve">očište </w:t>
      </w:r>
      <w:r w:rsidR="00EB551A">
        <w:t xml:space="preserve">će se </w:t>
      </w:r>
      <w:r w:rsidR="009E4E4B">
        <w:t xml:space="preserve">održati </w:t>
      </w:r>
      <w:r w:rsidR="009E4E4B" w:rsidRPr="009E4E4B">
        <w:t xml:space="preserve">u zgradi ovog suda, Zagreb, </w:t>
      </w:r>
      <w:proofErr w:type="spellStart"/>
      <w:r w:rsidR="00EB551A">
        <w:t>Amruešva</w:t>
      </w:r>
      <w:proofErr w:type="spellEnd"/>
      <w:r w:rsidR="00EB551A">
        <w:t xml:space="preserve"> 2/II, III kat soba 58, dvorišna zgrada. 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EB551A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EB551A">
        <w:t>26</w:t>
      </w:r>
      <w:r w:rsidR="00EB551A" w:rsidRPr="00292FAE">
        <w:t>. listopada 2018</w:t>
      </w:r>
      <w:r w:rsidR="00EB551A">
        <w:t>. p</w:t>
      </w:r>
      <w:r w:rsidR="00EB551A" w:rsidRPr="00292FAE">
        <w:t xml:space="preserve">okreće se prethodni postupak radi utvrđivanja pretpostavki za otvaranje stečajnog postupka nad </w:t>
      </w:r>
      <w:r w:rsidR="00EB551A" w:rsidRPr="00292FAE">
        <w:rPr>
          <w:lang w:val="pt-BR"/>
        </w:rPr>
        <w:t xml:space="preserve">dužnikom </w:t>
      </w:r>
      <w:r w:rsidR="00EB551A" w:rsidRPr="00D22B58">
        <w:t>AURUM VORAX d.o.o.</w:t>
      </w:r>
      <w:r w:rsidR="00EB551A">
        <w:t xml:space="preserve">, OIB: </w:t>
      </w:r>
      <w:r w:rsidR="00EB551A" w:rsidRPr="00D22B58">
        <w:t>57980754108</w:t>
      </w:r>
      <w:r w:rsidR="00EB551A">
        <w:t xml:space="preserve">, Zagreb, </w:t>
      </w:r>
      <w:proofErr w:type="spellStart"/>
      <w:r w:rsidR="00EB551A" w:rsidRPr="00D22B58">
        <w:t>Škrlčeva</w:t>
      </w:r>
      <w:proofErr w:type="spellEnd"/>
      <w:r w:rsidR="00EB551A" w:rsidRPr="00D22B58">
        <w:t xml:space="preserve"> 29</w:t>
      </w:r>
      <w:r w:rsidR="00EB551A">
        <w:t>.</w:t>
      </w:r>
    </w:p>
    <w:p w:rsidRDefault="00EB551A" w:rsidP="00B56E1F" w:rsidR="00B56E1F">
      <w:pPr>
        <w:numPr>
          <w:ilvl w:val="12"/>
          <w:numId w:val="0"/>
        </w:numPr>
        <w:ind w:firstLine="720"/>
        <w:jc w:val="both"/>
      </w:pPr>
      <w:r>
        <w:t>Obzirom na spriječenost suca 29</w:t>
      </w:r>
      <w:r w:rsidR="00992DB9">
        <w:t xml:space="preserve">. </w:t>
      </w:r>
      <w:r>
        <w:t>studenog</w:t>
      </w:r>
      <w:r w:rsidR="00CC76F3">
        <w:t xml:space="preserve"> 2018</w:t>
      </w:r>
      <w:r w:rsidR="00992DB9">
        <w:t>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EB551A">
        <w:t>13. studenog</w:t>
      </w:r>
      <w:r w:rsidR="00CC76F3">
        <w:t xml:space="preserve">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B551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Dina Jellin </w:t>
      </w:r>
      <w:r w:rsidR="004E3256">
        <w:rPr>
          <w:rFonts w:hAnsi="Times New Roman" w:ascii="Times New Roman"/>
          <w:szCs w:val="24"/>
        </w:rPr>
        <w:t>,v.r.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4E3256" w:rsidP="00597684" w:rsidR="004E3256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E3256" w:rsidP="004E3256" w:rsidR="00EB551A" w:rsidRPr="00292FAE">
      <w:r>
        <w:t>Ljubica Radošević</w:t>
      </w:r>
    </w:p>
    <w:p w:rsidRDefault="009B7BE9" w:rsidP="00EB551A" w:rsidR="009B7BE9" w:rsidRPr="001B7DA3"/>
    <w:sectPr w:rsidSect="00C40D3E" w:rsidR="009B7BE9" w:rsidRPr="001B7DA3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3BE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96A29"/>
    <w:rsid w:val="004A517D"/>
    <w:rsid w:val="004B0080"/>
    <w:rsid w:val="004E3256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E7886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D342A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C76F3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551A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4686</izvorni_sadrzaj>
    <derivirana_varijabla naziv="DomainObject.Predmet.Broj_1">4686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St-4686/2016</izvorni_sadrzaj>
    <derivirana_varijabla naziv="DomainObject.Predmet.OznakaBroj_1">St-4686/2016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AURUM VORAX d.o.o. zastupanog po punomoćniku Snježana Kozina</izvorni_sadrzaj>
    <derivirana_varijabla naziv="DomainObject.Predmet.ProtustrankaFormated_1">  AURUM VORAX d.o.o. zastupanog po punomoćniku Snježana Kozina</derivirana_varijabla>
  </DomainObject.Predmet.ProtustrankaFormated>
  <DomainObject.Predmet.ProtustrankaFormatedOIB>
    <izvorni_sadrzaj>  AURUM VORAX d.o.o., OIB 57980754108 zastupanog po punomoćniku Snježana Kozina</izvorni_sadrzaj>
    <derivirana_varijabla naziv="DomainObject.Predmet.ProtustrankaFormatedOIB_1">  AURUM VORAX d.o.o., OIB 57980754108 zastupanog po punomoćniku Snježana Kozina</derivirana_varijabla>
  </DomainObject.Predmet.ProtustrankaFormatedOIB>
  <DomainObject.Predmet.ProtustrankaFormatedWithAdress>
    <izvorni_sadrzaj> AURUM VORAX d.o.o., Škrlčeva 29, 10000 Zagreb zastupanog po punomoćniku Snježana Kozina</izvorni_sadrzaj>
    <derivirana_varijabla naziv="DomainObject.Predmet.ProtustrankaFormatedWithAdress_1"> AURUM VORAX d.o.o., Škrlčeva 29, 10000 Zagreb zastupanog po punomoćniku Snježana Kozina</derivirana_varijabla>
  </DomainObject.Predmet.ProtustrankaFormatedWithAdress>
  <DomainObject.Predmet.ProtustrankaFormatedWithAdressOIB>
    <izvorni_sadrzaj> AURUM VORAX d.o.o., OIB 57980754108, Škrlčeva 29, 10000 Zagreb zastupanog po punomoćniku Snježana Kozina</izvorni_sadrzaj>
    <derivirana_varijabla naziv="DomainObject.Predmet.ProtustrankaFormatedWithAdressOIB_1"> AURUM VORAX d.o.o., OIB 57980754108, Škrlčeva 29, 10000 Zagreb zastupanog po punomoćniku Snježana Kozina</derivirana_varijabla>
  </DomainObject.Predmet.ProtustrankaFormatedWithAdressOIB>
  <DomainObject.Predmet.ProtustrankaWithAdress>
    <izvorni_sadrzaj>AURUM VORAX d.o.o. Škrlčeva 29, 10000 Zagreb</izvorni_sadrzaj>
    <derivirana_varijabla naziv="DomainObject.Predmet.ProtustrankaWithAdress_1">AURUM VORAX d.o.o. Škrlčeva 29, 10000 Zagreb</derivirana_varijabla>
  </DomainObject.Predmet.ProtustrankaWithAdress>
  <DomainObject.Predmet.ProtustrankaWithAdressOIB>
    <izvorni_sadrzaj>AURUM VORAX d.o.o., OIB 57980754108, Škrlčeva 29, 10000 Zagreb</izvorni_sadrzaj>
    <derivirana_varijabla naziv="DomainObject.Predmet.ProtustrankaWithAdressOIB_1">AURUM VORAX d.o.o., OIB 57980754108, Škrlčeva 29, 10000 Zagreb</derivirana_varijabla>
  </DomainObject.Predmet.ProtustrankaWithAdressOIB>
  <DomainObject.Predmet.ProtustrankaNazivFormated>
    <izvorni_sadrzaj>AURUM VORAX d.o.o.</izvorni_sadrzaj>
    <derivirana_varijabla naziv="DomainObject.Predmet.ProtustrankaNazivFormated_1">AURUM VORAX d.o.o.</derivirana_varijabla>
  </DomainObject.Predmet.ProtustrankaNazivFormated>
  <DomainObject.Predmet.ProtustrankaNazivFormatedOIB>
    <izvorni_sadrzaj>AURUM VORAX d.o.o., OIB 57980754108</izvorni_sadrzaj>
    <derivirana_varijabla naziv="DomainObject.Predmet.ProtustrankaNazivFormatedOIB_1">AURUM VORAX d.o.o., OIB 57980754108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VORAX d.o.o. zastupanog po punomoćniku Snježana Kozina</item>
    </izvorni_sadrzaj>
    <derivirana_varijabla naziv="DomainObject.Predmet.ProtuStrankaListFormated_1">
      <item>AURUM VORAX d.o.o. zastupanog po punomoćniku Snježana Kozina</item>
    </derivirana_varijabla>
  </DomainObject.Predmet.ProtuStrankaListFormated>
  <DomainObject.Predmet.ProtuStrankaListFormatedOIB>
    <izvorni_sadrzaj>
      <item>AURUM VORAX d.o.o., OIB 57980754108 zastupanog po punomoćniku Snježana Kozina</item>
    </izvorni_sadrzaj>
    <derivirana_varijabla naziv="DomainObject.Predmet.ProtuStrankaListFormatedOIB_1">
      <item>AURUM VORAX d.o.o., OIB 57980754108 zastupanog po punomoćniku Snježana Kozina</item>
    </derivirana_varijabla>
  </DomainObject.Predmet.ProtuStrankaListFormatedOIB>
  <DomainObject.Predmet.ProtuStrankaListFormatedWithAdress>
    <izvorni_sadrzaj>
      <item>AURUM VORAX d.o.o., Škrlčeva 29, 10000 Zagreb zastupanog po punomoćniku Snježana Kozina</item>
    </izvorni_sadrzaj>
    <derivirana_varijabla naziv="DomainObject.Predmet.ProtuStrankaListFormatedWithAdress_1">
      <item>AURUM VORAX d.o.o., Škrlčeva 29, 10000 Zagreb zastupanog po punomoćniku Snježana Kozina</item>
    </derivirana_varijabla>
  </DomainObject.Predmet.ProtuStrankaListFormatedWithAdress>
  <DomainObject.Predmet.ProtuStrankaListFormatedWithAdressOIB>
    <izvorni_sadrzaj>
      <item>AURUM VORAX d.o.o., OIB 57980754108, Škrlčeva 29, 10000 Zagreb zastupanog po punomoćniku Snježana Kozina</item>
    </izvorni_sadrzaj>
    <derivirana_varijabla naziv="DomainObject.Predmet.ProtuStrankaListFormatedWithAdressOIB_1">
      <item>AURUM VORAX d.o.o., OIB 57980754108, Škrlčeva 29, 10000 Zagreb zastupanog po punomoćniku Snježana Kozina</item>
    </derivirana_varijabla>
  </DomainObject.Predmet.ProtuStrankaListFormatedWithAdressOIB>
  <DomainObject.Predmet.ProtuStrankaListNazivFormated>
    <izvorni_sadrzaj>
      <item>AURUM VORAX d.o.o.</item>
    </izvorni_sadrzaj>
    <derivirana_varijabla naziv="DomainObject.Predmet.ProtuStrankaListNazivFormated_1">
      <item>AURUM VORAX d.o.o.</item>
    </derivirana_varijabla>
  </DomainObject.Predmet.ProtuStrankaListNazivFormated>
  <DomainObject.Predmet.ProtuStrankaListNazivFormatedOIB>
    <izvorni_sadrzaj>
      <item>AURUM VORAX d.o.o., OIB 57980754108</item>
    </izvorni_sadrzaj>
    <derivirana_varijabla naziv="DomainObject.Predmet.ProtuStrankaListNazivFormatedOIB_1">
      <item>AURUM VORAX d.o.o., OIB 57980754108</item>
    </derivirana_varijabla>
  </DomainObject.Predmet.ProtuStrankaListNazivFormatedOIB>
  <DomainObject.Predmet.OstaliListFormated>
    <izvorni_sadrzaj>
      <item>Snježana Kozina punomoćnica sudionika u postupku AURUM VORAX d.o.o.</item>
    </izvorni_sadrzaj>
    <derivirana_varijabla naziv="DomainObject.Predmet.OstaliListFormated_1">
      <item>Snježana Kozina punomoćnica sudionika u postupku AURUM VORAX d.o.o.</item>
    </derivirana_varijabla>
  </DomainObject.Predmet.OstaliListFormated>
  <DomainObject.Predmet.OstaliListFormatedOIB>
    <izvorni_sadrzaj>
      <item>Snježana Kozina, OIB 09365045212 punomoćnica sudionika u postupku AURUM VORAX d.o.o.</item>
    </izvorni_sadrzaj>
    <derivirana_varijabla naziv="DomainObject.Predmet.OstaliListFormatedOIB_1">
      <item>Snježana Kozina, OIB 09365045212 punomoćnica sudionika u postupku AURUM VORAX d.o.o.</item>
    </derivirana_varijabla>
  </DomainObject.Predmet.OstaliListFormatedOIB>
  <DomainObject.Predmet.OstaliListFormatedWithAdress>
    <izvorni_sadrzaj>
      <item>Snježana Kozina, Pesteri 18, 10000 Zagreb punomoćnica sudionika u postupku AURUM VORAX d.o.o.</item>
    </izvorni_sadrzaj>
    <derivirana_varijabla naziv="DomainObject.Predmet.OstaliListFormatedWithAdress_1">
      <item>Snježana Kozina, Pesteri 18, 10000 Zagreb punomoćnica sudionika u postupku AURUM VORAX d.o.o.</item>
    </derivirana_varijabla>
  </DomainObject.Predmet.OstaliListFormatedWithAdress>
  <DomainObject.Predmet.OstaliListFormatedWithAdressOIB>
    <izvorni_sadrzaj>
      <item>Snježana Kozina, OIB 09365045212, Pesteri 18, 10000 Zagreb punomoćnica sudionika u postupku AURUM VORAX d.o.o.</item>
    </izvorni_sadrzaj>
    <derivirana_varijabla naziv="DomainObject.Predmet.OstaliListFormatedWithAdressOIB_1">
      <item>Snježana Kozina, OIB 09365045212, Pesteri 18, 10000 Zagreb punomoćnica sudionika u postupku AURUM VORAX d.o.o.</item>
    </derivirana_varijabla>
  </DomainObject.Predmet.OstaliListFormatedWithAdressOIB>
  <DomainObject.Predmet.OstaliListNazivFormated>
    <izvorni_sadrzaj>
      <item>Snježana Kozina</item>
    </izvorni_sadrzaj>
    <derivirana_varijabla naziv="DomainObject.Predmet.OstaliListNazivFormated_1">
      <item>Snježana Kozina</item>
    </derivirana_varijabla>
  </DomainObject.Predmet.OstaliListNazivFormated>
  <DomainObject.Predmet.OstaliListNazivFormatedOIB>
    <izvorni_sadrzaj>
      <item>Snježana Kozina, OIB 09365045212</item>
    </izvorni_sadrzaj>
    <derivirana_varijabla naziv="DomainObject.Predmet.OstaliListNazivFormatedOIB_1">
      <item>Snježana Kozina, OIB 09365045212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VORAX d.o.o.</izvorni_sadrzaj>
    <derivirana_varijabla naziv="DomainObject.Predmet.ProtustrankaIDrugi_1">AURUM VORAX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AURUM VORAX d.o.o., OIB 57980754108, Škrlčeva 29, 10000 Zagreb</izvorni_sadrzaj>
    <derivirana_varijabla naziv="DomainObject.Predmet.ProtustrankaIDrugiAdressOIB_1">AURUM VORAX d.o.o., OIB 57980754108, Škrlčeva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AURUM VORAX d.o.o.</item>
      <item>Snježana Kozina</item>
    </izvorni_sadrzaj>
    <derivirana_varijabla naziv="DomainObject.Predmet.SudioniciListNaziv_1">
      <item>FINA Regionalni centar Zagreb</item>
      <item>AURUM VORAX d.o.o.</item>
      <item>Snježana Kozina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AURUM VORAX d.o.o., OIB 57980754108, Škrlčeva 29,10000 Zagreb</item>
      <item>Snježana Kozina, OIB 09365045212, Pesteri 18,10000 Zagreb</item>
    </izvorni_sadrzaj>
    <derivirana_varijabla naziv="DomainObject.Predmet.SudioniciListAdressOIB_1">
      <item>FINA Regionalni centar Zagreb, OIB 85821130368, Trg svibanjskih žrtava 1995. br. 1,10000 Zagreb</item>
      <item>AURUM VORAX d.o.o., OIB 57980754108, Škrlčeva 29,10000 Zagreb</item>
      <item>Snježana Kozina, OIB 09365045212, Pesteri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57980754108</item>
      <item>, OIB 09365045212</item>
    </izvorni_sadrzaj>
    <derivirana_varijabla naziv="DomainObject.Predmet.SudioniciListNazivOIB_1">
      <item>, OIB 85821130368</item>
      <item>, OIB 57980754108</item>
      <item>, OIB 09365045212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St-4686/2016-7</izvorni_sadrzaj>
    <derivirana_varijabla naziv="DomainObject.PredzadnjaOdlukaIzPredmeta.Oznaka_1">St-4686/2016-7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987</properties:Characters>
  <properties:Lines>42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2018-11-13T08:34:00Z</dcterms:created>
  <dc:creator>nmarkovic</dc:creator>
  <cp:lastModifiedBy>Ljubica Radošević</cp:lastModifiedBy>
  <cp:lastPrinted>2018-11-13T08:47:00Z</cp:lastPrinted>
  <dcterms:modified xmlns:xsi="http://www.w3.org/2001/XMLSchema-instance" xsi:type="dcterms:W3CDTF">2018-11-13T08:48:00Z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(St-4686-16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