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cc942" w14:paraId="1bcc942" w:rsidRDefault="00EE75C3" w:rsidP="003138D5" w:rsidR="00AE649C" w:rsidRPr="003138D5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3138D5">
        <w:tab/>
      </w:r>
      <w:r w:rsidR="00981C40" w:rsidRPr="003138D5">
        <w:tab/>
      </w:r>
    </w:p>
    <w:p w:rsidRDefault="00981C40" w:rsidP="003138D5" w:rsidR="00981C40" w:rsidRPr="003138D5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3138D5" w:rsidR="00EE75C3" w:rsidRPr="003138D5">
      <w:pPr>
        <w:pStyle w:val="Bezproreda"/>
        <w:spacing w:after="0"/>
      </w:pPr>
    </w:p>
    <w:p w:rsidRDefault="001D3CFD" w:rsidP="003138D5" w:rsidR="001D3CFD" w:rsidRPr="003138D5">
      <w:pPr>
        <w:pStyle w:val="Bezproreda"/>
        <w:spacing w:after="0"/>
      </w:pPr>
    </w:p>
    <w:p w:rsidRDefault="0080573D" w:rsidP="003138D5" w:rsidR="00AE649C" w:rsidRPr="003138D5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3138D5">
        <w:t>REPUBLIKA HRVATSKA</w:t>
      </w:r>
    </w:p>
    <w:p w:rsidRDefault="00373F06" w:rsidP="003138D5" w:rsidR="00373F06" w:rsidRPr="003138D5">
      <w:pPr>
        <w:pStyle w:val="Bezproreda"/>
        <w:spacing w:after="0"/>
        <w:rPr>
          <w:b/>
        </w:rPr>
      </w:pPr>
      <w:r w:rsidRPr="003138D5">
        <w:t>TRGOVAČKI SUD U VARAŽDINU</w:t>
      </w:r>
      <w:r w:rsidR="003E2D50" w:rsidRPr="003138D5">
        <w:tab/>
      </w:r>
      <w:r w:rsidR="003E2D50" w:rsidRPr="003138D5">
        <w:tab/>
      </w:r>
      <w:r w:rsidR="003E2D50" w:rsidRPr="003138D5">
        <w:tab/>
      </w:r>
      <w:r w:rsidR="003E2D50" w:rsidRPr="003138D5">
        <w:tab/>
        <w:t xml:space="preserve">Poslovni broj: </w:t>
      </w:r>
      <w:r w:rsidR="003138D5" w:rsidRPr="003138D5">
        <w:t>ST-789/16-3</w:t>
      </w:r>
    </w:p>
    <w:p w:rsidRDefault="00373F06" w:rsidP="003138D5" w:rsidR="00373F06" w:rsidRPr="003138D5">
      <w:pPr>
        <w:pStyle w:val="Bezproreda"/>
        <w:spacing w:after="0"/>
        <w:rPr>
          <w:b/>
        </w:rPr>
      </w:pPr>
      <w:r w:rsidRPr="003138D5">
        <w:t>42000 Varaždin, Ul. braće Radić 2</w:t>
      </w:r>
    </w:p>
    <w:p w:rsidRDefault="003138D5" w:rsidP="003138D5" w:rsidR="003138D5" w:rsidRPr="003138D5">
      <w:pPr>
        <w:pStyle w:val="Zaglavlje"/>
        <w:spacing w:after="0"/>
        <w:jc w:val="center"/>
      </w:pPr>
    </w:p>
    <w:p w:rsidRDefault="003138D5" w:rsidP="003138D5" w:rsidR="003138D5" w:rsidRPr="003138D5">
      <w:pPr>
        <w:pStyle w:val="Zaglavlje"/>
        <w:spacing w:after="0"/>
        <w:jc w:val="center"/>
      </w:pPr>
      <w:r w:rsidRPr="003138D5">
        <w:t>R E P U B L I K A    H R V A T S K A</w:t>
      </w:r>
    </w:p>
    <w:p w:rsidRDefault="003138D5" w:rsidP="003138D5" w:rsidR="003138D5" w:rsidRPr="003138D5">
      <w:pPr>
        <w:pStyle w:val="Zaglavlje"/>
        <w:spacing w:after="0"/>
        <w:jc w:val="center"/>
      </w:pPr>
    </w:p>
    <w:p w:rsidRDefault="003138D5" w:rsidP="003138D5" w:rsidR="003138D5" w:rsidRPr="003138D5">
      <w:pPr>
        <w:pStyle w:val="Zaglavlje"/>
        <w:spacing w:after="0"/>
        <w:jc w:val="center"/>
      </w:pPr>
      <w:r w:rsidRPr="003138D5">
        <w:t>R J E Š E N J E</w:t>
      </w:r>
    </w:p>
    <w:p w:rsidRDefault="003138D5" w:rsidP="003138D5" w:rsidR="003138D5" w:rsidRPr="003138D5">
      <w:pPr>
        <w:pStyle w:val="Zaglavlje"/>
        <w:spacing w:after="0"/>
      </w:pPr>
    </w:p>
    <w:p w:rsidRDefault="003138D5" w:rsidP="003138D5" w:rsidR="003138D5" w:rsidRPr="003138D5">
      <w:pPr>
        <w:spacing w:after="0"/>
        <w:jc w:val="both"/>
      </w:pPr>
      <w:r w:rsidRPr="003138D5">
        <w:tab/>
        <w:t>Trgovački sud u Varaždinu po su</w:t>
      </w:r>
      <w:r>
        <w:t>tkinji</w:t>
      </w:r>
      <w:r w:rsidRPr="003138D5">
        <w:t xml:space="preserve"> toga suda Meliti Poljanec</w:t>
      </w:r>
      <w:r>
        <w:t>-</w:t>
      </w:r>
      <w:r w:rsidRPr="003138D5">
        <w:t>Bubaš, kao stečajnoj sutkinji, u stečajnom predmetu povodom prijedloga predlagatelja Financijske agencije Regionalni centar Zagreb, Podružnica Varaždin, Augusta Cesarca 2, Varaždin,  za otvaranje stečajnog postupka nad dužnikom</w:t>
      </w:r>
      <w:r>
        <w:t xml:space="preserve"> LABUD j.d.o.o., OIB 53369739643, </w:t>
      </w:r>
      <w:proofErr w:type="spellStart"/>
      <w:r>
        <w:t>Goričan</w:t>
      </w:r>
      <w:proofErr w:type="spellEnd"/>
      <w:r>
        <w:t>, Murska 24</w:t>
      </w:r>
      <w:r w:rsidRPr="003138D5">
        <w:t xml:space="preserve">, dana </w:t>
      </w:r>
      <w:r>
        <w:t xml:space="preserve">6. </w:t>
      </w:r>
      <w:r w:rsidR="001A6B01">
        <w:t>lip</w:t>
      </w:r>
      <w:r w:rsidRPr="003138D5">
        <w:t>nja 2016. godine</w:t>
      </w:r>
    </w:p>
    <w:p w:rsidRDefault="003138D5" w:rsidP="003138D5" w:rsidR="003138D5" w:rsidRPr="003138D5">
      <w:pPr>
        <w:spacing w:after="0"/>
      </w:pPr>
    </w:p>
    <w:p w:rsidRDefault="003138D5" w:rsidP="003138D5" w:rsidR="003138D5" w:rsidRPr="003138D5">
      <w:pPr>
        <w:spacing w:after="0"/>
        <w:jc w:val="center"/>
      </w:pPr>
      <w:r w:rsidRPr="003138D5">
        <w:t>r i j e š i o  j e</w:t>
      </w:r>
    </w:p>
    <w:p w:rsidRDefault="003138D5" w:rsidP="003138D5" w:rsidR="003138D5" w:rsidRPr="003138D5">
      <w:pPr>
        <w:spacing w:after="0"/>
        <w:jc w:val="both"/>
      </w:pPr>
    </w:p>
    <w:p w:rsidRDefault="003138D5" w:rsidP="003138D5" w:rsidR="003138D5" w:rsidRPr="003138D5">
      <w:pPr>
        <w:spacing w:after="0"/>
        <w:jc w:val="both"/>
      </w:pPr>
      <w:r w:rsidRPr="003138D5">
        <w:tab/>
        <w:t>I. Pokreće se prethodni postupak radi utvrđivanja uvjeta za otvaranje stečajnog postupka nad dužnikom</w:t>
      </w:r>
      <w:r>
        <w:t xml:space="preserve"> LABUD j.d.o.o., OIB 53369739643, </w:t>
      </w:r>
      <w:proofErr w:type="spellStart"/>
      <w:r>
        <w:t>Goričan</w:t>
      </w:r>
      <w:proofErr w:type="spellEnd"/>
      <w:r>
        <w:t>, Murska 24</w:t>
      </w:r>
      <w:r w:rsidRPr="003138D5">
        <w:t>.</w:t>
      </w:r>
    </w:p>
    <w:p w:rsidRDefault="003138D5" w:rsidP="003138D5" w:rsidR="003138D5" w:rsidRPr="003138D5">
      <w:pPr>
        <w:spacing w:after="0"/>
        <w:jc w:val="both"/>
      </w:pPr>
    </w:p>
    <w:p w:rsidRDefault="003138D5" w:rsidP="003138D5" w:rsidR="003138D5" w:rsidRPr="003138D5">
      <w:pPr>
        <w:spacing w:after="0"/>
        <w:jc w:val="both"/>
      </w:pPr>
      <w:r w:rsidRPr="003138D5"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3138D5" w:rsidP="003138D5" w:rsidR="003138D5" w:rsidRPr="003138D5">
      <w:pPr>
        <w:spacing w:after="0"/>
        <w:jc w:val="both"/>
        <w:rPr>
          <w:color w:val="FF0000"/>
        </w:rPr>
      </w:pPr>
    </w:p>
    <w:p w:rsidRDefault="003138D5" w:rsidP="003138D5" w:rsidR="003138D5" w:rsidRPr="003138D5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2</w:t>
      </w:r>
      <w:r w:rsidRPr="003138D5">
        <w:rPr>
          <w:b/>
          <w:u w:val="single"/>
        </w:rPr>
        <w:t xml:space="preserve">0. </w:t>
      </w:r>
      <w:r>
        <w:rPr>
          <w:b/>
          <w:u w:val="single"/>
        </w:rPr>
        <w:t>srpnja</w:t>
      </w:r>
      <w:r w:rsidRPr="003138D5">
        <w:rPr>
          <w:b/>
          <w:u w:val="single"/>
        </w:rPr>
        <w:t xml:space="preserve"> 2016. u </w:t>
      </w:r>
      <w:r>
        <w:rPr>
          <w:b/>
          <w:u w:val="single"/>
        </w:rPr>
        <w:t>10</w:t>
      </w:r>
      <w:r w:rsidRPr="003138D5">
        <w:rPr>
          <w:b/>
          <w:u w:val="single"/>
        </w:rPr>
        <w:t>,</w:t>
      </w:r>
      <w:r>
        <w:rPr>
          <w:b/>
          <w:u w:val="single"/>
        </w:rPr>
        <w:t>1</w:t>
      </w:r>
      <w:r w:rsidRPr="003138D5">
        <w:rPr>
          <w:b/>
          <w:u w:val="single"/>
        </w:rPr>
        <w:t>5 sati</w:t>
      </w:r>
    </w:p>
    <w:p w:rsidRDefault="003138D5" w:rsidP="003138D5" w:rsidR="003138D5" w:rsidRPr="003138D5">
      <w:pPr>
        <w:spacing w:after="0"/>
        <w:jc w:val="center"/>
        <w:rPr>
          <w:b/>
          <w:color w:themeColor="text1" w:val="000000"/>
          <w:u w:val="single"/>
        </w:rPr>
      </w:pPr>
    </w:p>
    <w:p w:rsidRDefault="003138D5" w:rsidP="003138D5" w:rsidR="003138D5" w:rsidRPr="003138D5">
      <w:pPr>
        <w:spacing w:after="0"/>
        <w:jc w:val="both"/>
      </w:pPr>
      <w:r>
        <w:tab/>
      </w:r>
      <w:r w:rsidRPr="003138D5">
        <w:t>kod Trgovačkog suda u Varaždinu, Braće Radić 2, soba broj 224/II kat, a na koje se dostavom ovoga rješenja pozivaju:</w:t>
      </w:r>
    </w:p>
    <w:p w:rsidRDefault="003138D5" w:rsidP="003138D5" w:rsidR="003138D5" w:rsidRPr="003138D5">
      <w:pPr>
        <w:spacing w:after="0"/>
        <w:jc w:val="both"/>
      </w:pPr>
    </w:p>
    <w:p w:rsidRDefault="003138D5" w:rsidP="003138D5" w:rsidR="003138D5" w:rsidRPr="003138D5">
      <w:pPr>
        <w:pStyle w:val="Odlomakpopisa"/>
        <w:numPr>
          <w:ilvl w:val="0"/>
          <w:numId w:val="48"/>
        </w:numPr>
        <w:spacing w:after="0"/>
      </w:pPr>
      <w:r w:rsidRPr="003138D5">
        <w:t>predlagatelj Financijska agencija, Regionalni centar Zagreb, Podružnica Varaždin, Augusta Cesarca 2, Varaždin,</w:t>
      </w:r>
    </w:p>
    <w:p w:rsidRDefault="003138D5" w:rsidP="003138D5" w:rsidR="003138D5" w:rsidRPr="003138D5">
      <w:pPr>
        <w:pStyle w:val="Odlomakpopisa"/>
        <w:numPr>
          <w:ilvl w:val="0"/>
          <w:numId w:val="48"/>
        </w:numPr>
        <w:spacing w:after="0"/>
      </w:pPr>
      <w:r w:rsidRPr="003138D5">
        <w:t>direktor</w:t>
      </w:r>
      <w:r>
        <w:t>ica</w:t>
      </w:r>
      <w:r w:rsidRPr="003138D5">
        <w:t xml:space="preserve"> dužnika </w:t>
      </w:r>
      <w:r>
        <w:t xml:space="preserve">Janja </w:t>
      </w:r>
      <w:proofErr w:type="spellStart"/>
      <w:r>
        <w:t>Vadlja</w:t>
      </w:r>
      <w:proofErr w:type="spellEnd"/>
      <w:r>
        <w:t xml:space="preserve">, OIB 73390955414, </w:t>
      </w:r>
      <w:proofErr w:type="spellStart"/>
      <w:r>
        <w:t>Goričan</w:t>
      </w:r>
      <w:proofErr w:type="spellEnd"/>
      <w:r>
        <w:t>, Murska 24</w:t>
      </w:r>
    </w:p>
    <w:p w:rsidRDefault="003138D5" w:rsidP="003138D5" w:rsidR="003138D5" w:rsidRPr="003138D5">
      <w:pPr>
        <w:pStyle w:val="Odlomakpopisa"/>
        <w:numPr>
          <w:ilvl w:val="0"/>
          <w:numId w:val="48"/>
        </w:numPr>
        <w:spacing w:after="0"/>
      </w:pPr>
      <w:r w:rsidRPr="003138D5">
        <w:t>Županijsko državno odvjetništvo, Građansko-upravni odjel.</w:t>
      </w:r>
    </w:p>
    <w:p w:rsidRDefault="003138D5" w:rsidP="003138D5" w:rsidR="003138D5" w:rsidRPr="003138D5">
      <w:pPr>
        <w:spacing w:after="0"/>
        <w:jc w:val="both"/>
      </w:pPr>
    </w:p>
    <w:p w:rsidRDefault="003138D5" w:rsidP="003138D5" w:rsidR="003138D5" w:rsidRPr="003138D5">
      <w:pPr>
        <w:spacing w:after="0"/>
        <w:jc w:val="both"/>
      </w:pPr>
      <w:r w:rsidRPr="003138D5">
        <w:tab/>
        <w:t>III. Nalaže se direktor</w:t>
      </w:r>
      <w:r>
        <w:t>ici</w:t>
      </w:r>
      <w:r w:rsidRPr="003138D5">
        <w:t xml:space="preserve"> dužnika da do dana održavanja ročišta iz točke II. izreke ovog rješenja dostavi sudu popis imovine i obveza sukladno čl. 17. SZ-a.</w:t>
      </w:r>
    </w:p>
    <w:p w:rsidRDefault="003138D5" w:rsidP="003138D5" w:rsidR="003138D5" w:rsidRPr="003138D5">
      <w:pPr>
        <w:spacing w:after="0"/>
        <w:jc w:val="both"/>
      </w:pPr>
    </w:p>
    <w:p w:rsidRDefault="003138D5" w:rsidP="003138D5" w:rsidR="003138D5" w:rsidRPr="003138D5">
      <w:pPr>
        <w:spacing w:after="0"/>
        <w:jc w:val="both"/>
      </w:pPr>
      <w:r w:rsidRPr="003138D5">
        <w:rPr>
          <w:rFonts w:eastAsia="Times New Roman"/>
          <w:lang w:eastAsia="hr-HR"/>
        </w:rPr>
        <w:tab/>
        <w:t>IV. Ako se direktor</w:t>
      </w:r>
      <w:r>
        <w:rPr>
          <w:rFonts w:eastAsia="Times New Roman"/>
          <w:lang w:eastAsia="hr-HR"/>
        </w:rPr>
        <w:t>ica</w:t>
      </w:r>
      <w:r w:rsidRPr="003138D5">
        <w:rPr>
          <w:rFonts w:eastAsia="Times New Roman"/>
          <w:lang w:eastAsia="hr-HR"/>
        </w:rPr>
        <w:t xml:space="preserve"> dužnika ne odazove na navedeno ročište, sud može narediti da se prisilno dovede i podmiri troškove dovođenja, a može biti  novčano kažnjen</w:t>
      </w:r>
      <w:r>
        <w:rPr>
          <w:rFonts w:eastAsia="Times New Roman"/>
          <w:lang w:eastAsia="hr-HR"/>
        </w:rPr>
        <w:t>a</w:t>
      </w:r>
      <w:r w:rsidRPr="003138D5">
        <w:rPr>
          <w:rFonts w:eastAsia="Times New Roman"/>
          <w:lang w:eastAsia="hr-HR"/>
        </w:rPr>
        <w:t xml:space="preserve"> u iznosu do 10.000,00 kn (čl. 117. st. 6. u vezi sa čl. 177. i 178. Stečajnog zakona).</w:t>
      </w:r>
    </w:p>
    <w:p w:rsidRDefault="003138D5" w:rsidP="003138D5" w:rsidR="003138D5" w:rsidRPr="003138D5">
      <w:pPr>
        <w:spacing w:after="0"/>
        <w:jc w:val="center"/>
      </w:pPr>
    </w:p>
    <w:p w:rsidRDefault="003138D5" w:rsidP="003138D5" w:rsidR="003138D5" w:rsidRPr="003138D5">
      <w:pPr>
        <w:spacing w:after="0"/>
        <w:jc w:val="center"/>
      </w:pPr>
    </w:p>
    <w:p w:rsidRDefault="003138D5" w:rsidP="003138D5" w:rsidR="003138D5" w:rsidRPr="003138D5">
      <w:pPr>
        <w:spacing w:after="0"/>
        <w:jc w:val="center"/>
      </w:pPr>
      <w:r w:rsidRPr="003138D5">
        <w:t>Obrazloženje</w:t>
      </w:r>
    </w:p>
    <w:p w:rsidRDefault="003138D5" w:rsidP="003138D5" w:rsidR="003138D5" w:rsidRPr="003138D5">
      <w:pPr>
        <w:spacing w:after="0"/>
        <w:jc w:val="both"/>
      </w:pPr>
    </w:p>
    <w:p w:rsidRDefault="003138D5" w:rsidP="003138D5" w:rsidR="003138D5" w:rsidRPr="003138D5">
      <w:pPr>
        <w:spacing w:after="0"/>
        <w:jc w:val="both"/>
      </w:pPr>
      <w:r w:rsidRPr="003138D5">
        <w:tab/>
        <w:t xml:space="preserve">Predlagatelj je </w:t>
      </w:r>
      <w:r>
        <w:t xml:space="preserve">20. svibnja </w:t>
      </w:r>
      <w:r w:rsidRPr="003138D5">
        <w:t xml:space="preserve">2016. podnio ovome sudu prijedlog za otvaranje stečajnog postupka nad dužnikom, navodeći da dužnik na dan </w:t>
      </w:r>
      <w:r>
        <w:t>17. svibnja 2016.</w:t>
      </w:r>
      <w:r w:rsidRPr="003138D5">
        <w:t xml:space="preserve"> ima evidentirane neizvršene osnove za plaćanje u ukupnom iznosu od </w:t>
      </w:r>
      <w:r>
        <w:t>38.770,10</w:t>
      </w:r>
      <w:r w:rsidRPr="003138D5">
        <w:t xml:space="preserve"> kn.</w:t>
      </w:r>
    </w:p>
    <w:p w:rsidRDefault="003138D5" w:rsidP="003138D5" w:rsidR="003138D5" w:rsidRPr="003138D5">
      <w:pPr>
        <w:spacing w:after="0"/>
        <w:jc w:val="both"/>
      </w:pPr>
    </w:p>
    <w:p w:rsidRDefault="003138D5" w:rsidP="003138D5" w:rsidR="003138D5" w:rsidRPr="003138D5">
      <w:pPr>
        <w:spacing w:after="0"/>
        <w:jc w:val="both"/>
      </w:pPr>
      <w:r w:rsidRPr="003138D5">
        <w:lastRenderedPageBreak/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3138D5" w:rsidP="003138D5" w:rsidR="003138D5" w:rsidRPr="003138D5">
      <w:pPr>
        <w:spacing w:after="0"/>
        <w:jc w:val="both"/>
      </w:pPr>
    </w:p>
    <w:p w:rsidRDefault="003138D5" w:rsidP="003138D5" w:rsidR="003138D5" w:rsidRPr="003138D5">
      <w:pPr>
        <w:spacing w:after="0"/>
        <w:jc w:val="both"/>
      </w:pPr>
      <w:r w:rsidRPr="003138D5">
        <w:tab/>
        <w:t>Stoga je sud, primjenom čl. 110., 115. st.1., 117. st. 1. i 6., 177., 178. , 123. i 128. st. 1. SZ-a, odlučio kao u izreci.</w:t>
      </w:r>
    </w:p>
    <w:p w:rsidRDefault="003138D5" w:rsidP="003138D5" w:rsidR="003138D5" w:rsidRPr="003138D5">
      <w:pPr>
        <w:spacing w:after="0"/>
        <w:jc w:val="both"/>
      </w:pPr>
    </w:p>
    <w:p w:rsidRDefault="003138D5" w:rsidP="003138D5" w:rsidR="003138D5" w:rsidRPr="003138D5">
      <w:pPr>
        <w:spacing w:after="0"/>
        <w:jc w:val="center"/>
      </w:pPr>
      <w:r w:rsidRPr="003138D5">
        <w:t>U Varaždinu</w:t>
      </w:r>
      <w:r>
        <w:t xml:space="preserve"> 6. lipnja 2016.</w:t>
      </w:r>
    </w:p>
    <w:p w:rsidRDefault="003138D5" w:rsidP="003138D5" w:rsidR="003138D5" w:rsidRPr="003138D5">
      <w:pPr>
        <w:spacing w:after="0"/>
        <w:jc w:val="both"/>
      </w:pPr>
    </w:p>
    <w:p w:rsidRDefault="003138D5" w:rsidP="003138D5" w:rsidR="003138D5">
      <w:pPr>
        <w:spacing w:after="0"/>
        <w:jc w:val="both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3138D5" w:rsidR="003138D5">
        <w:tc>
          <w:tcPr>
            <w:tcW w:type="dxa" w:w="4643"/>
          </w:tcPr>
          <w:p w:rsidRDefault="003138D5" w:rsidP="003138D5" w:rsidR="003138D5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3138D5" w:rsidP="003138D5" w:rsidR="003138D5">
            <w:pPr>
              <w:spacing w:after="0"/>
              <w:jc w:val="center"/>
            </w:pPr>
            <w:r>
              <w:t>Sutkinja</w:t>
            </w:r>
          </w:p>
          <w:p w:rsidRDefault="003138D5" w:rsidP="003138D5" w:rsidR="003138D5">
            <w:pPr>
              <w:spacing w:after="0"/>
              <w:jc w:val="center"/>
            </w:pPr>
          </w:p>
          <w:p w:rsidRDefault="003138D5" w:rsidP="003138D5" w:rsidR="003138D5">
            <w:pPr>
              <w:spacing w:after="0"/>
              <w:jc w:val="center"/>
            </w:pPr>
            <w:r>
              <w:t>Melita Poljanec-Bubaš</w:t>
            </w:r>
            <w:r w:rsidR="006674FC">
              <w:t>, v.r.</w:t>
            </w:r>
          </w:p>
          <w:p w:rsidRDefault="006674FC" w:rsidP="003138D5" w:rsidR="006674FC">
            <w:pPr>
              <w:spacing w:after="0"/>
              <w:jc w:val="center"/>
            </w:pPr>
          </w:p>
          <w:p w:rsidRDefault="006674FC" w:rsidP="003138D5" w:rsidR="006674FC">
            <w:pPr>
              <w:spacing w:after="0"/>
              <w:jc w:val="center"/>
            </w:pPr>
          </w:p>
        </w:tc>
      </w:tr>
    </w:tbl>
    <w:p w:rsidRDefault="003138D5" w:rsidP="003138D5" w:rsidR="003138D5" w:rsidRPr="003138D5">
      <w:pPr>
        <w:spacing w:after="0"/>
        <w:jc w:val="both"/>
      </w:pPr>
    </w:p>
    <w:p w:rsidRDefault="003138D5" w:rsidP="003138D5" w:rsidR="003138D5" w:rsidRPr="003138D5">
      <w:pPr>
        <w:spacing w:after="0"/>
        <w:jc w:val="both"/>
      </w:pPr>
    </w:p>
    <w:p w:rsidRDefault="003138D5" w:rsidP="003138D5" w:rsidR="003138D5" w:rsidRPr="003138D5">
      <w:pPr>
        <w:spacing w:after="0"/>
        <w:jc w:val="both"/>
      </w:pPr>
    </w:p>
    <w:p w:rsidRDefault="003138D5" w:rsidP="003138D5" w:rsidR="003138D5" w:rsidRPr="003138D5">
      <w:pPr>
        <w:spacing w:after="0"/>
        <w:jc w:val="both"/>
      </w:pPr>
      <w:r w:rsidRPr="003138D5">
        <w:t>Uputa o pravnom lijeku:</w:t>
      </w:r>
    </w:p>
    <w:p w:rsidRDefault="003138D5" w:rsidP="003138D5" w:rsidR="003138D5" w:rsidRPr="003138D5">
      <w:pPr>
        <w:spacing w:after="0"/>
        <w:jc w:val="both"/>
      </w:pPr>
      <w:r w:rsidRPr="003138D5">
        <w:t>Protiv ovoga rješenja posebna žalba nije dopuštena (čl. 115. st. 1. SZ-a).</w:t>
      </w:r>
    </w:p>
    <w:p w:rsidRDefault="003138D5" w:rsidP="003138D5" w:rsidR="003138D5">
      <w:pPr>
        <w:spacing w:after="0"/>
        <w:jc w:val="both"/>
      </w:pPr>
    </w:p>
    <w:p w:rsidRDefault="006674FC" w:rsidP="003138D5" w:rsidR="006674FC" w:rsidRPr="003138D5">
      <w:pPr>
        <w:spacing w:after="0"/>
        <w:jc w:val="both"/>
      </w:pPr>
    </w:p>
    <w:p w:rsidRDefault="003138D5" w:rsidP="003138D5" w:rsidR="003138D5" w:rsidRPr="003138D5">
      <w:pPr>
        <w:spacing w:after="0"/>
        <w:jc w:val="both"/>
      </w:pPr>
      <w:r w:rsidRPr="003138D5">
        <w:t>DNA:</w:t>
      </w:r>
    </w:p>
    <w:p w:rsidRDefault="003138D5" w:rsidP="006674FC" w:rsidR="003138D5" w:rsidRPr="003138D5">
      <w:pPr>
        <w:pStyle w:val="Odlomakpopisa"/>
        <w:numPr>
          <w:ilvl w:val="0"/>
          <w:numId w:val="50"/>
        </w:numPr>
        <w:spacing w:after="0"/>
      </w:pPr>
      <w:r w:rsidRPr="003138D5">
        <w:t>Financijska agencija, Podružnica Varaždin,</w:t>
      </w:r>
      <w:r>
        <w:t xml:space="preserve"> 42000 Varaždin, Ul. </w:t>
      </w:r>
      <w:r w:rsidRPr="003138D5">
        <w:t xml:space="preserve"> Augusta Cesarca 2</w:t>
      </w:r>
    </w:p>
    <w:p w:rsidRDefault="003138D5" w:rsidP="006674FC" w:rsidR="003138D5" w:rsidRPr="003138D5">
      <w:pPr>
        <w:pStyle w:val="Odlomakpopisa"/>
        <w:numPr>
          <w:ilvl w:val="0"/>
          <w:numId w:val="50"/>
        </w:numPr>
        <w:spacing w:after="0"/>
      </w:pPr>
      <w:r w:rsidRPr="003138D5">
        <w:t xml:space="preserve">dužnik </w:t>
      </w:r>
      <w:r>
        <w:t xml:space="preserve">LABUD j.d.o.o., 40324 </w:t>
      </w:r>
      <w:proofErr w:type="spellStart"/>
      <w:r>
        <w:t>Goričan</w:t>
      </w:r>
      <w:proofErr w:type="spellEnd"/>
      <w:r>
        <w:t>, Murska 24</w:t>
      </w:r>
    </w:p>
    <w:p w:rsidRDefault="003138D5" w:rsidP="006674FC" w:rsidR="003138D5" w:rsidRPr="003138D5">
      <w:pPr>
        <w:pStyle w:val="Odlomakpopisa"/>
        <w:numPr>
          <w:ilvl w:val="0"/>
          <w:numId w:val="50"/>
        </w:numPr>
        <w:spacing w:after="0"/>
      </w:pPr>
      <w:r w:rsidRPr="003138D5">
        <w:t>direktor</w:t>
      </w:r>
      <w:r w:rsidR="006674FC">
        <w:t>ica</w:t>
      </w:r>
      <w:r w:rsidRPr="003138D5">
        <w:t xml:space="preserve"> dužnika </w:t>
      </w:r>
      <w:r w:rsidR="006674FC">
        <w:t xml:space="preserve">Janja </w:t>
      </w:r>
      <w:proofErr w:type="spellStart"/>
      <w:r w:rsidR="006674FC">
        <w:t>V</w:t>
      </w:r>
      <w:r w:rsidR="001A6B01">
        <w:t>adlja</w:t>
      </w:r>
      <w:proofErr w:type="spellEnd"/>
      <w:r w:rsidR="006674FC">
        <w:t xml:space="preserve">, 40324 </w:t>
      </w:r>
      <w:proofErr w:type="spellStart"/>
      <w:r w:rsidR="006674FC">
        <w:t>Goričan</w:t>
      </w:r>
      <w:proofErr w:type="spellEnd"/>
      <w:r w:rsidR="006674FC">
        <w:t>, Murska 24</w:t>
      </w:r>
    </w:p>
    <w:p w:rsidRDefault="003138D5" w:rsidP="006674FC" w:rsidR="003138D5" w:rsidRPr="003138D5">
      <w:pPr>
        <w:pStyle w:val="Odlomakpopisa"/>
        <w:numPr>
          <w:ilvl w:val="0"/>
          <w:numId w:val="50"/>
        </w:numPr>
        <w:spacing w:after="0"/>
      </w:pPr>
      <w:r w:rsidRPr="003138D5">
        <w:t>Županijsko državno odvjetništvo, Građansko-upravni odjel</w:t>
      </w:r>
      <w:r w:rsidR="006674FC">
        <w:t>, 42000 Varaždin, Ul. braće Radić 2</w:t>
      </w:r>
    </w:p>
    <w:p w:rsidRDefault="003138D5" w:rsidP="006674FC" w:rsidR="003138D5" w:rsidRPr="003138D5">
      <w:pPr>
        <w:pStyle w:val="Odlomakpopisa"/>
        <w:numPr>
          <w:ilvl w:val="0"/>
          <w:numId w:val="50"/>
        </w:numPr>
        <w:spacing w:after="0"/>
      </w:pPr>
      <w:r w:rsidRPr="003138D5">
        <w:t xml:space="preserve">stečajna e-Oglasna ploča </w:t>
      </w:r>
    </w:p>
    <w:p w:rsidRDefault="003138D5" w:rsidP="003138D5" w:rsidR="003138D5" w:rsidRPr="003138D5">
      <w:pPr>
        <w:spacing w:after="0"/>
        <w:jc w:val="both"/>
      </w:pPr>
    </w:p>
    <w:p w:rsidRDefault="003138D5" w:rsidP="003138D5" w:rsidR="003138D5" w:rsidRPr="003138D5">
      <w:pPr>
        <w:spacing w:after="0"/>
        <w:jc w:val="both"/>
      </w:pPr>
    </w:p>
    <w:p w:rsidRDefault="00E915DD" w:rsidP="003138D5" w:rsidR="00E915DD" w:rsidRPr="003138D5">
      <w:pPr>
        <w:spacing w:after="0"/>
        <w:jc w:val="both"/>
      </w:pPr>
    </w:p>
    <w:p w:rsidRDefault="00E915DD" w:rsidP="003138D5" w:rsidR="00E915DD" w:rsidRPr="003138D5">
      <w:pPr>
        <w:spacing w:after="0"/>
        <w:jc w:val="both"/>
      </w:pPr>
    </w:p>
    <w:p w:rsidRDefault="001D3CFD" w:rsidP="003138D5" w:rsidR="001D3CFD" w:rsidRPr="003138D5">
      <w:pPr>
        <w:spacing w:after="0"/>
        <w:jc w:val="both"/>
      </w:pPr>
    </w:p>
    <w:p w:rsidRDefault="003E2D50" w:rsidP="003138D5" w:rsidR="003E2D50" w:rsidRPr="003138D5">
      <w:pPr>
        <w:pStyle w:val="Bezproreda"/>
        <w:spacing w:after="0"/>
        <w:rPr>
          <w:b/>
        </w:rPr>
      </w:pPr>
    </w:p>
    <w:sectPr w:rsidSect="006674FC" w:rsidR="003E2D50" w:rsidRPr="003138D5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46A1" w:rsidP="00537B78" w:rsidR="004B46A1">
      <w:r>
        <w:separator/>
      </w:r>
    </w:p>
  </w:endnote>
  <w:endnote w:id="0" w:type="continuationSeparator">
    <w:p w:rsidRDefault="004B46A1" w:rsidP="00537B78" w:rsidR="004B4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46A1" w:rsidP="00537B78" w:rsidR="004B46A1">
      <w:r>
        <w:separator/>
      </w:r>
    </w:p>
  </w:footnote>
  <w:footnote w:id="0" w:type="continuationSeparator">
    <w:p w:rsidRDefault="004B46A1" w:rsidP="00537B78" w:rsidR="004B46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3138D5">
      <w:rPr>
        <w:rStyle w:val="PozadinaSvijetloCrvena"/>
        <w:shd w:fill="auto" w:color="auto" w:val="clear"/>
      </w:rPr>
      <w:t>ST-789/16-3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6B123C"/>
    <w:multiLevelType w:val="hybridMultilevel"/>
    <w:tmpl w:val="6540D066"/>
    <w:lvl w:tplc="0DACBB70" w:ilvl="0"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3E35E8"/>
    <w:multiLevelType w:val="hybridMultilevel"/>
    <w:tmpl w:val="6136CD86"/>
    <w:lvl w:tplc="0DACBB70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E8E62F0"/>
    <w:multiLevelType w:val="hybridMultilevel"/>
    <w:tmpl w:val="2458B0FE"/>
    <w:lvl w:tplc="7E82E030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AE43051"/>
    <w:multiLevelType w:val="hybridMultilevel"/>
    <w:tmpl w:val="9618A4D0"/>
    <w:lvl w:tplc="42D8E58C" w:ilvl="0">
      <w:start w:val="1"/>
      <w:numFmt w:val="bullet"/>
      <w:lvlText w:val=""/>
      <w:lvlJc w:val="left"/>
      <w:pPr>
        <w:ind w:hanging="360" w:left="121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3"/>
      </w:pPr>
      <w:rPr>
        <w:rFonts w:hAnsi="Wingdings" w:ascii="Wingdings"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2"/>
  </w:num>
  <w:num w:numId="3">
    <w:abstractNumId w:val="19"/>
  </w:num>
  <w:num w:numId="4">
    <w:abstractNumId w:val="44"/>
  </w:num>
  <w:num w:numId="5">
    <w:abstractNumId w:val="46"/>
  </w:num>
  <w:num w:numId="6">
    <w:abstractNumId w:val="21"/>
  </w:num>
  <w:num w:numId="7">
    <w:abstractNumId w:val="22"/>
  </w:num>
  <w:num w:numId="8">
    <w:abstractNumId w:val="31"/>
  </w:num>
  <w:num w:numId="9">
    <w:abstractNumId w:val="17"/>
  </w:num>
  <w:num w:numId="10">
    <w:abstractNumId w:val="39"/>
  </w:num>
  <w:num w:numId="11">
    <w:abstractNumId w:val="16"/>
  </w:num>
  <w:num w:numId="12">
    <w:abstractNumId w:val="14"/>
  </w:num>
  <w:num w:numId="13">
    <w:abstractNumId w:val="42"/>
  </w:num>
  <w:num w:numId="14">
    <w:abstractNumId w:val="28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41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0"/>
  </w:num>
  <w:num w:numId="35">
    <w:abstractNumId w:val="27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9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29"/>
  </w:num>
  <w:num w:numId="48">
    <w:abstractNumId w:val="38"/>
  </w:num>
  <w:num w:numId="49">
    <w:abstractNumId w:val="15"/>
  </w:num>
  <w:num w:numId="50">
    <w:abstractNumId w:val="10"/>
  </w:num>
  <w:num w:numId="51">
    <w:abstractNumId w:val="3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01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C89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38D5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6A1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4FC"/>
    <w:rsid w:val="006679F6"/>
    <w:rsid w:val="00670F31"/>
    <w:rsid w:val="0067113E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573D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663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10B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637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St-789/2016-3</izvorni_sadrzaj>
    <derivirana_varijabla naziv="DomainObject.Oznaka_1">St-789/2016-3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St-789/2016</izvorni_sadrzaj>
    <derivirana_varijabla naziv="DomainObject.Predmet.OznakaBroj_1">St-789/2016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LABUD jednostavno društvo s ograničenom odgovornošću za trgovinu i usluge zastupanog po punomoćniku Janja Vadlja</izvorni_sadrzaj>
    <derivirana_varijabla naziv="DomainObject.Predmet.ProtustrankaFormated_1">  LABUD jednostavno društvo s ograničenom odgovornošću za trgovinu i usluge zastupanog po punomoćniku Janja Vadlja</derivirana_varijabla>
  </DomainObject.Predmet.ProtustrankaFormated>
  <DomainObject.Predmet.ProtustrankaFormatedOIB>
    <izvorni_sadrzaj>  LABUD jednostavno društvo s ograničenom odgovornošću za trgovinu i usluge, OIB 53369739643 zastupanog po punomoćniku Janja Vadlja</izvorni_sadrzaj>
    <derivirana_varijabla naziv="DomainObject.Predmet.ProtustrankaFormatedOIB_1">  LABUD jednostavno društvo s ograničenom odgovornošću za trgovinu i usluge, OIB 53369739643 zastupanog po punomoćniku Janja Vadlja</derivirana_varijabla>
  </DomainObject.Predmet.ProtustrankaFormatedOIB>
  <DomainObject.Predmet.ProtustrankaFormatedWithAdress>
    <izvorni_sadrzaj> LABUD jednostavno društvo s ograničenom odgovornošću za trgovinu i usluge, Murska 24, 40320 Goričan zastupanog po punomoćniku Janja Vadlja</izvorni_sadrzaj>
    <derivirana_varijabla naziv="DomainObject.Predmet.ProtustrankaFormatedWithAdress_1"> LABUD jednostavno društvo s ograničenom odgovornošću za trgovinu i usluge, Murska 24, 40320 Goričan zastupanog po punomoćniku Janja Vadlja</derivirana_varijabla>
  </DomainObject.Predmet.ProtustrankaFormatedWithAdress>
  <DomainObject.Predmet.ProtustrankaFormatedWithAdressOIB>
    <izvorni_sadrzaj> LABUD jednostavno društvo s ograničenom odgovornošću za trgovinu i usluge, OIB 53369739643, Murska 24, 40320 Goričan zastupanog po punomoćniku Janja Vadlja</izvorni_sadrzaj>
    <derivirana_varijabla naziv="DomainObject.Predmet.ProtustrankaFormatedWithAdressOIB_1"> LABUD jednostavno društvo s ograničenom odgovornošću za trgovinu i usluge, OIB 53369739643, Murska 24, 40320 Goričan zastupanog po punomoćniku Janja Vadlja</derivirana_varijabla>
  </DomainObject.Predmet.ProtustrankaFormatedWithAdressOIB>
  <DomainObject.Predmet.ProtustrankaWithAdress>
    <izvorni_sadrzaj>LABUD jednostavno društvo s ograničenom odgovornošću za trgovinu i usluge Murska 24, 40320 Goričan</izvorni_sadrzaj>
    <derivirana_varijabla naziv="DomainObject.Predmet.ProtustrankaWithAdress_1">LABUD jednostavno društvo s ograničenom odgovornošću za trgovinu i usluge Murska 24, 40320 Goričan</derivirana_varijabla>
  </DomainObject.Predmet.ProtustrankaWithAdress>
  <DomainObject.Predmet.ProtustrankaWithAdressOIB>
    <izvorni_sadrzaj>LABUD jednostavno društvo s ograničenom odgovornošću za trgovinu i usluge, OIB 53369739643, Murska 24, 40320 Goričan</izvorni_sadrzaj>
    <derivirana_varijabla naziv="DomainObject.Predmet.ProtustrankaWithAdressOIB_1">LABUD jednostavno društvo s ograničenom odgovornošću za trgovinu i usluge, OIB 53369739643, Murska 24, 40320 Goričan</derivirana_varijabla>
  </DomainObject.Predmet.ProtustrankaWithAdressOIB>
  <DomainObject.Predmet.ProtustrankaNazivFormated>
    <izvorni_sadrzaj>LABUD jednostavno društvo s ograničenom odgovornošću za trgovinu i usluge</izvorni_sadrzaj>
    <derivirana_varijabla naziv="DomainObject.Predmet.ProtustrankaNazivFormated_1">LABUD jednostavno društvo s ograničenom odgovornošću za trgovinu i usluge</derivirana_varijabla>
  </DomainObject.Predmet.ProtustrankaNazivFormated>
  <DomainObject.Predmet.ProtustrankaNazivFormatedOIB>
    <izvorni_sadrzaj>LABUD jednostavno društvo s ograničenom odgovornošću za trgovinu i usluge, OIB 53369739643</izvorni_sadrzaj>
    <derivirana_varijabla naziv="DomainObject.Predmet.ProtustrankaNazivFormatedOIB_1">LABUD jednostavno društvo s ograničenom odgovornošću za trgovinu i usluge, OIB 53369739643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38770.10</izvorni_sadrzaj>
    <derivirana_varijabla naziv="DomainObject.Predmet.TrenutnaVrijednost_1">38770.10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LABUD jednostavno društvo s ograničenom odgovornošću za trgovinu i usluge zastupanog po punomoćniku Janja Vadlja</item>
    </izvorni_sadrzaj>
    <derivirana_varijabla naziv="DomainObject.Predmet.ProtuStrankaListFormated_1">
      <item>LABUD jednostavno društvo s ograničenom odgovornošću za trgovinu i usluge zastupanog po punomoćniku Janja Vadlja</item>
    </derivirana_varijabla>
  </DomainObject.Predmet.ProtuStrankaListFormated>
  <DomainObject.Predmet.ProtuStrankaListFormatedOIB>
    <izvorni_sadrzaj>
      <item>LABUD jednostavno društvo s ograničenom odgovornošću za trgovinu i usluge, OIB 53369739643 zastupanog po punomoćniku Janja Vadlja</item>
    </izvorni_sadrzaj>
    <derivirana_varijabla naziv="DomainObject.Predmet.ProtuStrankaListFormatedOIB_1">
      <item>LABUD jednostavno društvo s ograničenom odgovornošću za trgovinu i usluge, OIB 53369739643 zastupanog po punomoćniku Janja Vadlja</item>
    </derivirana_varijabla>
  </DomainObject.Predmet.ProtuStrankaListFormatedOIB>
  <DomainObject.Predmet.ProtuStrankaListFormatedWithAdress>
    <izvorni_sadrzaj>
      <item>LABUD jednostavno društvo s ograničenom odgovornošću za trgovinu i usluge, Murska 24, 40320 Goričan zastupanog po punomoćniku Janja Vadlja</item>
    </izvorni_sadrzaj>
    <derivirana_varijabla naziv="DomainObject.Predmet.ProtuStrankaListFormatedWithAdress_1">
      <item>LABUD jednostavno društvo s ograničenom odgovornošću za trgovinu i usluge, Murska 24, 40320 Goričan zastupanog po punomoćniku Janja Vadlja</item>
    </derivirana_varijabla>
  </DomainObject.Predmet.ProtuStrankaListFormatedWithAdress>
  <DomainObject.Predmet.ProtuStrankaListFormatedWithAdressOIB>
    <izvorni_sadrzaj>
      <item>LABUD jednostavno društvo s ograničenom odgovornošću za trgovinu i usluge, OIB 53369739643, Murska 24, 40320 Goričan zastupanog po punomoćniku Janja Vadlja</item>
    </izvorni_sadrzaj>
    <derivirana_varijabla naziv="DomainObject.Predmet.ProtuStrankaListFormatedWithAdressOIB_1">
      <item>LABUD jednostavno društvo s ograničenom odgovornošću za trgovinu i usluge, OIB 53369739643, Murska 24, 40320 Goričan zastupanog po punomoćniku Janja Vadlja</item>
    </derivirana_varijabla>
  </DomainObject.Predmet.ProtuStrankaListFormatedWithAdressOIB>
  <DomainObject.Predmet.ProtuStrankaListNazivFormated>
    <izvorni_sadrzaj>
      <item>LABUD jednostavno društvo s ograničenom odgovornošću za trgovinu i usluge</item>
    </izvorni_sadrzaj>
    <derivirana_varijabla naziv="DomainObject.Predmet.ProtuStrankaListNazivFormated_1">
      <item>LABUD jednostavno društvo s ograničenom odgovornošću za trgovinu i usluge</item>
    </derivirana_varijabla>
  </DomainObject.Predmet.ProtuStrankaListNazivFormated>
  <DomainObject.Predmet.ProtuStrankaListNazivFormatedOIB>
    <izvorni_sadrzaj>
      <item>LABUD jednostavno društvo s ograničenom odgovornošću za trgovinu i usluge, OIB 53369739643</item>
    </izvorni_sadrzaj>
    <derivirana_varijabla naziv="DomainObject.Predmet.ProtuStrankaListNazivFormatedOIB_1">
      <item>LABUD jednostavno društvo s ograničenom odgovornošću za trgovinu i usluge, OIB 53369739643</item>
    </derivirana_varijabla>
  </DomainObject.Predmet.ProtuStrankaListNazivFormatedOIB>
  <DomainObject.Predmet.OstaliListFormated>
    <izvorni_sadrzaj>
      <item>Trgovački sud u Varaždinu - Sudski registar</item>
      <item>Janja Vadlja punomoćnik sudionika u postupku LABUD jednostavno društvo s ograničenom odgovornošću za trgovinu i usluge</item>
      <item>ŽDO u Varaždinu, Građansko-uprvni odjel</item>
    </izvorni_sadrzaj>
    <derivirana_varijabla naziv="DomainObject.Predmet.OstaliListFormated_1">
      <item>Trgovački sud u Varaždinu - Sudski registar</item>
      <item>Janja Vadlja punomoćnik sudionika u postupku LABUD jednostavno društvo s ograničenom odgovornošću za trgovinu i usluge</item>
      <item>ŽDO u Varaždinu, Građansko-uprvni odjel</item>
    </derivirana_varijabla>
  </DomainObject.Predmet.OstaliListFormated>
  <DomainObject.Predmet.OstaliListFormatedOIB>
    <izvorni_sadrzaj>
      <item>Trgovački sud u Varaždinu - Sudski registar</item>
      <item>Janja Vadlja, OIB 73390955414 punomoćnik sudionika u postupku LABUD jednostavno društvo s ograničenom odgovornošću za trgovinu i usluge</item>
      <item>ŽDO u Varaždinu, Građansko-uprvni odjel</item>
    </izvorni_sadrzaj>
    <derivirana_varijabla naziv="DomainObject.Predmet.OstaliListFormatedOIB_1">
      <item>Trgovački sud u Varaždinu - Sudski registar</item>
      <item>Janja Vadlja, OIB 73390955414 punomoćnik sudionika u postupku LABUD jednostavno društvo s ograničenom odgovornošću za trgovinu i usluge</item>
      <item>ŽDO u Varaždinu, Građansko-uprvni odjel</item>
    </derivirana_varijabla>
  </DomainObject.Predmet.OstaliListFormatedOIB>
  <DomainObject.Predmet.OstaliListFormatedWithAdress>
    <izvorni_sadrzaj>
      <item>Trgovački sud u Varaždinu - Sudski registar, Ul. braće Radić 2, 42000 Varaždin</item>
      <item>Janja Vadlja, Murska 24, 40320 Goričan punomoćnik sudionika u postupku LABUD jednostavno društvo s ograničenom odgovornošću za trgovinu i usluge</item>
      <item>ŽDO u Varaždinu, Građansko-uprvni odjel, Ul. braće Radić 2, 42000 Varaždin</item>
    </izvorni_sadrzaj>
    <derivirana_varijabla naziv="DomainObject.Predmet.OstaliListFormatedWithAdress_1">
      <item>Trgovački sud u Varaždinu - Sudski registar, Ul. braće Radić 2, 42000 Varaždin</item>
      <item>Janja Vadlja, Murska 24, 40320 Goričan punomoćnik sudionika u postupku LABUD jednostavno društvo s ograničenom odgovornošću za trgovinu i usluge</item>
      <item>ŽDO u Varaždinu, Građansko-uprvni odjel, Ul. braće Radić 2, 42000 Varaždin</item>
    </derivirana_varijabla>
  </DomainObject.Predmet.OstaliListFormatedWithAdress>
  <DomainObject.Predmet.OstaliListFormatedWithAdressOIB>
    <izvorni_sadrzaj>
      <item>Trgovački sud u Varaždinu - Sudski registar, Ul. braće Radić 2, 42000 Varaždin</item>
      <item>Janja Vadlja, OIB 73390955414, Murska 24, 40320 Goričan punomoćnik sudionika u postupku LABUD jednostavno društvo s ograničenom odgovornošću za trgovinu i usluge</item>
      <item>ŽDO u Varaždinu, Građansko-uprvni odjel, Ul. braće Radić 2, 42000 Varaždin</item>
    </izvorni_sadrzaj>
    <derivirana_varijabla naziv="DomainObject.Predmet.OstaliListFormatedWithAdressOIB_1">
      <item>Trgovački sud u Varaždinu - Sudski registar, Ul. braće Radić 2, 42000 Varaždin</item>
      <item>Janja Vadlja, OIB 73390955414, Murska 24, 40320 Goričan punomoćnik sudionika u postupku LABUD jednostavno društvo s ograničenom odgovornošću za trgovinu i usluge</item>
      <item>ŽDO u Varaždinu, Građansko-uprvni odjel, Ul. braće Radić 2, 42000 Varaždin</item>
    </derivirana_varijabla>
  </DomainObject.Predmet.OstaliListFormatedWithAdressOIB>
  <DomainObject.Predmet.OstaliListNazivFormated>
    <izvorni_sadrzaj>
      <item>Trgovački sud u Varaždinu - Sudski registar</item>
      <item>Janja Vadlja</item>
      <item>ŽDO u Varaždinu, Građansko-uprvni odjel</item>
    </izvorni_sadrzaj>
    <derivirana_varijabla naziv="DomainObject.Predmet.OstaliListNazivFormated_1">
      <item>Trgovački sud u Varaždinu - Sudski registar</item>
      <item>Janja Vadlja</item>
      <item>ŽDO u Varaždinu, Građansko-uprvni odjel</item>
    </derivirana_varijabla>
  </DomainObject.Predmet.OstaliListNazivFormated>
  <DomainObject.Predmet.OstaliListNazivFormatedOIB>
    <izvorni_sadrzaj>
      <item>Trgovački sud u Varaždinu - Sudski registar</item>
      <item>Janja Vadlja, OIB 73390955414</item>
      <item>ŽDO u Varaždinu, Građansko-uprvni odjel</item>
    </izvorni_sadrzaj>
    <derivirana_varijabla naziv="DomainObject.Predmet.OstaliListNazivFormatedOIB_1">
      <item>Trgovački sud u Varaždinu - Sudski registar</item>
      <item>Janja Vadlja, OIB 73390955414</item>
      <item>ŽDO u Varaždinu, Građansko-uprvni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St-789/2016-3</izvorni_sadrzaj>
    <derivirana_varijabla naziv="DomainObject.PoslovniBrojDokumenta_1">St-789/2016-3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LABUD jednostavno društvo s ograničenom odgovornošću za trgovinu i usluge</izvorni_sadrzaj>
    <derivirana_varijabla naziv="DomainObject.Predmet.ProtustrankaIDrugi_1">LABUD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LABUD jednostavno društvo s ograničenom odgovornošću za trgovinu i usluge, OIB 53369739643, Murska 24, 40320 Goričan</izvorni_sadrzaj>
    <derivirana_varijabla naziv="DomainObject.Predmet.ProtustrankaIDrugiAdressOIB_1">LABUD jednostavno društvo s ograničenom odgovornošću za trgovinu i usluge, OIB 53369739643, Murska 24,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LABUD jednostavno društvo s ograničenom odgovornošću za trgovinu i usluge</item>
      <item>Trgovački sud u Varaždinu - Sudski registar</item>
      <item>Janja Vadlja</item>
      <item>ŽDO u Varaždinu, Građansko-uprvni odjel</item>
    </izvorni_sadrzaj>
    <derivirana_varijabla naziv="DomainObject.Predmet.SudioniciListNaziv_1">
      <item>Financijska agencija</item>
      <item>LABUD jednostavno društvo s ograničenom odgovornošću za trgovinu i usluge</item>
      <item>Trgovački sud u Varaždinu - Sudski registar</item>
      <item>Janja Vadlja</item>
      <item>ŽDO u Varaždinu, Građansko-uprvni odjel</item>
    </derivirana_varijabla>
  </DomainObject.Predmet.SudioniciListNaziv>
  <DomainObject.Predmet.SudioniciListAdressOIB>
    <izvorni_sadrzaj>
      <item>Financijska agencija, OIB 85821130368, Ulica grada Vukovara 70,10000 Zagreb</item>
      <item>LABUD jednostavno društvo s ograničenom odgovornošću za trgovinu i usluge, OIB 53369739643, Murska 24,40320 Goričan</item>
      <item>Trgovački sud u Varaždinu - Sudski registar, Ul. braće Radić 2,42000 Varaždin</item>
      <item>Janja Vadlja, OIB 73390955414, Murska 24,40320 Goričan</item>
      <item>ŽDO u Varaždinu, Građansko-uprvni odjel, Ul. braće Radić 2,42000 Varaždin</item>
    </izvorni_sadrzaj>
    <derivirana_varijabla naziv="DomainObject.Predmet.SudioniciListAdressOIB_1">
      <item>Financijska agencija, OIB 85821130368, Ulica grada Vukovara 70,10000 Zagreb</item>
      <item>LABUD jednostavno društvo s ograničenom odgovornošću za trgovinu i usluge, OIB 53369739643, Murska 24,40320 Goričan</item>
      <item>Trgovački sud u Varaždinu - Sudski registar, Ul. braće Radić 2,42000 Varaždin</item>
      <item>Janja Vadlja, OIB 73390955414, Murska 24,40320 Goričan</item>
      <item>ŽDO u Varaždinu, Građansko-uprvni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2C5A1A-1A87-407E-8D57-11A445D201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2458</properties:Characters>
  <properties:Lines>87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2016-06-06T10:54:00Z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2016-06-07T08:35:00Z</cp:lastPrinted>
  <dcterms:modified xmlns:xsi="http://www.w3.org/2001/XMLSchema-instance" xsi:type="dcterms:W3CDTF">2016-06-07T08:36:00Z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St-789/2016-3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