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fad9" w14:paraId="d91fad9" w:rsidRDefault="00A315CC" w:rsidP="0073490B" w:rsidR="0073490B" w:rsidRPr="00C37D5D">
      <w:pPr>
        <w:pStyle w:val="Tijeloteksta"/>
        <w:outlineLvl w:val="0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90B" w:rsidP="0073490B" w:rsidR="0073490B" w:rsidRPr="00C37D5D">
      <w:pPr>
        <w:pStyle w:val="Tijeloteksta"/>
        <w:tabs>
          <w:tab w:pos="6930" w:val="left"/>
        </w:tabs>
        <w:outlineLvl w:val="0"/>
        <w:rPr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75232" w:rsidR="0073490B" w:rsidRPr="00C37D5D">
        <w:tc>
          <w:tcPr>
            <w:tcW w:type="dxa" w:w="3060"/>
          </w:tcPr>
          <w:p w:rsidRDefault="0073490B" w:rsidP="00E75232" w:rsidR="0073490B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37D5D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Trgovački sud u Zagrebu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Zagreb, Amruševa 2/II</w:t>
            </w:r>
          </w:p>
        </w:tc>
      </w:tr>
    </w:tbl>
    <w:p w:rsidRDefault="00460F7C" w:rsidP="00BC725A" w:rsidR="00BC725A" w:rsidRPr="008833A1">
      <w:pPr>
        <w:jc w:val="right"/>
        <w:rPr>
          <w:sz w:val="24"/>
          <w:szCs w:val="24"/>
          <w:lang w:val="pt-BR"/>
        </w:rPr>
      </w:pP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="00BC725A" w:rsidRPr="008833A1">
        <w:rPr>
          <w:sz w:val="24"/>
          <w:szCs w:val="24"/>
          <w:lang w:val="pt-BR"/>
        </w:rPr>
        <w:t xml:space="preserve">40.St-187/15     </w:t>
      </w:r>
    </w:p>
    <w:p w:rsidRDefault="00BC725A" w:rsidP="00BC725A" w:rsidR="00BC725A" w:rsidRPr="00602D83">
      <w:pPr>
        <w:jc w:val="center"/>
        <w:rPr>
          <w:sz w:val="24"/>
          <w:szCs w:val="24"/>
        </w:rPr>
      </w:pPr>
      <w:r w:rsidRPr="00602D83">
        <w:rPr>
          <w:sz w:val="24"/>
          <w:szCs w:val="24"/>
        </w:rPr>
        <w:t>R E P U B L I KA  H R V A T S K A</w:t>
      </w:r>
    </w:p>
    <w:p w:rsidRDefault="00BC725A" w:rsidP="00BC725A" w:rsidR="00BC725A" w:rsidRP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J E Š E NJ E</w:t>
      </w:r>
    </w:p>
    <w:p w:rsidRDefault="00BC725A" w:rsidP="00BC725A" w:rsidR="00BC725A" w:rsidRPr="00460F7C">
      <w:pPr>
        <w:rPr>
          <w:sz w:val="24"/>
          <w:szCs w:val="24"/>
        </w:rPr>
      </w:pPr>
    </w:p>
    <w:p w:rsidRDefault="00BC725A" w:rsidP="00BC725A" w:rsidR="00BC725A" w:rsidRPr="00E755F0">
      <w:pPr>
        <w:jc w:val="both"/>
        <w:rPr>
          <w:sz w:val="24"/>
          <w:szCs w:val="24"/>
        </w:rPr>
      </w:pPr>
      <w:r w:rsidRPr="00E755F0">
        <w:rPr>
          <w:sz w:val="24"/>
          <w:szCs w:val="24"/>
        </w:rPr>
        <w:tab/>
        <w:t>TRGOVAČKI SUD U ZAGREBU po sucu Anti Galiću, kao stečajnom sucu, , u stečajnom postupku nad dužnikom OVO</w:t>
      </w:r>
      <w:r w:rsidR="00EC5653">
        <w:rPr>
          <w:sz w:val="24"/>
          <w:szCs w:val="24"/>
        </w:rPr>
        <w:t xml:space="preserve"> </w:t>
      </w:r>
      <w:r w:rsidRPr="00E755F0">
        <w:rPr>
          <w:sz w:val="24"/>
          <w:szCs w:val="24"/>
        </w:rPr>
        <w:t xml:space="preserve">NOVO d.o.o. u stečaju, Zagreb, </w:t>
      </w:r>
      <w:proofErr w:type="spellStart"/>
      <w:r w:rsidRPr="00E755F0">
        <w:rPr>
          <w:sz w:val="24"/>
          <w:szCs w:val="24"/>
        </w:rPr>
        <w:t>Zelengaj</w:t>
      </w:r>
      <w:proofErr w:type="spellEnd"/>
      <w:r w:rsidRPr="00E755F0">
        <w:rPr>
          <w:sz w:val="24"/>
          <w:szCs w:val="24"/>
        </w:rPr>
        <w:t xml:space="preserve"> </w:t>
      </w:r>
      <w:proofErr w:type="spellStart"/>
      <w:r w:rsidRPr="00E755F0">
        <w:rPr>
          <w:sz w:val="24"/>
          <w:szCs w:val="24"/>
        </w:rPr>
        <w:t>75</w:t>
      </w:r>
      <w:proofErr w:type="spellEnd"/>
      <w:r w:rsidRPr="00E755F0">
        <w:rPr>
          <w:sz w:val="24"/>
          <w:szCs w:val="24"/>
        </w:rPr>
        <w:t>, (</w:t>
      </w:r>
      <w:proofErr w:type="spellStart"/>
      <w:r w:rsidRPr="00E755F0">
        <w:rPr>
          <w:sz w:val="24"/>
          <w:szCs w:val="24"/>
        </w:rPr>
        <w:t>OIB</w:t>
      </w:r>
      <w:proofErr w:type="spellEnd"/>
      <w:r w:rsidRPr="00E755F0">
        <w:rPr>
          <w:sz w:val="24"/>
          <w:szCs w:val="24"/>
        </w:rPr>
        <w:t>:</w:t>
      </w:r>
      <w:proofErr w:type="spellStart"/>
      <w:r w:rsidRPr="00E755F0">
        <w:rPr>
          <w:sz w:val="24"/>
          <w:szCs w:val="24"/>
        </w:rPr>
        <w:t>48257674741</w:t>
      </w:r>
      <w:proofErr w:type="spellEnd"/>
      <w:r w:rsidRPr="00E755F0">
        <w:rPr>
          <w:sz w:val="24"/>
          <w:szCs w:val="24"/>
        </w:rPr>
        <w:t xml:space="preserve">), dana </w:t>
      </w:r>
      <w:proofErr w:type="spellStart"/>
      <w:r w:rsidR="000466EC">
        <w:rPr>
          <w:sz w:val="24"/>
          <w:szCs w:val="24"/>
        </w:rPr>
        <w:t>17.rujna</w:t>
      </w:r>
      <w:proofErr w:type="spellEnd"/>
      <w:r w:rsidRPr="00E755F0">
        <w:rPr>
          <w:sz w:val="24"/>
          <w:szCs w:val="24"/>
        </w:rPr>
        <w:t xml:space="preserve"> </w:t>
      </w:r>
      <w:proofErr w:type="spellStart"/>
      <w:r w:rsidRPr="00E755F0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E755F0">
        <w:rPr>
          <w:sz w:val="24"/>
          <w:szCs w:val="24"/>
        </w:rPr>
        <w:t>.</w:t>
      </w:r>
    </w:p>
    <w:p w:rsidRDefault="00662D75" w:rsidP="0073490B" w:rsidR="00662D75" w:rsidRPr="00C37D5D">
      <w:pPr>
        <w:jc w:val="both"/>
        <w:rPr>
          <w:sz w:val="40"/>
          <w:szCs w:val="40"/>
        </w:rPr>
      </w:pP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46586E" w:rsidP="0046586E" w:rsidR="0046586E" w:rsidRPr="002533E9">
      <w:pPr>
        <w:jc w:val="both"/>
        <w:rPr>
          <w:sz w:val="24"/>
          <w:szCs w:val="24"/>
        </w:rPr>
      </w:pPr>
    </w:p>
    <w:p w:rsidRDefault="00914FD0" w:rsidP="000466EC" w:rsidR="000466EC" w:rsidRPr="00C37D5D">
      <w:pPr>
        <w:ind w:left="709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0466EC">
        <w:rPr>
          <w:sz w:val="24"/>
          <w:szCs w:val="24"/>
        </w:rPr>
        <w:t xml:space="preserve">U stečajnom postupku nad dužnikom </w:t>
      </w:r>
      <w:r w:rsidR="00EC5653" w:rsidRPr="00E755F0">
        <w:rPr>
          <w:sz w:val="24"/>
          <w:szCs w:val="24"/>
        </w:rPr>
        <w:t>OVO</w:t>
      </w:r>
      <w:r w:rsidR="00EC5653">
        <w:rPr>
          <w:sz w:val="24"/>
          <w:szCs w:val="24"/>
        </w:rPr>
        <w:t xml:space="preserve"> </w:t>
      </w:r>
      <w:r w:rsidR="00EC5653" w:rsidRPr="00E755F0">
        <w:rPr>
          <w:sz w:val="24"/>
          <w:szCs w:val="24"/>
        </w:rPr>
        <w:t xml:space="preserve">NOVO d.o.o. u stečaju, Zagreb, </w:t>
      </w:r>
      <w:proofErr w:type="spellStart"/>
      <w:r w:rsidR="00EC5653" w:rsidRPr="00E755F0">
        <w:rPr>
          <w:sz w:val="24"/>
          <w:szCs w:val="24"/>
        </w:rPr>
        <w:t>Zelengaj</w:t>
      </w:r>
      <w:proofErr w:type="spellEnd"/>
      <w:r w:rsidR="00EC5653" w:rsidRPr="00E755F0">
        <w:rPr>
          <w:sz w:val="24"/>
          <w:szCs w:val="24"/>
        </w:rPr>
        <w:t xml:space="preserve"> </w:t>
      </w:r>
      <w:proofErr w:type="spellStart"/>
      <w:r w:rsidR="00EC5653" w:rsidRPr="00E755F0">
        <w:rPr>
          <w:sz w:val="24"/>
          <w:szCs w:val="24"/>
        </w:rPr>
        <w:t>75</w:t>
      </w:r>
      <w:proofErr w:type="spellEnd"/>
      <w:r w:rsidR="00EC5653" w:rsidRPr="00E755F0">
        <w:rPr>
          <w:sz w:val="24"/>
          <w:szCs w:val="24"/>
        </w:rPr>
        <w:t>, (</w:t>
      </w:r>
      <w:proofErr w:type="spellStart"/>
      <w:r w:rsidR="00EC5653" w:rsidRPr="00E755F0">
        <w:rPr>
          <w:sz w:val="24"/>
          <w:szCs w:val="24"/>
        </w:rPr>
        <w:t>OIB</w:t>
      </w:r>
      <w:proofErr w:type="spellEnd"/>
      <w:r w:rsidR="00EC5653" w:rsidRPr="00E755F0">
        <w:rPr>
          <w:sz w:val="24"/>
          <w:szCs w:val="24"/>
        </w:rPr>
        <w:t>:</w:t>
      </w:r>
      <w:proofErr w:type="spellStart"/>
      <w:r w:rsidR="00EC5653" w:rsidRPr="00E755F0">
        <w:rPr>
          <w:sz w:val="24"/>
          <w:szCs w:val="24"/>
        </w:rPr>
        <w:t>48257674741</w:t>
      </w:r>
      <w:proofErr w:type="spellEnd"/>
      <w:r w:rsidR="00EC5653" w:rsidRPr="00E755F0">
        <w:rPr>
          <w:sz w:val="24"/>
          <w:szCs w:val="24"/>
        </w:rPr>
        <w:t>)</w:t>
      </w:r>
      <w:r w:rsidR="00700853" w:rsidRPr="002533E9">
        <w:rPr>
          <w:sz w:val="24"/>
          <w:szCs w:val="24"/>
        </w:rPr>
        <w:t xml:space="preserve"> </w:t>
      </w:r>
      <w:r w:rsidR="000466EC">
        <w:rPr>
          <w:sz w:val="24"/>
          <w:szCs w:val="24"/>
        </w:rPr>
        <w:t>skupština vjerovnika sazvana radi p</w:t>
      </w:r>
      <w:r w:rsidR="000466EC" w:rsidRPr="00C37D5D">
        <w:rPr>
          <w:sz w:val="24"/>
          <w:szCs w:val="24"/>
        </w:rPr>
        <w:t>ribav</w:t>
      </w:r>
      <w:r w:rsidR="000466EC">
        <w:rPr>
          <w:sz w:val="24"/>
          <w:szCs w:val="24"/>
        </w:rPr>
        <w:t>e</w:t>
      </w:r>
      <w:r w:rsidR="000466EC" w:rsidRPr="00C37D5D">
        <w:rPr>
          <w:sz w:val="24"/>
          <w:szCs w:val="24"/>
        </w:rPr>
        <w:t xml:space="preserve"> mišljenja u pogledu obustave stečajnog postupka zbog nedostatnosti stečajne mase za pokriće troškova stečajnog postupka</w:t>
      </w:r>
    </w:p>
    <w:p w:rsidRDefault="00AC0234" w:rsidP="0046586E" w:rsidR="0046586E" w:rsidRPr="002533E9">
      <w:pPr>
        <w:ind w:left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F10019" w:rsidP="00804425" w:rsidR="0046586E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BD352C">
        <w:rPr>
          <w:b/>
          <w:sz w:val="24"/>
          <w:szCs w:val="24"/>
        </w:rPr>
        <w:t>9</w:t>
      </w:r>
      <w:r w:rsidR="00EB02EF">
        <w:rPr>
          <w:b/>
          <w:sz w:val="24"/>
          <w:szCs w:val="24"/>
        </w:rPr>
        <w:t>.</w:t>
      </w:r>
      <w:r w:rsidR="00EC5653">
        <w:rPr>
          <w:b/>
          <w:sz w:val="24"/>
          <w:szCs w:val="24"/>
        </w:rPr>
        <w:t>rujan</w:t>
      </w:r>
      <w:proofErr w:type="spellEnd"/>
      <w:r w:rsidR="00B103BA">
        <w:rPr>
          <w:b/>
          <w:sz w:val="24"/>
          <w:szCs w:val="24"/>
        </w:rPr>
        <w:t xml:space="preserve"> </w:t>
      </w:r>
      <w:proofErr w:type="spellStart"/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 w:rsidR="00BD352C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EC5653">
        <w:rPr>
          <w:b/>
          <w:sz w:val="24"/>
          <w:szCs w:val="24"/>
        </w:rPr>
        <w:t>11</w:t>
      </w:r>
      <w:proofErr w:type="spellEnd"/>
      <w:r w:rsidR="00EC5653">
        <w:rPr>
          <w:b/>
          <w:sz w:val="24"/>
          <w:szCs w:val="24"/>
        </w:rPr>
        <w:t>,</w:t>
      </w:r>
      <w:proofErr w:type="spellStart"/>
      <w:r w:rsidR="00EC5653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E42FF3">
        <w:rPr>
          <w:sz w:val="24"/>
          <w:szCs w:val="24"/>
        </w:rPr>
        <w:t xml:space="preserve"> </w:t>
      </w:r>
      <w:r w:rsidR="00E42FF3" w:rsidRPr="00E42FF3">
        <w:rPr>
          <w:b/>
          <w:sz w:val="24"/>
          <w:szCs w:val="24"/>
        </w:rPr>
        <w:t>NEĆE SE ODRŽATI</w:t>
      </w:r>
    </w:p>
    <w:p w:rsidRDefault="00B17C27" w:rsidP="0046586E" w:rsidR="00B17C27">
      <w:pPr>
        <w:jc w:val="both"/>
        <w:rPr>
          <w:sz w:val="24"/>
          <w:szCs w:val="24"/>
        </w:rPr>
      </w:pPr>
    </w:p>
    <w:p w:rsidRDefault="00E42FF3" w:rsidP="00555C80" w:rsidR="00E42FF3">
      <w:pPr>
        <w:jc w:val="center"/>
        <w:rPr>
          <w:sz w:val="24"/>
          <w:szCs w:val="24"/>
        </w:rPr>
      </w:pPr>
    </w:p>
    <w:p w:rsidRDefault="00E42FF3" w:rsidP="00555C80" w:rsidR="00E42FF3">
      <w:pPr>
        <w:jc w:val="center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E42FF3">
        <w:rPr>
          <w:sz w:val="24"/>
          <w:szCs w:val="24"/>
        </w:rPr>
        <w:t>17.rujna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04425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B17C27" w:rsidR="000D2B2B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606596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46586E" w:rsidP="00DD411B" w:rsidR="0046586E" w:rsidRPr="00C37D5D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606596" w:rsidP="00606596" w:rsidR="00606596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06596" w:rsidP="00606596" w:rsidR="00606596">
      <w:pPr>
        <w:ind w:firstLine="720" w:left="3600"/>
        <w:jc w:val="both"/>
      </w:pPr>
      <w:r>
        <w:t xml:space="preserve">              Valentina Delač</w:t>
      </w:r>
    </w:p>
    <w:p w:rsidRDefault="00C37D5D" w:rsidP="00606596" w:rsidR="00C37D5D">
      <w:pPr>
        <w:ind w:left="720"/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8D6" w:rsidR="009358D6">
      <w:r>
        <w:separator/>
      </w:r>
    </w:p>
  </w:endnote>
  <w:endnote w:id="0" w:type="continuationSeparator">
    <w:p w:rsidRDefault="009358D6" w:rsidR="00935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8D6" w:rsidR="009358D6">
      <w:r>
        <w:separator/>
      </w:r>
    </w:p>
  </w:footnote>
  <w:footnote w:id="0" w:type="continuationSeparator">
    <w:p w:rsidRDefault="009358D6" w:rsidR="00935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03404D" w:rsidR="00F80D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0DD6" w:rsidR="00F80D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BA468E" w:rsidR="00F80DD6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80DD6" w:rsidP="0073490B" w:rsidR="00F80DD6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25E4"/>
    <w:rsid w:val="00023B09"/>
    <w:rsid w:val="0003404D"/>
    <w:rsid w:val="000466EC"/>
    <w:rsid w:val="00054414"/>
    <w:rsid w:val="00062CBA"/>
    <w:rsid w:val="00094714"/>
    <w:rsid w:val="000979D2"/>
    <w:rsid w:val="000A3AD2"/>
    <w:rsid w:val="000A438B"/>
    <w:rsid w:val="000A43AE"/>
    <w:rsid w:val="000B0316"/>
    <w:rsid w:val="000D2B2B"/>
    <w:rsid w:val="000E003F"/>
    <w:rsid w:val="001050AC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C7F12"/>
    <w:rsid w:val="001D1CFC"/>
    <w:rsid w:val="001E4E34"/>
    <w:rsid w:val="00201CA4"/>
    <w:rsid w:val="00233F12"/>
    <w:rsid w:val="002432AA"/>
    <w:rsid w:val="00246EBB"/>
    <w:rsid w:val="002477B8"/>
    <w:rsid w:val="002533E9"/>
    <w:rsid w:val="002873E2"/>
    <w:rsid w:val="002907EF"/>
    <w:rsid w:val="002C50CA"/>
    <w:rsid w:val="002D157E"/>
    <w:rsid w:val="002E430B"/>
    <w:rsid w:val="002F4570"/>
    <w:rsid w:val="00317E73"/>
    <w:rsid w:val="00353BA6"/>
    <w:rsid w:val="00357ABE"/>
    <w:rsid w:val="00372383"/>
    <w:rsid w:val="00374CD0"/>
    <w:rsid w:val="0039628C"/>
    <w:rsid w:val="003C5F18"/>
    <w:rsid w:val="003D46DA"/>
    <w:rsid w:val="003E7F10"/>
    <w:rsid w:val="003F22C5"/>
    <w:rsid w:val="003F7817"/>
    <w:rsid w:val="0040010D"/>
    <w:rsid w:val="0041466D"/>
    <w:rsid w:val="00456FA8"/>
    <w:rsid w:val="00460F7C"/>
    <w:rsid w:val="0046586E"/>
    <w:rsid w:val="00481100"/>
    <w:rsid w:val="004952DB"/>
    <w:rsid w:val="004B1326"/>
    <w:rsid w:val="004B25EF"/>
    <w:rsid w:val="004B2F46"/>
    <w:rsid w:val="004B4731"/>
    <w:rsid w:val="004D249D"/>
    <w:rsid w:val="004D5853"/>
    <w:rsid w:val="00526B04"/>
    <w:rsid w:val="00537F75"/>
    <w:rsid w:val="00555C80"/>
    <w:rsid w:val="00567300"/>
    <w:rsid w:val="00585C9F"/>
    <w:rsid w:val="005A1543"/>
    <w:rsid w:val="005B65D9"/>
    <w:rsid w:val="005E201C"/>
    <w:rsid w:val="005E3C38"/>
    <w:rsid w:val="00606596"/>
    <w:rsid w:val="00612B27"/>
    <w:rsid w:val="00620498"/>
    <w:rsid w:val="00620C8D"/>
    <w:rsid w:val="00645C23"/>
    <w:rsid w:val="00651158"/>
    <w:rsid w:val="00662D75"/>
    <w:rsid w:val="00686D61"/>
    <w:rsid w:val="00696658"/>
    <w:rsid w:val="006A025C"/>
    <w:rsid w:val="006B5D3C"/>
    <w:rsid w:val="006C3A95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3FB6"/>
    <w:rsid w:val="007F01D2"/>
    <w:rsid w:val="00804425"/>
    <w:rsid w:val="008162EF"/>
    <w:rsid w:val="008214DC"/>
    <w:rsid w:val="00821A8F"/>
    <w:rsid w:val="00844290"/>
    <w:rsid w:val="0085325C"/>
    <w:rsid w:val="008551CF"/>
    <w:rsid w:val="008809E0"/>
    <w:rsid w:val="00893B60"/>
    <w:rsid w:val="00897D3D"/>
    <w:rsid w:val="008A0395"/>
    <w:rsid w:val="008A7093"/>
    <w:rsid w:val="008C614C"/>
    <w:rsid w:val="008D50EB"/>
    <w:rsid w:val="008E1E54"/>
    <w:rsid w:val="008E321C"/>
    <w:rsid w:val="008F12EF"/>
    <w:rsid w:val="00914FD0"/>
    <w:rsid w:val="009358D6"/>
    <w:rsid w:val="00936200"/>
    <w:rsid w:val="00940717"/>
    <w:rsid w:val="00945B73"/>
    <w:rsid w:val="009516AA"/>
    <w:rsid w:val="00951FE7"/>
    <w:rsid w:val="009622A9"/>
    <w:rsid w:val="00993D07"/>
    <w:rsid w:val="00996C31"/>
    <w:rsid w:val="009E2333"/>
    <w:rsid w:val="009F0787"/>
    <w:rsid w:val="009F2851"/>
    <w:rsid w:val="00A00260"/>
    <w:rsid w:val="00A04C0E"/>
    <w:rsid w:val="00A2478E"/>
    <w:rsid w:val="00A312D2"/>
    <w:rsid w:val="00A315CC"/>
    <w:rsid w:val="00A317F7"/>
    <w:rsid w:val="00A645E4"/>
    <w:rsid w:val="00A841A3"/>
    <w:rsid w:val="00A96FEF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42C73"/>
    <w:rsid w:val="00B561DA"/>
    <w:rsid w:val="00B57134"/>
    <w:rsid w:val="00B924F3"/>
    <w:rsid w:val="00BA468E"/>
    <w:rsid w:val="00BA7156"/>
    <w:rsid w:val="00BC577A"/>
    <w:rsid w:val="00BC5B11"/>
    <w:rsid w:val="00BC725A"/>
    <w:rsid w:val="00BD352C"/>
    <w:rsid w:val="00BF21D7"/>
    <w:rsid w:val="00BF4A85"/>
    <w:rsid w:val="00C008F7"/>
    <w:rsid w:val="00C2674F"/>
    <w:rsid w:val="00C37D5D"/>
    <w:rsid w:val="00CD228D"/>
    <w:rsid w:val="00CD29CE"/>
    <w:rsid w:val="00CD374E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E234F"/>
    <w:rsid w:val="00E30351"/>
    <w:rsid w:val="00E3606D"/>
    <w:rsid w:val="00E42FF3"/>
    <w:rsid w:val="00E47244"/>
    <w:rsid w:val="00E75232"/>
    <w:rsid w:val="00E878A4"/>
    <w:rsid w:val="00EA2B82"/>
    <w:rsid w:val="00EB02EF"/>
    <w:rsid w:val="00EC364A"/>
    <w:rsid w:val="00EC5653"/>
    <w:rsid w:val="00ED1C9A"/>
    <w:rsid w:val="00EF6841"/>
    <w:rsid w:val="00F10019"/>
    <w:rsid w:val="00F1127D"/>
    <w:rsid w:val="00F1153C"/>
    <w:rsid w:val="00F26245"/>
    <w:rsid w:val="00F53777"/>
    <w:rsid w:val="00F53D22"/>
    <w:rsid w:val="00F671BA"/>
    <w:rsid w:val="00F70733"/>
    <w:rsid w:val="00F772FA"/>
    <w:rsid w:val="00F80DD6"/>
    <w:rsid w:val="00F900D5"/>
    <w:rsid w:val="00FA6161"/>
    <w:rsid w:val="00FC1635"/>
    <w:rsid w:val="00FD0A9D"/>
    <w:rsid w:val="00FF04B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5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59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5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5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5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59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5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5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St-187/2015-132</izvorni_sadrzaj>
    <derivirana_varijabla naziv="DomainObject.Oznaka_1">St-187/2015-132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St-187/2015-132</izvorni_sadrzaj>
    <derivirana_varijabla naziv="DomainObject.PoslovniBrojDokumenta_1">St-187/2015-132</derivirana_varijabla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774</properties:Characters>
  <properties:Lines>34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2018-09-17T12:55:00Z</dcterms:created>
  <dc:creator>user</dc:creator>
  <cp:lastModifiedBy>Valentina Delač</cp:lastModifiedBy>
  <cp:lastPrinted>2018-09-17T12:56:00Z</cp:lastPrinted>
  <dcterms:modified xmlns:xsi="http://www.w3.org/2001/XMLSchema-instance" xsi:type="dcterms:W3CDTF">2018-09-17T12:57:00Z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St-187/2015-132 / Odluka - Rješenje (Ovo_novo__Rj_skupština_mišljenje_203_nastavak_odgoda.docx)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