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1d87" w14:paraId="8db1d87" w:rsidRDefault="0002277A" w:rsidP="0002277A" w:rsidR="0002277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2277A" w:rsidP="0002277A" w:rsidR="0002277A">
      <w:pPr>
        <w:spacing w:after="0"/>
        <w:jc w:val="both"/>
      </w:pPr>
      <w:r>
        <w:t xml:space="preserve">       REPUBLIKA HRVATSKA</w:t>
      </w:r>
    </w:p>
    <w:p w:rsidRDefault="0002277A" w:rsidP="0002277A" w:rsidR="0002277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2277A" w:rsidP="0002277A" w:rsidR="0002277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2277A" w:rsidP="0002277A" w:rsidR="0002277A">
      <w:pPr>
        <w:spacing w:after="0"/>
        <w:rPr>
          <w:bCs/>
        </w:rPr>
      </w:pPr>
    </w:p>
    <w:p w:rsidRDefault="0002277A" w:rsidP="0002277A" w:rsidR="0002277A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02277A" w:rsidP="0002277A" w:rsidR="0002277A">
      <w:pPr>
        <w:spacing w:after="0"/>
        <w:ind w:left="5664"/>
      </w:pPr>
      <w:r>
        <w:t>Poslovni broj: 3 St-653/16-7</w:t>
      </w:r>
    </w:p>
    <w:p w:rsidRDefault="0002277A" w:rsidP="0002277A" w:rsidR="0002277A">
      <w:pPr>
        <w:spacing w:after="0"/>
        <w:ind w:left="5664"/>
      </w:pPr>
    </w:p>
    <w:p w:rsidRDefault="0002277A" w:rsidP="0002277A" w:rsidR="0002277A">
      <w:pPr>
        <w:spacing w:after="0"/>
        <w:ind w:left="5664"/>
      </w:pPr>
    </w:p>
    <w:p w:rsidRDefault="0002277A" w:rsidP="0002277A" w:rsidR="0002277A">
      <w:pPr>
        <w:spacing w:after="0"/>
        <w:ind w:left="5664"/>
      </w:pPr>
    </w:p>
    <w:p w:rsidRDefault="0002277A" w:rsidP="0002277A" w:rsidR="0002277A">
      <w:pPr>
        <w:spacing w:after="0"/>
        <w:jc w:val="center"/>
      </w:pPr>
      <w:r>
        <w:t>R E P U B L I K A   H R V A T S K A</w:t>
      </w:r>
    </w:p>
    <w:p w:rsidRDefault="0002277A" w:rsidP="0002277A" w:rsidR="0002277A">
      <w:pPr>
        <w:spacing w:after="0"/>
        <w:rPr>
          <w:b/>
        </w:rPr>
      </w:pPr>
    </w:p>
    <w:p w:rsidRDefault="0002277A" w:rsidP="0002277A" w:rsidR="0002277A">
      <w:pPr>
        <w:spacing w:after="0"/>
        <w:jc w:val="center"/>
      </w:pPr>
      <w:r>
        <w:t>R J E Š E N J E</w:t>
      </w:r>
    </w:p>
    <w:p w:rsidRDefault="0002277A" w:rsidP="0002277A" w:rsidR="0002277A">
      <w:pPr>
        <w:spacing w:after="0"/>
        <w:jc w:val="center"/>
      </w:pPr>
    </w:p>
    <w:p w:rsidRDefault="0002277A" w:rsidP="0002277A" w:rsidR="0002277A">
      <w:pPr>
        <w:spacing w:after="0"/>
        <w:jc w:val="center"/>
      </w:pPr>
    </w:p>
    <w:p w:rsidRDefault="0002277A" w:rsidP="0002277A" w:rsidR="0002277A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AUTO SERVIS ZVONAR jednostavno društvo s ograničenom odgovornošću za trgovinu i usluge, skraćena tvrtka AUTO SERVIS ZVONAR j.d.o.o. Donja Dubrava, Zagrebačka 4, MBS: 070104359, OIB: 80319902164, radi otvaranja stečajnog postupka nad dužnikom, dana 4. srpnja 2016. godine, </w:t>
      </w: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center"/>
      </w:pPr>
      <w:r>
        <w:t xml:space="preserve">r i j e š i o    j e </w:t>
      </w:r>
    </w:p>
    <w:p w:rsidRDefault="0002277A" w:rsidP="0002277A" w:rsidR="0002277A">
      <w:pPr>
        <w:spacing w:after="0"/>
        <w:jc w:val="center"/>
      </w:pPr>
    </w:p>
    <w:p w:rsidRDefault="0002277A" w:rsidP="0002277A" w:rsidR="0002277A">
      <w:pPr>
        <w:spacing w:after="0"/>
      </w:pPr>
    </w:p>
    <w:p w:rsidRDefault="0002277A" w:rsidP="0002277A" w:rsidR="0002277A">
      <w:pPr>
        <w:numPr>
          <w:ilvl w:val="0"/>
          <w:numId w:val="47"/>
        </w:numPr>
        <w:spacing w:after="0"/>
        <w:jc w:val="both"/>
      </w:pPr>
      <w:r>
        <w:t>Pozivaju se vjerovnici stečajnog dužnika AUTO SERVIS ZVONAR j.d.o.o. Donja Dubrava, Zagrebačka 4, MBS: 070104359, OIB: 80319902164,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center"/>
      </w:pPr>
      <w:r>
        <w:t>Obrazloženje</w:t>
      </w:r>
    </w:p>
    <w:p w:rsidRDefault="0002277A" w:rsidP="0002277A" w:rsidR="0002277A">
      <w:pPr>
        <w:spacing w:after="0"/>
        <w:jc w:val="center"/>
      </w:pPr>
    </w:p>
    <w:p w:rsidRDefault="0002277A" w:rsidP="0002277A" w:rsidR="0002277A">
      <w:pPr>
        <w:spacing w:after="0"/>
        <w:jc w:val="center"/>
      </w:pPr>
    </w:p>
    <w:p w:rsidRDefault="0002277A" w:rsidP="0002277A" w:rsidR="0002277A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02277A" w:rsidP="0002277A" w:rsidR="0002277A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center"/>
      </w:pPr>
      <w:r>
        <w:t>U Varaždinu, 4. srpnja 2016. godine</w:t>
      </w:r>
    </w:p>
    <w:p w:rsidRDefault="0002277A" w:rsidP="0002277A" w:rsidR="0002277A">
      <w:pPr>
        <w:spacing w:after="0"/>
        <w:jc w:val="center"/>
      </w:pPr>
    </w:p>
    <w:p w:rsidRDefault="0002277A" w:rsidP="0002277A" w:rsidR="0002277A">
      <w:pPr>
        <w:spacing w:after="0"/>
        <w:jc w:val="center"/>
      </w:pPr>
    </w:p>
    <w:p w:rsidRDefault="0002277A" w:rsidP="0002277A" w:rsidR="0002277A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  <w:r>
        <w:t>UPUTA O PRAVNOM LIJEKU:</w:t>
      </w: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  <w:r>
        <w:t xml:space="preserve">Protiv ovog rješenja posebna žalba nije dopuštena. </w:t>
      </w: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</w:p>
    <w:p w:rsidRDefault="0002277A" w:rsidP="0002277A" w:rsidR="0002277A">
      <w:pPr>
        <w:spacing w:after="0"/>
        <w:jc w:val="both"/>
      </w:pPr>
      <w:r>
        <w:t>DNA: 1. Dužnik AUTO SERVIS ZVONAR j.d.o.o., Zagrebačka 4, 40328 Donja Dubrava</w:t>
      </w:r>
    </w:p>
    <w:p w:rsidRDefault="0002277A" w:rsidP="0002277A" w:rsidR="0002277A">
      <w:pPr>
        <w:spacing w:after="0"/>
        <w:jc w:val="both"/>
      </w:pPr>
      <w:r>
        <w:t xml:space="preserve">           2. E-oglasna ploča ovog suda </w:t>
      </w:r>
    </w:p>
    <w:p w:rsidRDefault="00AE649C" w:rsidP="0002277A" w:rsidR="00AE649C" w:rsidRPr="00B76F3C">
      <w:pPr>
        <w:pStyle w:val="Naslov3"/>
        <w:spacing w:after="0"/>
      </w:pPr>
    </w:p>
    <w:p w:rsidRDefault="00FB7970" w:rsidP="0002277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2277A" w:rsidR="00AE649C" w:rsidRPr="00B76F3C">
      <w:pPr>
        <w:pStyle w:val="SudSjedite"/>
      </w:pPr>
      <w:r>
        <w:tab/>
      </w:r>
    </w:p>
    <w:p w:rsidRDefault="00CB0EA4" w:rsidP="0002277A" w:rsidR="00CB0EA4">
      <w:pPr>
        <w:pStyle w:val="Naslovdokumenta"/>
        <w:spacing w:after="0"/>
      </w:pPr>
    </w:p>
    <w:p w:rsidRDefault="00DA0242" w:rsidP="0002277A" w:rsidR="00DA0242">
      <w:pPr>
        <w:pStyle w:val="ZapisniarPotpis"/>
        <w:spacing w:after="0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970" w:rsidP="00537B78" w:rsidR="00FB7970">
      <w:r>
        <w:separator/>
      </w:r>
    </w:p>
  </w:endnote>
  <w:endnote w:id="0" w:type="continuationSeparator">
    <w:p w:rsidRDefault="00FB7970" w:rsidP="00537B78" w:rsidR="00FB7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970" w:rsidP="00537B78" w:rsidR="00FB7970">
      <w:r>
        <w:separator/>
      </w:r>
    </w:p>
  </w:footnote>
  <w:footnote w:id="0" w:type="continuationSeparator">
    <w:p w:rsidRDefault="00FB7970" w:rsidP="00537B78" w:rsidR="00FB7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77A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644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970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17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St-653/2016-7</izvorni_sadrzaj>
    <derivirana_varijabla naziv="DomainObject.Oznaka_1">St-653/2016-7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ZVONAR jednostavno društvo s ograničenom odgovornošću za trgovinu i usluge</izvorni_sadrzaj>
    <derivirana_varijabla naziv="DomainObject.Predmet.ProtustrankaFormated_1">  AUTO SERVIS ZVONAR jednostavno društvo s ograničenom odgovornošću za trgovinu i usluge</derivirana_varijabla>
  </DomainObject.Predmet.ProtustrankaFormated>
  <DomainObject.Predmet.ProtustrankaFormatedOIB>
    <izvorni_sadrzaj>  AUTO SERVIS ZVONAR jednostavno društvo s ograničenom odgovornošću za trgovinu i usluge, OIB 80319902164</izvorni_sadrzaj>
    <derivirana_varijabla naziv="DomainObject.Predmet.ProtustrankaFormatedOIB_1">  AUTO SERVIS ZVONAR jednostavno društvo s ograničenom odgovornošću za trgovinu i usluge, OIB 80319902164</derivirana_varijabla>
  </DomainObject.Predmet.ProtustrankaFormatedOIB>
  <DomainObject.Predmet.ProtustrankaFormatedWithAdress>
    <izvorni_sadrzaj> AUTO SERVIS ZVONAR jednostavno društvo s ograničenom odgovornošću za trgovinu i usluge, Zagrebačka 4, 40320 Donja Dubrava</izvorni_sadrzaj>
    <derivirana_varijabla naziv="DomainObject.Predmet.ProtustrankaFormatedWithAdress_1"> AUTO SERVIS ZVONAR jednostavno društvo s ograničenom odgovornošću za trgovinu i usluge, Zagrebačka 4, 40320 Donja Dubrava</derivirana_varijabla>
  </DomainObject.Predmet.ProtustrankaFormatedWithAdress>
  <DomainObject.Predmet.ProtustrankaFormatedWithAdressOIB>
    <izvorni_sadrzaj> AUTO SERVIS ZVONAR jednostavno društvo s ograničenom odgovornošću za trgovinu i usluge, OIB 80319902164, Zagrebačka 4, 40320 Donja Dubrava</izvorni_sadrzaj>
    <derivirana_varijabla naziv="DomainObject.Predmet.ProtustrankaFormatedWithAdressOIB_1"> AUTO SERVIS ZVONAR jednostavno društvo s ograničenom odgovornošću za trgovinu i usluge, OIB 80319902164, Zagrebačka 4, 40320 Donja Dubrava</derivirana_varijabla>
  </DomainObject.Predmet.ProtustrankaFormatedWithAdressOIB>
  <DomainObject.Predmet.ProtustrankaWithAdress>
    <izvorni_sadrzaj>AUTO SERVIS ZVONAR jednostavno društvo s ograničenom odgovornošću za trgovinu i usluge Zagrebačka 4, 40320 Donja Dubrava</izvorni_sadrzaj>
    <derivirana_varijabla naziv="DomainObject.Predmet.ProtustrankaWithAdress_1">AUTO SERVIS ZVONAR jednostavno društvo s ograničenom odgovornošću za trgovinu i usluge Zagrebačka 4, 40320 Donja Dubrava</derivirana_varijabla>
  </DomainObject.Predmet.ProtustrankaWithAdress>
  <DomainObject.Predmet.ProtustrankaWithAdressOIB>
    <izvorni_sadrzaj>AUTO SERVIS ZVONAR jednostavno društvo s ograničenom odgovornošću za trgovinu i usluge, OIB 80319902164, Zagrebačka 4, 40320 Donja Dubrava</izvorni_sadrzaj>
    <derivirana_varijabla naziv="DomainObject.Predmet.ProtustrankaWithAdressOIB_1">AUTO SERVIS ZVONAR jednostavno društvo s ograničenom odgovornošću za trgovinu i usluge, OIB 80319902164, Zagrebačka 4, 40320 Donja Dubrava</derivirana_varijabla>
  </DomainObject.Predmet.ProtustrankaWithAdressOIB>
  <DomainObject.Predmet.ProtustrankaNazivFormated>
    <izvorni_sadrzaj>AUTO SERVIS ZVONAR jednostavno društvo s ograničenom odgovornošću za trgovinu i usluge</izvorni_sadrzaj>
    <derivirana_varijabla naziv="DomainObject.Predmet.ProtustrankaNazivFormated_1">AUTO SERVIS ZVONAR jednostavno društvo s ograničenom odgovornošću za trgovinu i usluge</derivirana_varijabla>
  </DomainObject.Predmet.ProtustrankaNazivFormated>
  <DomainObject.Predmet.ProtustrankaNazivFormatedOIB>
    <izvorni_sadrzaj>AUTO SERVIS ZVONAR jednostavno društvo s ograničenom odgovornošću za trgovinu i usluge, OIB 80319902164</izvorni_sadrzaj>
    <derivirana_varijabla naziv="DomainObject.Predmet.ProtustrankaNazivFormatedOIB_1">AUTO SERVIS ZVONAR jednostavno društvo s ograničenom odgovornošću za trgovinu i usluge, OIB 80319902164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37842.17</izvorni_sadrzaj>
    <derivirana_varijabla naziv="DomainObject.Predmet.TrenutnaVrijednost_1">37842.17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ZVONAR jednostavno društvo s ograničenom odgovornošću za trgovinu i usluge</item>
    </izvorni_sadrzaj>
    <derivirana_varijabla naziv="DomainObject.Predmet.ProtuStrankaListFormated_1">
      <item>AUTO SERVIS ZVONAR jednostavno društvo s ograničenom odgovornošću za trgovinu i usluge</item>
    </derivirana_varijabla>
  </DomainObject.Predmet.ProtuStrankaListFormated>
  <DomainObject.Predmet.ProtuStrankaListFormatedOIB>
    <izvorni_sadrzaj>
      <item>AUTO SERVIS ZVONAR jednostavno društvo s ograničenom odgovornošću za trgovinu i usluge, OIB 80319902164</item>
    </izvorni_sadrzaj>
    <derivirana_varijabla naziv="DomainObject.Predmet.ProtuStrankaListFormatedOIB_1">
      <item>AUTO SERVIS ZVONAR jednostavno društvo s ograničenom odgovornošću za trgovinu i usluge, OIB 80319902164</item>
    </derivirana_varijabla>
  </DomainObject.Predmet.ProtuStrankaListFormatedOIB>
  <DomainObject.Predmet.ProtuStrankaListFormatedWithAdress>
    <izvorni_sadrzaj>
      <item>AUTO SERVIS ZVONAR jednostavno društvo s ograničenom odgovornošću za trgovinu i usluge, Zagrebačka 4, 40320 Donja Dubrava</item>
    </izvorni_sadrzaj>
    <derivirana_varijabla naziv="DomainObject.Predmet.ProtuStrankaListFormatedWithAdress_1">
      <item>AUTO SERVIS ZVONAR jednostavno društvo s ograničenom odgovornošću za trgovinu i usluge, Zagrebačka 4, 40320 Donja Dubrava</item>
    </derivirana_varijabla>
  </DomainObject.Predmet.ProtuStrankaListFormatedWithAdress>
  <DomainObject.Predmet.ProtuStrankaListFormatedWithAdressOIB>
    <izvorni_sadrzaj>
      <item>AUTO SERVIS ZVONAR jednostavno društvo s ograničenom odgovornošću za trgovinu i usluge, OIB 80319902164, Zagrebačka 4, 40320 Donja Dubrava</item>
    </izvorni_sadrzaj>
    <derivirana_varijabla naziv="DomainObject.Predmet.ProtuStrankaListFormatedWithAdressOIB_1">
      <item>AUTO SERVIS ZVONAR jednostavno društvo s ograničenom odgovornošću za trgovinu i usluge, OIB 80319902164, Zagrebačka 4, 40320 Donja Dubrava</item>
    </derivirana_varijabla>
  </DomainObject.Predmet.ProtuStrankaListFormatedWithAdressOIB>
  <DomainObject.Predmet.ProtuStrankaListNazivFormated>
    <izvorni_sadrzaj>
      <item>AUTO SERVIS ZVONAR jednostavno društvo s ograničenom odgovornošću za trgovinu i usluge</item>
    </izvorni_sadrzaj>
    <derivirana_varijabla naziv="DomainObject.Predmet.ProtuStrankaListNazivFormated_1">
      <item>AUTO SERVIS ZVONAR jednostavno društvo s ograničenom odgovornošću za trgovinu i usluge</item>
    </derivirana_varijabla>
  </DomainObject.Predmet.ProtuStrankaListNazivFormated>
  <DomainObject.Predmet.ProtuStrankaListNazivFormatedOIB>
    <izvorni_sadrzaj>
      <item>AUTO SERVIS ZVONAR jednostavno društvo s ograničenom odgovornošću za trgovinu i usluge, OIB 80319902164</item>
    </izvorni_sadrzaj>
    <derivirana_varijabla naziv="DomainObject.Predmet.ProtuStrankaListNazivFormatedOIB_1">
      <item>AUTO SERVIS ZVONAR jednostavno društvo s ograničenom odgovornošću za trgovinu i usluge, OIB 80319902164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St-653/2016-7</izvorni_sadrzaj>
    <derivirana_varijabla naziv="DomainObject.PoslovniBrojDokumenta_1">St-653/2016-7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ZVONAR jednostavno društvo s ograničenom odgovornošću za trgovinu i usluge</izvorni_sadrzaj>
    <derivirana_varijabla naziv="DomainObject.Predmet.ProtustrankaIDrugi_1">AUTO SERVIS ZVONAR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SERVIS ZVONAR jednostavno društvo s ograničenom odgovornošću za trgovinu i usluge, OIB 80319902164, Zagrebačka 4, 40320 Donja Dubrava</izvorni_sadrzaj>
    <derivirana_varijabla naziv="DomainObject.Predmet.ProtustrankaIDrugiAdressOIB_1">AUTO SERVIS ZVONAR jednostavno društvo s ograničenom odgovornošću za trgovinu i usluge, OIB 80319902164, Zagrebačka 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ZVONAR jednostavno društvo s ograničenom odgovornošću za trgovinu i usluge</item>
      <item>sudski registar</item>
    </izvorni_sadrzaj>
    <derivirana_varijabla naziv="DomainObject.Predmet.SudioniciListNaziv_1">
      <item>Financijska agencija</item>
      <item>AUTO SERVIS ZVONAR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AUTO SERVIS ZVONAR jednostavno društvo s ograničenom odgovornošću za trgovinu i usluge, OIB 80319902164, Zagrebačka 4,40320 Donja Dubrava</item>
      <item>sudski registar</item>
    </izvorni_sadrzaj>
    <derivirana_varijabla naziv="DomainObject.Predmet.SudioniciListAdressOIB_1">
      <item>Financijska agencija, OIB 85821130368</item>
      <item>AUTO SERVIS ZVONAR jednostavno društvo s ograničenom odgovornošću za trgovinu i usluge, OIB 80319902164, Zagrebačka 4,40320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88957-BF8C-4232-BADE-6DA7031FE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1747</properties:Characters>
  <properties:Lines>77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2016-07-04T08:35:00Z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St-653/2016-7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