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a45d4" w14:paraId="f5a45d4" w:rsidRDefault="00CD5F04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t xml:space="preserve">            </w:t>
      </w:r>
      <w:r w:rsidRPr="00DA421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CD5F04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Trgovački sud u Zagrebu</w:t>
      </w:r>
    </w:p>
    <w:p w:rsidRDefault="00CD5F04" w:rsidP="001909F1" w:rsidR="009E33A3" w:rsidRPr="001909F1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9E33A3"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C149F">
        <w:rPr>
          <w:sz w:val="24"/>
          <w:szCs w:val="24"/>
          <w:lang w:val="pt-BR"/>
        </w:rPr>
        <w:t>67. St-375/15</w:t>
      </w:r>
      <w:r w:rsidR="00CD5F04">
        <w:rPr>
          <w:sz w:val="24"/>
          <w:szCs w:val="24"/>
          <w:lang w:val="pt-BR"/>
        </w:rPr>
        <w:t>-89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E64464" w:rsidP="00081DA4" w:rsidR="002248AC" w:rsidRPr="002A3429">
      <w:pPr>
        <w:ind w:firstLine="708"/>
        <w:jc w:val="both"/>
        <w:rPr>
          <w:sz w:val="24"/>
          <w:szCs w:val="24"/>
        </w:rPr>
      </w:pPr>
      <w:r w:rsidRPr="00E64464">
        <w:rPr>
          <w:sz w:val="24"/>
          <w:szCs w:val="24"/>
        </w:rPr>
        <w:t xml:space="preserve">Trgovački sud u Zagrebu, po sucu Gordanu Zubaku, u stečajnom postupku nad dužnikom </w:t>
      </w:r>
      <w:r w:rsidR="00FC4866" w:rsidRPr="00FC4866">
        <w:rPr>
          <w:bCs/>
          <w:sz w:val="24"/>
          <w:szCs w:val="24"/>
          <w:lang w:val="pt-BR"/>
        </w:rPr>
        <w:t>KOTLAR d.o.o. u stečaju, Zagreb, Nova Ves 17, OIB: 31553668615</w:t>
      </w:r>
      <w:r w:rsidR="00FC4866">
        <w:rPr>
          <w:sz w:val="24"/>
          <w:szCs w:val="24"/>
          <w:lang w:val="pt-BR"/>
        </w:rPr>
        <w:t xml:space="preserve">,  </w:t>
      </w:r>
      <w:r w:rsidR="00671C08">
        <w:rPr>
          <w:sz w:val="24"/>
          <w:szCs w:val="24"/>
          <w:lang w:val="pt-BR"/>
        </w:rPr>
        <w:br/>
      </w:r>
      <w:r w:rsidR="00484D9F">
        <w:rPr>
          <w:sz w:val="24"/>
          <w:szCs w:val="24"/>
        </w:rPr>
        <w:t>7. prosinca 2018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E64464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8E4425" w:rsidR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FC4866">
        <w:rPr>
          <w:sz w:val="24"/>
          <w:szCs w:val="24"/>
        </w:rPr>
        <w:t>45.843,77</w:t>
      </w:r>
      <w:r w:rsidR="009E33A3">
        <w:rPr>
          <w:sz w:val="24"/>
          <w:szCs w:val="24"/>
        </w:rPr>
        <w:t xml:space="preserve"> kn na račun </w:t>
      </w:r>
      <w:r w:rsidR="00063B96">
        <w:rPr>
          <w:sz w:val="24"/>
          <w:szCs w:val="24"/>
        </w:rPr>
        <w:t>Maria Šijana iz Novog Antunovca, Novi Antunovac 49, OIB: 552703</w:t>
      </w:r>
      <w:r w:rsidR="004A2C9C">
        <w:rPr>
          <w:sz w:val="24"/>
          <w:szCs w:val="24"/>
        </w:rPr>
        <w:t>59181, broj: HR3523400093217559536</w:t>
      </w:r>
      <w:r w:rsidR="008E4425">
        <w:rPr>
          <w:sz w:val="24"/>
          <w:szCs w:val="24"/>
        </w:rPr>
        <w:t>.</w:t>
      </w:r>
    </w:p>
    <w:p w:rsidRDefault="008E4425" w:rsidP="008E4425" w:rsidR="008E4425" w:rsidRPr="002A3429">
      <w:pPr>
        <w:ind w:firstLine="720"/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671C08" w:rsidR="00C15ECB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9315E7" w:rsidRPr="009315E7">
        <w:rPr>
          <w:bCs/>
          <w:sz w:val="24"/>
          <w:szCs w:val="24"/>
          <w:lang w:val="pt-BR"/>
        </w:rPr>
        <w:t>KOTLAR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9315E7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8F6516">
        <w:rPr>
          <w:sz w:val="24"/>
          <w:szCs w:val="24"/>
        </w:rPr>
        <w:t xml:space="preserve">o </w:t>
      </w:r>
      <w:r w:rsidR="00BC272D">
        <w:rPr>
          <w:sz w:val="24"/>
          <w:szCs w:val="24"/>
        </w:rPr>
        <w:t>Mario Šijan</w:t>
      </w:r>
      <w:r w:rsidR="009E33A3">
        <w:rPr>
          <w:sz w:val="24"/>
          <w:szCs w:val="24"/>
        </w:rPr>
        <w:t>. S obzirom na to da je</w:t>
      </w:r>
      <w:r w:rsidR="00FD71AC">
        <w:rPr>
          <w:sz w:val="24"/>
          <w:szCs w:val="24"/>
        </w:rPr>
        <w:t xml:space="preserve"> rješenje o dosudi postalo pravomoćno, a</w:t>
      </w:r>
      <w:r w:rsidR="009E33A3">
        <w:rPr>
          <w:sz w:val="24"/>
          <w:szCs w:val="24"/>
        </w:rPr>
        <w:t xml:space="preserve"> </w:t>
      </w:r>
      <w:r w:rsidR="00671C08" w:rsidRPr="00671C08">
        <w:rPr>
          <w:sz w:val="24"/>
          <w:szCs w:val="24"/>
        </w:rPr>
        <w:t>Augustin Fabijanić</w:t>
      </w:r>
      <w:r w:rsidR="009F5746">
        <w:rPr>
          <w:sz w:val="24"/>
          <w:szCs w:val="24"/>
        </w:rPr>
        <w:t>, kao kupac i prvi razlučni vjerovnik u prednosnom redu,</w:t>
      </w:r>
      <w:r w:rsidR="009F5746" w:rsidRPr="009F5746">
        <w:rPr>
          <w:sz w:val="24"/>
          <w:szCs w:val="24"/>
        </w:rPr>
        <w:t xml:space="preserve"> u cijelosti</w:t>
      </w:r>
      <w:r w:rsidR="00EB7343">
        <w:rPr>
          <w:sz w:val="24"/>
          <w:szCs w:val="24"/>
        </w:rPr>
        <w:t xml:space="preserve"> je</w:t>
      </w:r>
      <w:r w:rsidR="009F5746" w:rsidRPr="009F5746">
        <w:rPr>
          <w:sz w:val="24"/>
          <w:szCs w:val="24"/>
        </w:rPr>
        <w:t xml:space="preserve"> položio</w:t>
      </w:r>
      <w:r w:rsidR="00664E16">
        <w:rPr>
          <w:sz w:val="24"/>
          <w:szCs w:val="24"/>
        </w:rPr>
        <w:t xml:space="preserve"> određeni</w:t>
      </w:r>
      <w:r w:rsidR="009F5746" w:rsidRPr="009F5746">
        <w:rPr>
          <w:sz w:val="24"/>
          <w:szCs w:val="24"/>
        </w:rPr>
        <w:t xml:space="preserve"> iznos u skladu s čl. 254. Stečajnog zakona u vezi s čl. 107. Ovršnog zakona</w:t>
      </w:r>
      <w:r w:rsidR="009F5746">
        <w:rPr>
          <w:sz w:val="24"/>
          <w:szCs w:val="24"/>
        </w:rPr>
        <w:t>, sud je riješio kao u izreci.</w:t>
      </w:r>
    </w:p>
    <w:p w:rsidRDefault="00671C08" w:rsidP="00671C08" w:rsidR="00671C08" w:rsidRPr="002A3429">
      <w:pPr>
        <w:ind w:firstLine="720"/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20516B" w:rsidRPr="0020516B">
        <w:rPr>
          <w:sz w:val="24"/>
          <w:szCs w:val="24"/>
        </w:rPr>
        <w:t xml:space="preserve">7. prosinca </w:t>
      </w:r>
      <w:r w:rsidR="00CE27A9" w:rsidRPr="00CE27A9">
        <w:rPr>
          <w:sz w:val="24"/>
          <w:szCs w:val="24"/>
        </w:rPr>
        <w:t>2018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956924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956924" w:rsidP="00400817" w:rsidR="00956924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956924" w:rsidP="00400817" w:rsidR="00956924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956924" w:rsidR="009E33A3">
      <w:pPr>
        <w:pStyle w:val="Odlomakpopisa"/>
        <w:jc w:val="both"/>
        <w:rPr>
          <w:sz w:val="24"/>
          <w:szCs w:val="24"/>
        </w:rPr>
      </w:pPr>
    </w:p>
    <w:p w:rsidRDefault="00956924" w:rsidP="00956924" w:rsidR="00956924" w:rsidRPr="009E33A3">
      <w:pPr>
        <w:pStyle w:val="Odlomakpopisa"/>
        <w:jc w:val="both"/>
        <w:rPr>
          <w:sz w:val="24"/>
          <w:szCs w:val="24"/>
        </w:rPr>
      </w:pPr>
    </w:p>
    <w:sectPr w:rsidR="00956924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4EBC"/>
    <w:rsid w:val="00047BC6"/>
    <w:rsid w:val="00063B96"/>
    <w:rsid w:val="00081DA4"/>
    <w:rsid w:val="00096F64"/>
    <w:rsid w:val="0011660C"/>
    <w:rsid w:val="001909F1"/>
    <w:rsid w:val="0020516B"/>
    <w:rsid w:val="002248AC"/>
    <w:rsid w:val="002815D2"/>
    <w:rsid w:val="002A3429"/>
    <w:rsid w:val="00310F6A"/>
    <w:rsid w:val="00330D0D"/>
    <w:rsid w:val="00333ABC"/>
    <w:rsid w:val="00344CAA"/>
    <w:rsid w:val="00353F96"/>
    <w:rsid w:val="0036246E"/>
    <w:rsid w:val="00391CB2"/>
    <w:rsid w:val="00396C64"/>
    <w:rsid w:val="003D56DA"/>
    <w:rsid w:val="003F0353"/>
    <w:rsid w:val="004117EE"/>
    <w:rsid w:val="00434E43"/>
    <w:rsid w:val="0045349E"/>
    <w:rsid w:val="00457301"/>
    <w:rsid w:val="00463006"/>
    <w:rsid w:val="00484D9F"/>
    <w:rsid w:val="004A2C9C"/>
    <w:rsid w:val="00557785"/>
    <w:rsid w:val="00571DD6"/>
    <w:rsid w:val="00577C20"/>
    <w:rsid w:val="00587AB3"/>
    <w:rsid w:val="00613C2B"/>
    <w:rsid w:val="00625639"/>
    <w:rsid w:val="00655BF2"/>
    <w:rsid w:val="00664767"/>
    <w:rsid w:val="00664E16"/>
    <w:rsid w:val="00671C08"/>
    <w:rsid w:val="00684F98"/>
    <w:rsid w:val="006C149F"/>
    <w:rsid w:val="00707F55"/>
    <w:rsid w:val="00720596"/>
    <w:rsid w:val="007B1CD9"/>
    <w:rsid w:val="007B2F69"/>
    <w:rsid w:val="007C08F1"/>
    <w:rsid w:val="007C516D"/>
    <w:rsid w:val="007E0496"/>
    <w:rsid w:val="008A286D"/>
    <w:rsid w:val="008E4425"/>
    <w:rsid w:val="008E7932"/>
    <w:rsid w:val="008F6516"/>
    <w:rsid w:val="009315E7"/>
    <w:rsid w:val="00935ABA"/>
    <w:rsid w:val="00956924"/>
    <w:rsid w:val="00965E5A"/>
    <w:rsid w:val="009B5364"/>
    <w:rsid w:val="009E33A3"/>
    <w:rsid w:val="009F5746"/>
    <w:rsid w:val="00A076B8"/>
    <w:rsid w:val="00A17E1D"/>
    <w:rsid w:val="00A34E95"/>
    <w:rsid w:val="00A43DCF"/>
    <w:rsid w:val="00A942A8"/>
    <w:rsid w:val="00AE6F93"/>
    <w:rsid w:val="00B4513B"/>
    <w:rsid w:val="00B75C25"/>
    <w:rsid w:val="00BC0213"/>
    <w:rsid w:val="00BC272D"/>
    <w:rsid w:val="00BC6197"/>
    <w:rsid w:val="00C00AE9"/>
    <w:rsid w:val="00C00CB9"/>
    <w:rsid w:val="00C05A90"/>
    <w:rsid w:val="00C15ECB"/>
    <w:rsid w:val="00C553E7"/>
    <w:rsid w:val="00CD0178"/>
    <w:rsid w:val="00CD5F04"/>
    <w:rsid w:val="00CE27A9"/>
    <w:rsid w:val="00D65985"/>
    <w:rsid w:val="00D80A87"/>
    <w:rsid w:val="00DA6D0B"/>
    <w:rsid w:val="00DC120E"/>
    <w:rsid w:val="00DE777C"/>
    <w:rsid w:val="00E21DD2"/>
    <w:rsid w:val="00E5553E"/>
    <w:rsid w:val="00E64464"/>
    <w:rsid w:val="00E67A2D"/>
    <w:rsid w:val="00E81382"/>
    <w:rsid w:val="00EB7343"/>
    <w:rsid w:val="00EC6FA3"/>
    <w:rsid w:val="00ED4CEA"/>
    <w:rsid w:val="00F02397"/>
    <w:rsid w:val="00F608AA"/>
    <w:rsid w:val="00F76BC2"/>
    <w:rsid w:val="00F8674D"/>
    <w:rsid w:val="00FC4866"/>
    <w:rsid w:val="00FD71AC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69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92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92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92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92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69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92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92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92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92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2015.</izvorni_sadrzaj>
    <derivirana_varijabla naziv="DomainObject.Predmet.DatumOsnivanja_1">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dj. spisa na VTS
original u referadu</izvorni_sadrzaj>
    <derivirana_varijabla naziv="DomainObject.Predmet.Opis_1">preslika dj. spisa na VTS
original u referadu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St-375/2015</izvorni_sadrzaj>
    <derivirana_varijabla naziv="DomainObject.Predmet.OznakaBroj_1">St-375/2015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KOTLAR d.o.o. za trgovinu i usluge</izvorni_sadrzaj>
    <derivirana_varijabla naziv="DomainObject.Predmet.ProtustrankaFormated_1">  KOTLAR d.o.o. za trgovinu i usluge</derivirana_varijabla>
  </DomainObject.Predmet.ProtustrankaFormated>
  <DomainObject.Predmet.ProtustrankaFormatedOIB>
    <izvorni_sadrzaj>  KOTLAR d.o.o. za trgovinu i usluge, OIB 31553668615</izvorni_sadrzaj>
    <derivirana_varijabla naziv="DomainObject.Predmet.ProtustrankaFormatedOIB_1">  KOTLAR d.o.o. za trgovinu i usluge, OIB 31553668615</derivirana_varijabla>
  </DomainObject.Predmet.ProtustrankaFormatedOIB>
  <DomainObject.Predmet.ProtustrankaFormatedWithAdress>
    <izvorni_sadrzaj> KOTLAR d.o.o. za trgovinu i usluge, Nova Ves 17, Zagreb</izvorni_sadrzaj>
    <derivirana_varijabla naziv="DomainObject.Predmet.ProtustrankaFormatedWithAdress_1"> KOTLAR d.o.o. za trgovinu i usluge, Nova Ves 17, Zagreb</derivirana_varijabla>
  </DomainObject.Predmet.ProtustrankaFormatedWithAdress>
  <DomainObject.Predmet.ProtustrankaFormatedWithAdressOIB>
    <izvorni_sadrzaj> KOTLAR d.o.o. za trgovinu i usluge, OIB 31553668615, Nova Ves 17, Zagreb</izvorni_sadrzaj>
    <derivirana_varijabla naziv="DomainObject.Predmet.ProtustrankaFormatedWithAdressOIB_1"> KOTLAR d.o.o. za trgovinu i usluge, OIB 31553668615, Nova Ves 17, Zagreb</derivirana_varijabla>
  </DomainObject.Predmet.ProtustrankaFormatedWithAdressOIB>
  <DomainObject.Predmet.ProtustrankaWithAdress>
    <izvorni_sadrzaj>KOTLAR d.o.o. za trgovinu i usluge Nova Ves 17, Zagreb</izvorni_sadrzaj>
    <derivirana_varijabla naziv="DomainObject.Predmet.ProtustrankaWithAdress_1">KOTLAR d.o.o. za trgovinu i usluge Nova Ves 17, Zagreb</derivirana_varijabla>
  </DomainObject.Predmet.ProtustrankaWithAdress>
  <DomainObject.Predmet.ProtustrankaWithAdressOIB>
    <izvorni_sadrzaj>KOTLAR d.o.o. za trgovinu i usluge, OIB 31553668615, Nova Ves 17, Zagreb</izvorni_sadrzaj>
    <derivirana_varijabla naziv="DomainObject.Predmet.ProtustrankaWithAdressOIB_1">KOTLAR d.o.o. za trgovinu i usluge, OIB 31553668615, Nova Ves 17, Zagreb</derivirana_varijabla>
  </DomainObject.Predmet.ProtustrankaWithAdressOIB>
  <DomainObject.Predmet.ProtustrankaNazivFormated>
    <izvorni_sadrzaj>KOTLAR d.o.o. za trgovinu i usluge</izvorni_sadrzaj>
    <derivirana_varijabla naziv="DomainObject.Predmet.ProtustrankaNazivFormated_1">KOTLAR d.o.o. za trgovinu i usluge</derivirana_varijabla>
  </DomainObject.Predmet.ProtustrankaNazivFormated>
  <DomainObject.Predmet.ProtustrankaNazivFormatedOIB>
    <izvorni_sadrzaj>KOTLAR d.o.o. za trgovinu i usluge, OIB 31553668615</izvorni_sadrzaj>
    <derivirana_varijabla naziv="DomainObject.Predmet.ProtustrankaNazivFormatedOIB_1">KOTLAR d.o.o. za trgovinu i usluge, OIB 31553668615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KOTLAR d.o.o. za trgovinu i usluge; Augustin Fabijanić</izvorni_sadrzaj>
    <derivirana_varijabla naziv="DomainObject.Predmet.StrankaFormated_1">  KOTLAR d.o.o. za trgovinu i usluge; Augustin Fabijanić</derivirana_varijabla>
  </DomainObject.Predmet.StrankaFormated>
  <DomainObject.Predmet.StrankaFormatedOIB>
    <izvorni_sadrzaj>  KOTLAR d.o.o. za trgovinu i usluge, OIB 31553668615; Augustin Fabijanić, OIB 94023199024</izvorni_sadrzaj>
    <derivirana_varijabla naziv="DomainObject.Predmet.StrankaFormatedOIB_1">  KOTLAR d.o.o. za trgovinu i usluge, OIB 31553668615; Augustin Fabijanić, OIB 94023199024</derivirana_varijabla>
  </DomainObject.Predmet.StrankaFormatedOIB>
  <DomainObject.Predmet.StrankaFormatedWithAdress>
    <izvorni_sadrzaj> KOTLAR d.o.o. za trgovinu i usluge, Nova Ves 17, Zagreb; Augustin Fabijanić, Andrije Hebranga 11, 10000 Zagreb</izvorni_sadrzaj>
    <derivirana_varijabla naziv="DomainObject.Predmet.StrankaFormatedWithAdress_1"> KOTLAR d.o.o. za trgovinu i usluge, Nova Ves 17, Zagreb; Augustin Fabijanić, Andrije Hebranga 11, 10000 Zagreb</derivirana_varijabla>
  </DomainObject.Predmet.StrankaFormatedWithAdress>
  <DomainObject.Predmet.StrankaFormatedWithAdressOIB>
    <izvorni_sadrzaj> KOTLAR d.o.o. za trgovinu i usluge, OIB 31553668615, Nova Ves 17, Zagreb; Augustin Fabijanić, OIB 94023199024, Andrije Hebranga 11, 10000 Zagreb</izvorni_sadrzaj>
    <derivirana_varijabla naziv="DomainObject.Predmet.StrankaFormatedWithAdressOIB_1"> KOTLAR d.o.o. za trgovinu i usluge, OIB 31553668615, Nova Ves 17, Zagreb; Augustin Fabijanić, OIB 94023199024, Andrije Hebranga 11, 10000 Zagreb</derivirana_varijabla>
  </DomainObject.Predmet.StrankaFormatedWithAdressOIB>
  <DomainObject.Predmet.StrankaWithAdress>
    <izvorni_sadrzaj>KOTLAR d.o.o. za trgovinu i usluge Nova Ves 17,Zagreb,Augustin Fabijanić Andrije Hebranga 11,10000 Zagreb</izvorni_sadrzaj>
    <derivirana_varijabla naziv="DomainObject.Predmet.StrankaWithAdress_1">KOTLAR d.o.o. za trgovinu i usluge Nova Ves 17,Zagreb,Augustin Fabijanić Andrije Hebranga 11,10000 Zagreb</derivirana_varijabla>
  </DomainObject.Predmet.StrankaWithAdress>
  <DomainObject.Predmet.StrankaWithAdressOIB>
    <izvorni_sadrzaj>KOTLAR d.o.o. za trgovinu i usluge, OIB 31553668615, Nova Ves 17,Zagreb,Augustin Fabijanić, OIB 94023199024, Andrije Hebranga 11,10000 Zagreb</izvorni_sadrzaj>
    <derivirana_varijabla naziv="DomainObject.Predmet.StrankaWithAdressOIB_1">KOTLAR d.o.o. za trgovinu i usluge, OIB 31553668615, Nova Ves 17,Zagreb,Augustin Fabijanić, OIB 94023199024, Andrije Hebranga 11,10000 Zagreb</derivirana_varijabla>
  </DomainObject.Predmet.StrankaWithAdressOIB>
  <DomainObject.Predmet.StrankaNazivFormated>
    <izvorni_sadrzaj>KOTLAR d.o.o. za trgovinu i usluge,Augustin Fabijanić</izvorni_sadrzaj>
    <derivirana_varijabla naziv="DomainObject.Predmet.StrankaNazivFormated_1">KOTLAR d.o.o. za trgovinu i usluge,Augustin Fabijanić</derivirana_varijabla>
  </DomainObject.Predmet.StrankaNazivFormated>
  <DomainObject.Predmet.StrankaNazivFormatedOIB>
    <izvorni_sadrzaj>KOTLAR d.o.o. za trgovinu i usluge, OIB 31553668615,Augustin Fabijanić, OIB 94023199024</izvorni_sadrzaj>
    <derivirana_varijabla naziv="DomainObject.Predmet.StrankaNazivFormatedOIB_1">KOTLAR d.o.o. za trgovinu i usluge, OIB 31553668615,Augustin Fabijanić, OIB 94023199024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KOTLAR d.o.o. za trgovinu i usluge</item>
      <item>Augustin Fabijanić</item>
    </izvorni_sadrzaj>
    <derivirana_varijabla naziv="DomainObject.Predmet.StrankaListFormated_1">
      <item>KOTLAR d.o.o. za trgovinu i usluge</item>
      <item>Augustin Fabijanić</item>
    </derivirana_varijabla>
  </DomainObject.Predmet.StrankaListFormated>
  <DomainObject.Predmet.StrankaListFormatedOIB>
    <izvorni_sadrzaj>
      <item>KOTLAR d.o.o. za trgovinu i usluge, OIB 31553668615</item>
      <item>Augustin Fabijanić, OIB 94023199024</item>
    </izvorni_sadrzaj>
    <derivirana_varijabla naziv="DomainObject.Predmet.StrankaListFormatedOIB_1">
      <item>KOTLAR d.o.o. za trgovinu i usluge, OIB 31553668615</item>
      <item>Augustin Fabijanić, OIB 94023199024</item>
    </derivirana_varijabla>
  </DomainObject.Predmet.StrankaListFormatedOIB>
  <DomainObject.Predmet.StrankaListFormatedWithAdress>
    <izvorni_sadrzaj>
      <item>KOTLAR d.o.o. za trgovinu i usluge, Nova Ves 17, Zagreb</item>
      <item>Augustin Fabijanić, Andrije Hebranga 11, 10000 Zagreb</item>
    </izvorni_sadrzaj>
    <derivirana_varijabla naziv="DomainObject.Predmet.StrankaListFormatedWithAdress_1">
      <item>KOTLAR d.o.o. za trgovinu i usluge, Nova Ves 17, Zagreb</item>
      <item>Augustin Fabijanić, Andrije Hebranga 11, 10000 Zagreb</item>
    </derivirana_varijabla>
  </DomainObject.Predmet.StrankaListFormatedWithAdress>
  <DomainObject.Predmet.StrankaListFormatedWithAdressOIB>
    <izvorni_sadrzaj>
      <item>KOTLAR d.o.o. za trgovinu i usluge, OIB 31553668615, Nova Ves 17, Zagreb</item>
      <item>Augustin Fabijanić, OIB 94023199024, Andrije Hebranga 11, 10000 Zagreb</item>
    </izvorni_sadrzaj>
    <derivirana_varijabla naziv="DomainObject.Predmet.StrankaListFormatedWithAdressOIB_1">
      <item>KOTLAR d.o.o. za trgovinu i usluge, OIB 31553668615, Nova Ves 17, Zagreb</item>
      <item>Augustin Fabijanić, OIB 94023199024, Andrije Hebranga 11, 10000 Zagreb</item>
    </derivirana_varijabla>
  </DomainObject.Predmet.StrankaListFormatedWithAdressOIB>
  <DomainObject.Predmet.StrankaListNazivFormated>
    <izvorni_sadrzaj>
      <item>KOTLAR d.o.o. za trgovinu i usluge</item>
      <item>Augustin Fabijanić</item>
    </izvorni_sadrzaj>
    <derivirana_varijabla naziv="DomainObject.Predmet.StrankaListNazivFormated_1">
      <item>KOTLAR d.o.o. za trgovinu i usluge</item>
      <item>Augustin Fabijanić</item>
    </derivirana_varijabla>
  </DomainObject.Predmet.StrankaListNazivFormated>
  <DomainObject.Predmet.StrankaListNazivFormatedOIB>
    <izvorni_sadrzaj>
      <item>KOTLAR d.o.o. za trgovinu i usluge, OIB 31553668615</item>
      <item>Augustin Fabijanić, OIB 94023199024</item>
    </izvorni_sadrzaj>
    <derivirana_varijabla naziv="DomainObject.Predmet.StrankaListNazivFormatedOIB_1">
      <item>KOTLAR d.o.o. za trgovinu i usluge, OIB 31553668615</item>
      <item>Augustin Fabijanić, OIB 94023199024</item>
    </derivirana_varijabla>
  </DomainObject.Predmet.StrankaListNazivFormatedOIB>
  <DomainObject.Predmet.ProtuStrankaListFormated>
    <izvorni_sadrzaj>
      <item>KOTLAR d.o.o. za trgovinu i usluge</item>
    </izvorni_sadrzaj>
    <derivirana_varijabla naziv="DomainObject.Predmet.ProtuStrankaListFormated_1">
      <item>KOTLAR d.o.o. za trgovinu i usluge</item>
    </derivirana_varijabla>
  </DomainObject.Predmet.ProtuStrankaListFormated>
  <DomainObject.Predmet.ProtuStrankaListFormatedOIB>
    <izvorni_sadrzaj>
      <item>KOTLAR d.o.o. za trgovinu i usluge, OIB 31553668615</item>
    </izvorni_sadrzaj>
    <derivirana_varijabla naziv="DomainObject.Predmet.ProtuStrankaListFormatedOIB_1">
      <item>KOTLAR d.o.o. za trgovinu i usluge, OIB 31553668615</item>
    </derivirana_varijabla>
  </DomainObject.Predmet.ProtuStrankaListFormatedOIB>
  <DomainObject.Predmet.ProtuStrankaListFormatedWithAdress>
    <izvorni_sadrzaj>
      <item>KOTLAR d.o.o. za trgovinu i usluge, Nova Ves 17, Zagreb</item>
    </izvorni_sadrzaj>
    <derivirana_varijabla naziv="DomainObject.Predmet.ProtuStrankaListFormatedWithAdress_1">
      <item>KOTLAR d.o.o. za trgovinu i usluge, Nova Ves 17, Zagreb</item>
    </derivirana_varijabla>
  </DomainObject.Predmet.ProtuStrankaListFormatedWithAdress>
  <DomainObject.Predmet.ProtuStrankaListFormatedWithAdressOIB>
    <izvorni_sadrzaj>
      <item>KOTLAR d.o.o. za trgovinu i usluge, OIB 31553668615, Nova Ves 17, Zagreb</item>
    </izvorni_sadrzaj>
    <derivirana_varijabla naziv="DomainObject.Predmet.ProtuStrankaListFormatedWithAdressOIB_1">
      <item>KOTLAR d.o.o. za trgovinu i usluge, OIB 31553668615, Nova Ves 17, Zagreb</item>
    </derivirana_varijabla>
  </DomainObject.Predmet.ProtuStrankaListFormatedWithAdressOIB>
  <DomainObject.Predmet.ProtuStrankaListNazivFormated>
    <izvorni_sadrzaj>
      <item>KOTLAR d.o.o. za trgovinu i usluge</item>
    </izvorni_sadrzaj>
    <derivirana_varijabla naziv="DomainObject.Predmet.ProtuStrankaListNazivFormated_1">
      <item>KOTLAR d.o.o. za trgovinu i usluge</item>
    </derivirana_varijabla>
  </DomainObject.Predmet.ProtuStrankaListNazivFormated>
  <DomainObject.Predmet.ProtuStrankaListNazivFormatedOIB>
    <izvorni_sadrzaj>
      <item>KOTLAR d.o.o. za trgovinu i usluge, OIB 31553668615</item>
    </izvorni_sadrzaj>
    <derivirana_varijabla naziv="DomainObject.Predmet.ProtuStrankaListNazivFormatedOIB_1">
      <item>KOTLAR d.o.o. za trgovinu i usluge, OIB 31553668615</item>
    </derivirana_varijabla>
  </DomainObject.Predmet.ProtuStrankaListNazivFormatedOIB>
  <DomainObject.Predmet.OstaliListFormated>
    <izvorni_sadrzaj>
      <item>VESNA ORLOVAC</item>
      <item>Marija Vujčić Turkulin</item>
      <item>B2 Kapital d.o.o.</item>
      <item>Augustin Fabijanić</item>
      <item>Odvjetničko društvo Župić &amp; partneri d.o.o</item>
    </izvorni_sadrzaj>
    <derivirana_varijabla naziv="DomainObject.Predmet.OstaliListFormated_1">
      <item>VESNA ORLOVAC</item>
      <item>Marija Vujčić Turkulin</item>
      <item>B2 Kapital d.o.o.</item>
      <item>Augustin Fabijanić</item>
      <item>Odvjetničko društvo Župić &amp; partneri d.o.o</item>
    </derivirana_varijabla>
  </DomainObject.Predmet.OstaliListFormated>
  <DomainObject.Predmet.OstaliListFormatedOIB>
    <izvorni_sadrzaj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izvorni_sadrzaj>
    <derivirana_varijabla naziv="DomainObject.Predmet.OstaliListFormatedOIB_1"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derivirana_varijabla>
  </DomainObject.Predmet.OstaliListFormatedOIB>
  <DomainObject.Predmet.OstaliListFormatedWithAdress>
    <izvorni_sadrzaj>
      <item>VESNA ORLOVAC, Srebrnjak 124/B, 10000 Zagreb</item>
      <item>Marija Vujčić Turkulin, Vrtlarska 3, 10000 Zagreb</item>
      <item>B2 Kapital d.o.o., Radnička cesta 41, 10000 Zagreb</item>
      <item>Augustin Fabijanić, Andrije Hebranga 11, 10000 Zagreb</item>
      <item>Odvjetničko društvo Župić &amp; partneri d.o.o, Radnička cesta 37B, 10000 Zagreb</item>
    </izvorni_sadrzaj>
    <derivirana_varijabla naziv="DomainObject.Predmet.OstaliListFormatedWithAdress_1">
      <item>VESNA ORLOVAC, Srebrnjak 124/B, 10000 Zagreb</item>
      <item>Marija Vujčić Turkulin, Vrtlarska 3, 10000 Zagreb</item>
      <item>B2 Kapital d.o.o., Radnička cesta 41, 10000 Zagreb</item>
      <item>Augustin Fabijanić, Andrije Hebranga 11, 10000 Zagreb</item>
      <item>Odvjetničko društvo Župić &amp; partneri d.o.o, Radnička cesta 37B, 10000 Zagreb</item>
    </derivirana_varijabla>
  </DomainObject.Predmet.OstaliListFormatedWithAdress>
  <DomainObject.Predmet.OstaliListFormatedWithAdressOIB>
    <izvorni_sadrzaj>
      <item>VESNA ORLOVAC, OIB 09415733038, Srebrnjak 124/B, 10000 Zagreb</item>
      <item>Marija Vujčić Turkulin, OIB 22593287559, Vrtlarska 3, 10000 Zagreb</item>
      <item>B2 Kapital d.o.o., Radnička cesta 41, 10000 Zagreb</item>
      <item>Augustin Fabijanić, OIB 94023199024, Andrije Hebranga 11, 10000 Zagreb</item>
      <item>Odvjetničko društvo Župić &amp; partneri d.o.o, OIB 42524586447, Radnička cesta 37B, 10000 Zagreb</item>
    </izvorni_sadrzaj>
    <derivirana_varijabla naziv="DomainObject.Predmet.OstaliListFormatedWithAdressOIB_1">
      <item>VESNA ORLOVAC, OIB 09415733038, Srebrnjak 124/B, 10000 Zagreb</item>
      <item>Marija Vujčić Turkulin, OIB 22593287559, Vrtlarska 3, 10000 Zagreb</item>
      <item>B2 Kapital d.o.o., Radnička cesta 41, 10000 Zagreb</item>
      <item>Augustin Fabijanić, OIB 94023199024, Andrije Hebranga 11, 10000 Zagreb</item>
      <item>Odvjetničko društvo Župić &amp; partneri d.o.o, OIB 42524586447, Radnička cesta 37B, 10000 Zagreb</item>
    </derivirana_varijabla>
  </DomainObject.Predmet.OstaliListFormatedWithAdressOIB>
  <DomainObject.Predmet.OstaliListNazivFormated>
    <izvorni_sadrzaj>
      <item>VESNA ORLOVAC</item>
      <item>Marija Vujčić Turkulin</item>
      <item>B2 Kapital d.o.o.</item>
      <item>Augustin Fabijanić</item>
      <item>Odvjetničko društvo Župić &amp; partneri d.o.o</item>
    </izvorni_sadrzaj>
    <derivirana_varijabla naziv="DomainObject.Predmet.OstaliListNazivFormated_1">
      <item>VESNA ORLOVAC</item>
      <item>Marija Vujčić Turkulin</item>
      <item>B2 Kapital d.o.o.</item>
      <item>Augustin Fabijanić</item>
      <item>Odvjetničko društvo Župić &amp; partneri d.o.o</item>
    </derivirana_varijabla>
  </DomainObject.Predmet.OstaliListNazivFormated>
  <DomainObject.Predmet.OstaliListNazivFormatedOIB>
    <izvorni_sadrzaj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izvorni_sadrzaj>
    <derivirana_varijabla naziv="DomainObject.Predmet.OstaliListNazivFormatedOIB_1"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KOTLAR d.o.o. za trgovinu i usluge i dr.</izvorni_sadrzaj>
    <derivirana_varijabla naziv="DomainObject.Predmet.StrankaIDrugi_1">KOTLAR d.o.o. za trgovinu i usluge i dr.</derivirana_varijabla>
  </DomainObject.Predmet.StrankaIDrugi>
  <DomainObject.Predmet.ProtustrankaIDrugi>
    <izvorni_sadrzaj>KOTLAR d.o.o. za trgovinu i usluge</izvorni_sadrzaj>
    <derivirana_varijabla naziv="DomainObject.Predmet.ProtustrankaIDrugi_1">KOTLAR d.o.o. za trgovinu i usluge</derivirana_varijabla>
  </DomainObject.Predmet.ProtustrankaIDrugi>
  <DomainObject.Predmet.StrankaIDrugiAdressOIB>
    <izvorni_sadrzaj>KOTLAR d.o.o. za trgovinu i usluge, OIB 31553668615, Nova Ves 17, Zagreb i dr.</izvorni_sadrzaj>
    <derivirana_varijabla naziv="DomainObject.Predmet.StrankaIDrugiAdressOIB_1">KOTLAR d.o.o. za trgovinu i usluge, OIB 31553668615, Nova Ves 17, Zagreb i dr.</derivirana_varijabla>
  </DomainObject.Predmet.StrankaIDrugiAdressOIB>
  <DomainObject.Predmet.ProtustrankaIDrugiAdressOIB>
    <izvorni_sadrzaj>KOTLAR d.o.o. za trgovinu i usluge, OIB 31553668615, Nova Ves 17, Zagreb</izvorni_sadrzaj>
    <derivirana_varijabla naziv="DomainObject.Predmet.ProtustrankaIDrugiAdressOIB_1">KOTLAR d.o.o. za trgovinu i usluge, OIB 31553668615, Nova Ves 17,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KOTLAR d.o.o. za trgovinu i usluge</item>
      <item>KOTLAR d.o.o. za trgovinu i usluge</item>
      <item>VESNA ORLOVAC</item>
      <item>Marija Vujčić Turkulin</item>
      <item>B2 Kapital d.o.o.</item>
      <item>Augustin Fabijanić</item>
      <item>Odvjetničko društvo Župić &amp; partneri d.o.o</item>
      <item>Augustin Fabijanić</item>
    </izvorni_sadrzaj>
    <derivirana_varijabla naziv="DomainObject.Predmet.SudioniciListNaziv_1">
      <item>KOTLAR d.o.o. za trgovinu i usluge</item>
      <item>KOTLAR d.o.o. za trgovinu i usluge</item>
      <item>VESNA ORLOVAC</item>
      <item>Marija Vujčić Turkulin</item>
      <item>B2 Kapital d.o.o.</item>
      <item>Augustin Fabijanić</item>
      <item>Odvjetničko društvo Župić &amp; partneri d.o.o</item>
      <item>Augustin Fabijanić</item>
    </derivirana_varijabla>
  </DomainObject.Predmet.SudioniciListNaziv>
  <DomainObject.Predmet.SudioniciListAdressOIB>
    <izvorni_sadrzaj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  <item>B2 Kapital d.o.o., Radnička cesta 41,10000 Zagreb</item>
      <item>Augustin Fabijanić, OIB 94023199024, Andrije Hebranga 11,10000 Zagreb</item>
      <item>Odvjetničko društvo Župić &amp; partneri d.o.o, OIB 42524586447, Radnička cesta 37B,10000 Zagreb</item>
      <item>Augustin Fabijanić, OIB 94023199024, Andrije Hebranga 11,10000 Zagreb</item>
    </izvorni_sadrzaj>
    <derivirana_varijabla naziv="DomainObject.Predmet.SudioniciListAdressOIB_1"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  <item>B2 Kapital d.o.o., Radnička cesta 41,10000 Zagreb</item>
      <item>Augustin Fabijanić, OIB 94023199024, Andrije Hebranga 11,10000 Zagreb</item>
      <item>Odvjetničko društvo Župić &amp; partneri d.o.o, OIB 42524586447, Radnička cesta 37B,10000 Zagreb</item>
      <item>Augustin Fabijanić, OIB 94023199024, Andrije Hebranga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31553668615</item>
      <item>, OIB 31553668615</item>
      <item>, OIB 09415733038</item>
      <item>, OIB 22593287559</item>
      <item>, OIB null</item>
      <item>, OIB 94023199024</item>
      <item>, OIB 42524586447</item>
      <item>, OIB 94023199024</item>
    </izvorni_sadrzaj>
    <derivirana_varijabla naziv="DomainObject.Predmet.SudioniciListNazivOIB_1">
      <item>, OIB 31553668615</item>
      <item>, OIB 31553668615</item>
      <item>, OIB 09415733038</item>
      <item>, OIB 22593287559</item>
      <item>, OIB null</item>
      <item>, OIB 94023199024</item>
      <item>, OIB 42524586447</item>
      <item>, OIB 94023199024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St-375/2015-87</izvorni_sadrzaj>
    <derivirana_varijabla naziv="DomainObject.PredzadnjaOdlukaIzPredmeta.Oznaka_1">St-375/2015-87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1059</properties:Characters>
  <properties:Lines>39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2018-12-07T13:03:00Z</dcterms:created>
  <dc:creator>nmarkovic</dc:creator>
  <cp:lastModifiedBy>Dijana Hadžić</cp:lastModifiedBy>
  <cp:lastPrinted>2018-12-07T13:34:00Z</cp:lastPrinted>
  <dcterms:modified xmlns:xsi="http://www.w3.org/2001/XMLSchema-instance" xsi:type="dcterms:W3CDTF">2018-12-07T13:34:00Z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(41. rješenje - vraćanje jamčevine Šijan.docx)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