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0ef7f" w14:paraId="7d0ef7f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0A25D1">
        <w:rPr>
          <w:b/>
          <w:sz w:val="24"/>
        </w:rPr>
        <w:t>10</w:t>
      </w:r>
      <w:r w:rsidR="00F8169C">
        <w:rPr>
          <w:b/>
          <w:sz w:val="24"/>
        </w:rPr>
        <w:t>50</w:t>
      </w:r>
      <w:r w:rsidR="0079131D">
        <w:rPr>
          <w:b/>
          <w:sz w:val="24"/>
        </w:rPr>
        <w:t>/2018-</w:t>
      </w:r>
      <w:r w:rsidR="00114D4F">
        <w:rPr>
          <w:b/>
          <w:sz w:val="24"/>
        </w:rPr>
        <w:t>3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4204DC">
        <w:rPr>
          <w:sz w:val="24"/>
        </w:rPr>
        <w:t>Osijek, Podružnice Slavonski Brod</w:t>
      </w:r>
      <w:r w:rsidR="006919B4">
        <w:rPr>
          <w:sz w:val="24"/>
        </w:rPr>
        <w:t xml:space="preserve">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F8169C">
        <w:rPr>
          <w:b/>
          <w:sz w:val="24"/>
        </w:rPr>
        <w:t>LAGUNA d.o.o. Velika Kopanica, Ivana Filipovića 55, OIB 09877833238</w:t>
      </w:r>
      <w:r w:rsidR="0033345C">
        <w:rPr>
          <w:b/>
          <w:sz w:val="24"/>
        </w:rPr>
        <w:t>,</w:t>
      </w:r>
      <w:r w:rsidR="0062019B">
        <w:rPr>
          <w:b/>
          <w:sz w:val="24"/>
        </w:rPr>
        <w:t xml:space="preserve"> </w:t>
      </w:r>
      <w:r w:rsidR="00D12C64">
        <w:rPr>
          <w:sz w:val="24"/>
        </w:rPr>
        <w:t xml:space="preserve">dana </w:t>
      </w:r>
      <w:r w:rsidR="004204DC">
        <w:rPr>
          <w:sz w:val="24"/>
        </w:rPr>
        <w:t>10</w:t>
      </w:r>
      <w:r w:rsidR="005649CE">
        <w:rPr>
          <w:sz w:val="24"/>
        </w:rPr>
        <w:t xml:space="preserve">. </w:t>
      </w:r>
      <w:r w:rsidR="004204DC">
        <w:rPr>
          <w:sz w:val="24"/>
        </w:rPr>
        <w:t>rujna</w:t>
      </w:r>
      <w:r w:rsidR="00AB2094">
        <w:rPr>
          <w:sz w:val="24"/>
        </w:rPr>
        <w:t xml:space="preserve"> 2018</w:t>
      </w:r>
      <w:r w:rsidR="00D12C64">
        <w:rPr>
          <w:sz w:val="24"/>
        </w:rPr>
        <w:t>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4204DC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F8169C">
        <w:rPr>
          <w:b/>
          <w:sz w:val="24"/>
        </w:rPr>
        <w:t>LAGUNA d.o.o. Velika Kopanica, Ivana Filipovića 55, OIB 09877833238</w:t>
      </w:r>
      <w:r w:rsidR="004204DC">
        <w:rPr>
          <w:b/>
          <w:sz w:val="24"/>
        </w:rPr>
        <w:t>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4204DC">
        <w:rPr>
          <w:b/>
          <w:sz w:val="24"/>
          <w:u w:val="single"/>
        </w:rPr>
        <w:t>23</w:t>
      </w:r>
      <w:r w:rsidR="005649CE">
        <w:rPr>
          <w:b/>
          <w:sz w:val="24"/>
          <w:u w:val="single"/>
        </w:rPr>
        <w:t xml:space="preserve">. </w:t>
      </w:r>
      <w:r w:rsidR="004204DC">
        <w:rPr>
          <w:b/>
          <w:sz w:val="24"/>
          <w:u w:val="single"/>
        </w:rPr>
        <w:t>listopada</w:t>
      </w:r>
      <w:r w:rsidR="005649CE">
        <w:rPr>
          <w:b/>
          <w:sz w:val="24"/>
          <w:u w:val="single"/>
        </w:rPr>
        <w:t xml:space="preserve"> 2018.</w:t>
      </w:r>
      <w:r w:rsidR="0079131D">
        <w:rPr>
          <w:b/>
          <w:sz w:val="24"/>
          <w:u w:val="single"/>
        </w:rPr>
        <w:t xml:space="preserve"> u </w:t>
      </w:r>
      <w:r w:rsidR="00D719C1">
        <w:rPr>
          <w:b/>
          <w:sz w:val="24"/>
          <w:u w:val="single"/>
        </w:rPr>
        <w:t>1</w:t>
      </w:r>
      <w:r w:rsidR="00F8169C">
        <w:rPr>
          <w:b/>
          <w:sz w:val="24"/>
          <w:u w:val="single"/>
        </w:rPr>
        <w:t>1</w:t>
      </w:r>
      <w:r w:rsidR="005649CE">
        <w:rPr>
          <w:b/>
          <w:sz w:val="24"/>
          <w:u w:val="single"/>
        </w:rPr>
        <w:t>,</w:t>
      </w:r>
      <w:r w:rsidR="00F47435">
        <w:rPr>
          <w:b/>
          <w:sz w:val="24"/>
          <w:u w:val="single"/>
        </w:rPr>
        <w:t>00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47435">
        <w:rPr>
          <w:sz w:val="24"/>
        </w:rPr>
        <w:t>zakonsk</w:t>
      </w:r>
      <w:r w:rsidR="00F8169C">
        <w:rPr>
          <w:sz w:val="24"/>
        </w:rPr>
        <w:t>i</w:t>
      </w:r>
      <w:r w:rsidR="00842C1F">
        <w:rPr>
          <w:sz w:val="24"/>
        </w:rPr>
        <w:t xml:space="preserve"> zastupni</w:t>
      </w:r>
      <w:r w:rsidR="00F8169C">
        <w:rPr>
          <w:sz w:val="24"/>
        </w:rPr>
        <w:t xml:space="preserve">ci </w:t>
      </w:r>
      <w:r>
        <w:rPr>
          <w:sz w:val="24"/>
        </w:rPr>
        <w:t>dužnik</w:t>
      </w:r>
      <w:r w:rsidR="00D859A8">
        <w:rPr>
          <w:sz w:val="24"/>
        </w:rPr>
        <w:t>a,</w:t>
      </w:r>
      <w:r>
        <w:rPr>
          <w:sz w:val="24"/>
        </w:rPr>
        <w:t xml:space="preserve"> uz prijedlog</w:t>
      </w:r>
    </w:p>
    <w:p w:rsidRDefault="00F8169C" w:rsidP="00887FD0" w:rsidR="00F8169C">
      <w:pPr>
        <w:jc w:val="both"/>
        <w:rPr>
          <w:sz w:val="24"/>
        </w:rPr>
      </w:pPr>
      <w:r>
        <w:rPr>
          <w:sz w:val="24"/>
        </w:rPr>
        <w:t xml:space="preserve">                  - ŽELJKO MATIĆ, Velika Kopanica, Ivana Filipovića 55</w:t>
      </w:r>
    </w:p>
    <w:p w:rsidRDefault="00F8169C" w:rsidP="00887FD0" w:rsidR="00F8169C">
      <w:pPr>
        <w:jc w:val="both"/>
        <w:rPr>
          <w:sz w:val="24"/>
        </w:rPr>
      </w:pPr>
      <w:r>
        <w:rPr>
          <w:sz w:val="24"/>
        </w:rPr>
        <w:t xml:space="preserve">                  - IGOR MATIĆ, Velika Kopanica, Ivana Filipovića 53 A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F8169C" w:rsidR="00006653">
      <w:pPr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F8169C">
        <w:rPr>
          <w:sz w:val="24"/>
          <w:szCs w:val="24"/>
        </w:rPr>
        <w:t>zakonskim</w:t>
      </w:r>
      <w:r w:rsidR="000A2815">
        <w:rPr>
          <w:sz w:val="24"/>
          <w:szCs w:val="24"/>
        </w:rPr>
        <w:t xml:space="preserve"> zastupni</w:t>
      </w:r>
      <w:r w:rsidR="004204DC">
        <w:rPr>
          <w:sz w:val="24"/>
          <w:szCs w:val="24"/>
        </w:rPr>
        <w:t>ci</w:t>
      </w:r>
      <w:r w:rsidR="00F8169C">
        <w:rPr>
          <w:sz w:val="24"/>
          <w:szCs w:val="24"/>
        </w:rPr>
        <w:t>ma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r w:rsidR="00F8169C">
        <w:rPr>
          <w:sz w:val="24"/>
        </w:rPr>
        <w:t>ŽELJKU MATIĆ, Velika Kopanica, Ivana Filipovića 55 i IGORU MATIĆ, Velika Kopanica, Ivana Filipovića 53 A,</w:t>
      </w:r>
      <w:r w:rsidR="00842C1F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da najkasn</w:t>
      </w:r>
      <w:r w:rsidR="00303A34">
        <w:rPr>
          <w:sz w:val="24"/>
          <w:szCs w:val="24"/>
        </w:rPr>
        <w:t xml:space="preserve">ije </w:t>
      </w:r>
      <w:r w:rsidR="00F8169C">
        <w:rPr>
          <w:sz w:val="24"/>
          <w:szCs w:val="24"/>
        </w:rPr>
        <w:t>do zakazanog ročišta dostave</w:t>
      </w:r>
      <w:r>
        <w:rPr>
          <w:sz w:val="24"/>
          <w:szCs w:val="24"/>
        </w:rPr>
        <w:t xml:space="preserve"> stečajnom sucu javnobilježnički ovjerovljeni </w:t>
      </w:r>
      <w:proofErr w:type="spellStart"/>
      <w:r w:rsidR="00377D6C">
        <w:rPr>
          <w:sz w:val="24"/>
          <w:szCs w:val="24"/>
        </w:rPr>
        <w:t>prokazni</w:t>
      </w:r>
      <w:proofErr w:type="spellEnd"/>
      <w:r w:rsidR="00377D6C">
        <w:rPr>
          <w:sz w:val="24"/>
          <w:szCs w:val="24"/>
        </w:rPr>
        <w:t xml:space="preserve">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194A6D" w:rsidR="00410114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9131D">
        <w:rPr>
          <w:sz w:val="24"/>
          <w:szCs w:val="24"/>
        </w:rPr>
        <w:t>Upozorava</w:t>
      </w:r>
      <w:r w:rsidR="00F8169C">
        <w:rPr>
          <w:sz w:val="24"/>
          <w:szCs w:val="24"/>
        </w:rPr>
        <w:t>ju</w:t>
      </w:r>
      <w:r w:rsidR="0079131D">
        <w:rPr>
          <w:sz w:val="24"/>
          <w:szCs w:val="24"/>
        </w:rPr>
        <w:t xml:space="preserve"> se zakonsk</w:t>
      </w:r>
      <w:r w:rsidR="00F8169C">
        <w:rPr>
          <w:sz w:val="24"/>
          <w:szCs w:val="24"/>
        </w:rPr>
        <w:t>i</w:t>
      </w:r>
      <w:r w:rsidR="00842C1F">
        <w:rPr>
          <w:sz w:val="24"/>
          <w:szCs w:val="24"/>
        </w:rPr>
        <w:t xml:space="preserve"> zastupni</w:t>
      </w:r>
      <w:r w:rsidR="00F8169C">
        <w:rPr>
          <w:sz w:val="24"/>
          <w:szCs w:val="24"/>
        </w:rPr>
        <w:t>ci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</w:t>
      </w:r>
      <w:r w:rsidR="00F8169C">
        <w:rPr>
          <w:sz w:val="24"/>
          <w:szCs w:val="24"/>
        </w:rPr>
        <w:t>ju</w:t>
      </w:r>
      <w:r w:rsidR="00410114">
        <w:rPr>
          <w:sz w:val="24"/>
          <w:szCs w:val="24"/>
        </w:rPr>
        <w:t xml:space="preserve"> kao za davanje lažnog </w:t>
      </w:r>
      <w:r w:rsidR="00410114" w:rsidRPr="00AE63B0">
        <w:rPr>
          <w:sz w:val="24"/>
          <w:szCs w:val="24"/>
        </w:rPr>
        <w:t>iskaza u postupku pre</w:t>
      </w:r>
      <w:r w:rsidR="00F8169C">
        <w:rPr>
          <w:sz w:val="24"/>
          <w:szCs w:val="24"/>
        </w:rPr>
        <w:t>d sudom te ukoliko zakonski</w:t>
      </w:r>
      <w:r w:rsidR="00526261">
        <w:rPr>
          <w:sz w:val="24"/>
          <w:szCs w:val="24"/>
        </w:rPr>
        <w:t xml:space="preserve"> zas</w:t>
      </w:r>
      <w:r w:rsidR="004204DC">
        <w:rPr>
          <w:sz w:val="24"/>
          <w:szCs w:val="24"/>
        </w:rPr>
        <w:t>tupnic</w:t>
      </w:r>
      <w:r w:rsidR="00F8169C">
        <w:rPr>
          <w:sz w:val="24"/>
          <w:szCs w:val="24"/>
        </w:rPr>
        <w:t>i ne ispune</w:t>
      </w:r>
      <w:r w:rsidR="00410114" w:rsidRPr="00AE63B0">
        <w:rPr>
          <w:sz w:val="24"/>
          <w:szCs w:val="24"/>
        </w:rPr>
        <w:t xml:space="preserve"> dužnosti u pogledu </w:t>
      </w:r>
      <w:r w:rsidR="00410114">
        <w:rPr>
          <w:sz w:val="24"/>
          <w:szCs w:val="24"/>
        </w:rPr>
        <w:t>dostave traženih isprava i ne odazov</w:t>
      </w:r>
      <w:r w:rsidR="00F8169C">
        <w:rPr>
          <w:sz w:val="24"/>
          <w:szCs w:val="24"/>
        </w:rPr>
        <w:t>u</w:t>
      </w:r>
      <w:r w:rsidR="00410114">
        <w:rPr>
          <w:sz w:val="24"/>
          <w:szCs w:val="24"/>
        </w:rPr>
        <w:t xml:space="preserve"> se na zakazano ročište, može </w:t>
      </w:r>
      <w:r w:rsidR="00F8169C">
        <w:rPr>
          <w:sz w:val="24"/>
          <w:szCs w:val="24"/>
        </w:rPr>
        <w:t>im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4204DC">
        <w:rPr>
          <w:sz w:val="24"/>
        </w:rPr>
        <w:t>Osijek, Podružnica Slavonski Brod</w:t>
      </w:r>
      <w:r w:rsidR="00503F51">
        <w:rPr>
          <w:sz w:val="24"/>
        </w:rPr>
        <w:t xml:space="preserve">, </w:t>
      </w:r>
      <w:r>
        <w:rPr>
          <w:sz w:val="24"/>
        </w:rPr>
        <w:t xml:space="preserve">podnijela je prijedlog za otvaranje stečajnog postupka nad dužnikom </w:t>
      </w:r>
      <w:r w:rsidR="00F8169C" w:rsidRPr="00F8169C">
        <w:rPr>
          <w:sz w:val="24"/>
        </w:rPr>
        <w:t xml:space="preserve">LAGUNA d.o.o. Velika Kopanica, Ivana Filipovića 55,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79131D" w:rsidP="00110569" w:rsidR="0079131D">
      <w:pPr>
        <w:jc w:val="right"/>
        <w:rPr>
          <w:b/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F8169C">
        <w:rPr>
          <w:b/>
          <w:sz w:val="24"/>
        </w:rPr>
        <w:t>1050</w:t>
      </w:r>
      <w:r>
        <w:rPr>
          <w:b/>
          <w:sz w:val="24"/>
        </w:rPr>
        <w:t>/2018-</w:t>
      </w:r>
      <w:r w:rsidR="00114D4F">
        <w:rPr>
          <w:b/>
          <w:sz w:val="24"/>
        </w:rPr>
        <w:t>3</w:t>
      </w:r>
    </w:p>
    <w:p w:rsidRDefault="004204DC" w:rsidP="00110569" w:rsidR="004204DC">
      <w:pPr>
        <w:jc w:val="right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926F14" w:rsidP="004204DC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110569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110569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F8169C">
        <w:rPr>
          <w:sz w:val="24"/>
        </w:rPr>
        <w:t>23</w:t>
      </w:r>
      <w:r w:rsidR="004204DC">
        <w:rPr>
          <w:sz w:val="24"/>
        </w:rPr>
        <w:t>.07</w:t>
      </w:r>
      <w:r w:rsidR="0033345C">
        <w:rPr>
          <w:sz w:val="24"/>
        </w:rPr>
        <w:t>.2018.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33345C">
        <w:rPr>
          <w:sz w:val="24"/>
        </w:rPr>
        <w:t>120</w:t>
      </w:r>
      <w:r>
        <w:rPr>
          <w:sz w:val="24"/>
        </w:rPr>
        <w:t xml:space="preserve"> dana u ukupnom iznosu od </w:t>
      </w:r>
      <w:r w:rsidR="00F8169C">
        <w:rPr>
          <w:sz w:val="24"/>
        </w:rPr>
        <w:t>77.689,79</w:t>
      </w:r>
      <w:r w:rsidR="00C252F0">
        <w:rPr>
          <w:sz w:val="24"/>
        </w:rPr>
        <w:t xml:space="preserve"> kn i da zapošljava </w:t>
      </w:r>
      <w:r w:rsidR="00F8169C">
        <w:rPr>
          <w:sz w:val="24"/>
        </w:rPr>
        <w:t>4</w:t>
      </w:r>
      <w:r>
        <w:rPr>
          <w:sz w:val="24"/>
        </w:rPr>
        <w:t xml:space="preserve"> radnika. </w:t>
      </w:r>
      <w:r w:rsidR="004204DC">
        <w:rPr>
          <w:sz w:val="24"/>
        </w:rPr>
        <w:t xml:space="preserve">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 w:rsidR="004204DC">
        <w:rPr>
          <w:sz w:val="24"/>
        </w:rPr>
        <w:t>10</w:t>
      </w:r>
      <w:r w:rsidR="00503F51">
        <w:rPr>
          <w:sz w:val="24"/>
        </w:rPr>
        <w:t xml:space="preserve">. </w:t>
      </w:r>
      <w:r w:rsidR="004204DC">
        <w:rPr>
          <w:sz w:val="24"/>
        </w:rPr>
        <w:t>rujna</w:t>
      </w:r>
      <w:r w:rsidR="00503F51">
        <w:rPr>
          <w:sz w:val="24"/>
        </w:rPr>
        <w:t xml:space="preserve"> 2018.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>posebna žalba nije dopuštena</w:t>
      </w:r>
      <w:r w:rsidR="00F01F5C">
        <w:rPr>
          <w:b/>
        </w:rPr>
        <w:t>.</w:t>
      </w:r>
      <w:r w:rsidR="008D1FCF" w:rsidRPr="008D1FCF">
        <w:rPr>
          <w:b/>
        </w:rPr>
        <w:t xml:space="preserve">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</w:t>
      </w:r>
      <w:r w:rsidR="00383A4F">
        <w:rPr>
          <w:sz w:val="24"/>
        </w:rPr>
        <w:t>r</w:t>
      </w:r>
      <w:r w:rsidR="00B333DD">
        <w:rPr>
          <w:sz w:val="24"/>
        </w:rPr>
        <w:t>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proofErr w:type="spellStart"/>
      <w:r w:rsidR="00D176F4">
        <w:rPr>
          <w:sz w:val="24"/>
        </w:rPr>
        <w:t>z.z</w:t>
      </w:r>
      <w:proofErr w:type="spellEnd"/>
      <w:r w:rsidR="00D176F4">
        <w:rPr>
          <w:sz w:val="24"/>
        </w:rPr>
        <w:t>.</w:t>
      </w:r>
      <w:r w:rsidR="00F47435">
        <w:rPr>
          <w:sz w:val="24"/>
        </w:rPr>
        <w:t xml:space="preserve"> </w:t>
      </w:r>
      <w:r w:rsidR="00D176F4">
        <w:rPr>
          <w:sz w:val="24"/>
        </w:rPr>
        <w:t>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  <w:r w:rsidR="0079131D">
        <w:rPr>
          <w:sz w:val="24"/>
        </w:rPr>
        <w:t xml:space="preserve"> RC </w:t>
      </w:r>
      <w:r w:rsidR="004204DC">
        <w:rPr>
          <w:sz w:val="24"/>
        </w:rPr>
        <w:t xml:space="preserve">Osijek, Podružnica </w:t>
      </w:r>
      <w:proofErr w:type="spellStart"/>
      <w:r w:rsidR="004204DC">
        <w:rPr>
          <w:sz w:val="24"/>
        </w:rPr>
        <w:t>Slav.Brod</w:t>
      </w:r>
      <w:proofErr w:type="spellEnd"/>
    </w:p>
    <w:sectPr w:rsidSect="00194A6D" w:rsidR="00F4611B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0ADD"/>
    <w:rsid w:val="00072127"/>
    <w:rsid w:val="000A057E"/>
    <w:rsid w:val="000A25D1"/>
    <w:rsid w:val="000A2815"/>
    <w:rsid w:val="000A289C"/>
    <w:rsid w:val="000A5BA7"/>
    <w:rsid w:val="000B113D"/>
    <w:rsid w:val="000B4C24"/>
    <w:rsid w:val="000D0F27"/>
    <w:rsid w:val="000D19BE"/>
    <w:rsid w:val="001011CA"/>
    <w:rsid w:val="00102B40"/>
    <w:rsid w:val="00105B02"/>
    <w:rsid w:val="00110569"/>
    <w:rsid w:val="00114D4F"/>
    <w:rsid w:val="001268F3"/>
    <w:rsid w:val="00130019"/>
    <w:rsid w:val="00144857"/>
    <w:rsid w:val="00166A5C"/>
    <w:rsid w:val="0017388C"/>
    <w:rsid w:val="00175EC7"/>
    <w:rsid w:val="00193387"/>
    <w:rsid w:val="00194A6D"/>
    <w:rsid w:val="001B696A"/>
    <w:rsid w:val="001D28F0"/>
    <w:rsid w:val="002100CD"/>
    <w:rsid w:val="00216613"/>
    <w:rsid w:val="00223913"/>
    <w:rsid w:val="0022455A"/>
    <w:rsid w:val="002427DC"/>
    <w:rsid w:val="00245F2E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10224"/>
    <w:rsid w:val="0033345C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66EF"/>
    <w:rsid w:val="003E1BDF"/>
    <w:rsid w:val="003E48FD"/>
    <w:rsid w:val="003F3A5D"/>
    <w:rsid w:val="00410114"/>
    <w:rsid w:val="004204DC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C7119"/>
    <w:rsid w:val="004D30A4"/>
    <w:rsid w:val="004D472F"/>
    <w:rsid w:val="004E5A2B"/>
    <w:rsid w:val="004E5C4B"/>
    <w:rsid w:val="00503F51"/>
    <w:rsid w:val="00516017"/>
    <w:rsid w:val="005236D7"/>
    <w:rsid w:val="00526261"/>
    <w:rsid w:val="005305DD"/>
    <w:rsid w:val="00545834"/>
    <w:rsid w:val="00555D7C"/>
    <w:rsid w:val="005649CE"/>
    <w:rsid w:val="0057497B"/>
    <w:rsid w:val="00585352"/>
    <w:rsid w:val="00586FB0"/>
    <w:rsid w:val="005A197C"/>
    <w:rsid w:val="005B1BE6"/>
    <w:rsid w:val="005E50A5"/>
    <w:rsid w:val="005F4623"/>
    <w:rsid w:val="006033C9"/>
    <w:rsid w:val="0062019B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E4E1E"/>
    <w:rsid w:val="006F16D4"/>
    <w:rsid w:val="0070591C"/>
    <w:rsid w:val="0070686B"/>
    <w:rsid w:val="00713874"/>
    <w:rsid w:val="007274C3"/>
    <w:rsid w:val="00744985"/>
    <w:rsid w:val="00752796"/>
    <w:rsid w:val="0076786B"/>
    <w:rsid w:val="00786666"/>
    <w:rsid w:val="00790E07"/>
    <w:rsid w:val="0079131D"/>
    <w:rsid w:val="007A3D5F"/>
    <w:rsid w:val="007B1A28"/>
    <w:rsid w:val="007B3069"/>
    <w:rsid w:val="007E034B"/>
    <w:rsid w:val="007F56F1"/>
    <w:rsid w:val="0080454C"/>
    <w:rsid w:val="00806914"/>
    <w:rsid w:val="00807FB8"/>
    <w:rsid w:val="008123B2"/>
    <w:rsid w:val="00842C1F"/>
    <w:rsid w:val="00846BD7"/>
    <w:rsid w:val="00865546"/>
    <w:rsid w:val="00886374"/>
    <w:rsid w:val="00887FD0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9260F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2211"/>
    <w:rsid w:val="00D26040"/>
    <w:rsid w:val="00D2749D"/>
    <w:rsid w:val="00D327AA"/>
    <w:rsid w:val="00D35E65"/>
    <w:rsid w:val="00D62913"/>
    <w:rsid w:val="00D719C1"/>
    <w:rsid w:val="00D80B4D"/>
    <w:rsid w:val="00D859A8"/>
    <w:rsid w:val="00DB07EB"/>
    <w:rsid w:val="00DB106C"/>
    <w:rsid w:val="00DB5C2C"/>
    <w:rsid w:val="00E003C6"/>
    <w:rsid w:val="00E14B5D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01F5C"/>
    <w:rsid w:val="00F119DB"/>
    <w:rsid w:val="00F13A5C"/>
    <w:rsid w:val="00F432DF"/>
    <w:rsid w:val="00F43BC5"/>
    <w:rsid w:val="00F43F57"/>
    <w:rsid w:val="00F46118"/>
    <w:rsid w:val="00F4611B"/>
    <w:rsid w:val="00F47435"/>
    <w:rsid w:val="00F56926"/>
    <w:rsid w:val="00F75D60"/>
    <w:rsid w:val="00F765CB"/>
    <w:rsid w:val="00F8169C"/>
    <w:rsid w:val="00FA189B"/>
    <w:rsid w:val="00FB6C04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1050</izvorni_sadrzaj>
    <derivirana_varijabla naziv="DomainObject.Predmet.Broj_1">1050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</izvorni_sadrzaj>
    <derivirana_varijabla naziv="DomainObject.Predmet.Opis_1">čl.110.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St-1050/2018</izvorni_sadrzaj>
    <derivirana_varijabla naziv="DomainObject.Predmet.OznakaBroj_1">St-1050/2018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LAGUNA d.o.o. za proizvodnju, trgovinu i usluge</izvorni_sadrzaj>
    <derivirana_varijabla naziv="DomainObject.Predmet.ProtustrankaFormated_1">  LAGUNA d.o.o. za proizvodnju, trgovinu i usluge</derivirana_varijabla>
  </DomainObject.Predmet.ProtustrankaFormated>
  <DomainObject.Predmet.ProtustrankaFormatedOIB>
    <izvorni_sadrzaj>  LAGUNA d.o.o. za proizvodnju, trgovinu i usluge, OIB 09877833238</izvorni_sadrzaj>
    <derivirana_varijabla naziv="DomainObject.Predmet.ProtustrankaFormatedOIB_1">  LAGUNA d.o.o. za proizvodnju, trgovinu i usluge, OIB 09877833238</derivirana_varijabla>
  </DomainObject.Predmet.ProtustrankaFormatedOIB>
  <DomainObject.Predmet.ProtustrankaFormatedWithAdress>
    <izvorni_sadrzaj> LAGUNA d.o.o. za proizvodnju, trgovinu i usluge, I.Filipovića 55, 35221 Velika Kopanica</izvorni_sadrzaj>
    <derivirana_varijabla naziv="DomainObject.Predmet.ProtustrankaFormatedWithAdress_1"> LAGUNA d.o.o. za proizvodnju, trgovinu i usluge, I.Filipovića 55, 35221 Velika Kopanica</derivirana_varijabla>
  </DomainObject.Predmet.ProtustrankaFormatedWithAdress>
  <DomainObject.Predmet.ProtustrankaFormatedWithAdressOIB>
    <izvorni_sadrzaj> LAGUNA d.o.o. za proizvodnju, trgovinu i usluge, OIB 09877833238, I.Filipovića 55, 35221 Velika Kopanica</izvorni_sadrzaj>
    <derivirana_varijabla naziv="DomainObject.Predmet.ProtustrankaFormatedWithAdressOIB_1"> LAGUNA d.o.o. za proizvodnju, trgovinu i usluge, OIB 09877833238, I.Filipovića 55, 35221 Velika Kopanica</derivirana_varijabla>
  </DomainObject.Predmet.ProtustrankaFormatedWithAdressOIB>
  <DomainObject.Predmet.ProtustrankaWithAdress>
    <izvorni_sadrzaj>LAGUNA d.o.o. za proizvodnju, trgovinu i usluge I.Filipovića 55, 35221 Velika Kopanica</izvorni_sadrzaj>
    <derivirana_varijabla naziv="DomainObject.Predmet.ProtustrankaWithAdress_1">LAGUNA d.o.o. za proizvodnju, trgovinu i usluge I.Filipovića 55, 35221 Velika Kopanica</derivirana_varijabla>
  </DomainObject.Predmet.ProtustrankaWithAdress>
  <DomainObject.Predmet.ProtustrankaWithAdressOIB>
    <izvorni_sadrzaj>LAGUNA d.o.o. za proizvodnju, trgovinu i usluge, OIB 09877833238, I.Filipovića 55, 35221 Velika Kopanica</izvorni_sadrzaj>
    <derivirana_varijabla naziv="DomainObject.Predmet.ProtustrankaWithAdressOIB_1">LAGUNA d.o.o. za proizvodnju, trgovinu i usluge, OIB 09877833238, I.Filipovića 55, 35221 Velika Kopanica</derivirana_varijabla>
  </DomainObject.Predmet.ProtustrankaWithAdressOIB>
  <DomainObject.Predmet.ProtustrankaNazivFormated>
    <izvorni_sadrzaj>LAGUNA d.o.o. za proizvodnju, trgovinu i usluge</izvorni_sadrzaj>
    <derivirana_varijabla naziv="DomainObject.Predmet.ProtustrankaNazivFormated_1">LAGUNA d.o.o. za proizvodnju, trgovinu i usluge</derivirana_varijabla>
  </DomainObject.Predmet.ProtustrankaNazivFormated>
  <DomainObject.Predmet.ProtustrankaNazivFormatedOIB>
    <izvorni_sadrzaj>LAGUNA d.o.o. za proizvodnju, trgovinu i usluge, OIB 09877833238</izvorni_sadrzaj>
    <derivirana_varijabla naziv="DomainObject.Predmet.ProtustrankaNazivFormatedOIB_1">LAGUNA d.o.o. za proizvodnju, trgovinu i usluge, OIB 09877833238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77689.79</izvorni_sadrzaj>
    <derivirana_varijabla naziv="DomainObject.Predmet.TrenutnaVrijednost_1">77689.79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LAGUNA d.o.o. za proizvodnju, trgovinu i usluge</item>
    </izvorni_sadrzaj>
    <derivirana_varijabla naziv="DomainObject.Predmet.ProtuStrankaListFormated_1">
      <item>LAGUNA d.o.o. za proizvodnju, trgovinu i usluge</item>
    </derivirana_varijabla>
  </DomainObject.Predmet.ProtuStrankaListFormated>
  <DomainObject.Predmet.ProtuStrankaListFormatedOIB>
    <izvorni_sadrzaj>
      <item>LAGUNA d.o.o. za proizvodnju, trgovinu i usluge, OIB 09877833238</item>
    </izvorni_sadrzaj>
    <derivirana_varijabla naziv="DomainObject.Predmet.ProtuStrankaListFormatedOIB_1">
      <item>LAGUNA d.o.o. za proizvodnju, trgovinu i usluge, OIB 09877833238</item>
    </derivirana_varijabla>
  </DomainObject.Predmet.ProtuStrankaListFormatedOIB>
  <DomainObject.Predmet.ProtuStrankaListFormatedWithAdress>
    <izvorni_sadrzaj>
      <item>LAGUNA d.o.o. za proizvodnju, trgovinu i usluge, I.Filipovića 55, 35221 Velika Kopanica</item>
    </izvorni_sadrzaj>
    <derivirana_varijabla naziv="DomainObject.Predmet.ProtuStrankaListFormatedWithAdress_1">
      <item>LAGUNA d.o.o. za proizvodnju, trgovinu i usluge, I.Filipovića 55, 35221 Velika Kopanica</item>
    </derivirana_varijabla>
  </DomainObject.Predmet.ProtuStrankaListFormatedWithAdress>
  <DomainObject.Predmet.ProtuStrankaListFormatedWithAdressOIB>
    <izvorni_sadrzaj>
      <item>LAGUNA d.o.o. za proizvodnju, trgovinu i usluge, OIB 09877833238, I.Filipovića 55, 35221 Velika Kopanica</item>
    </izvorni_sadrzaj>
    <derivirana_varijabla naziv="DomainObject.Predmet.ProtuStrankaListFormatedWithAdressOIB_1">
      <item>LAGUNA d.o.o. za proizvodnju, trgovinu i usluge, OIB 09877833238, I.Filipovića 55, 35221 Velika Kopanica</item>
    </derivirana_varijabla>
  </DomainObject.Predmet.ProtuStrankaListFormatedWithAdressOIB>
  <DomainObject.Predmet.ProtuStrankaListNazivFormated>
    <izvorni_sadrzaj>
      <item>LAGUNA d.o.o. za proizvodnju, trgovinu i usluge</item>
    </izvorni_sadrzaj>
    <derivirana_varijabla naziv="DomainObject.Predmet.ProtuStrankaListNazivFormated_1">
      <item>LAGUNA d.o.o. za proizvodnju, trgovinu i usluge</item>
    </derivirana_varijabla>
  </DomainObject.Predmet.ProtuStrankaListNazivFormated>
  <DomainObject.Predmet.ProtuStrankaListNazivFormatedOIB>
    <izvorni_sadrzaj>
      <item>LAGUNA d.o.o. za proizvodnju, trgovinu i usluge, OIB 09877833238</item>
    </izvorni_sadrzaj>
    <derivirana_varijabla naziv="DomainObject.Predmet.ProtuStrankaListNazivFormatedOIB_1">
      <item>LAGUNA d.o.o. za proizvodnju, trgovinu i usluge, OIB 09877833238</item>
    </derivirana_varijabla>
  </DomainObject.Predmet.ProtuStrankaListNazivFormatedOIB>
  <DomainObject.Predmet.OstaliListFormated>
    <izvorni_sadrzaj>
      <item>Željko Matić</item>
      <item>Igor Matić</item>
    </izvorni_sadrzaj>
    <derivirana_varijabla naziv="DomainObject.Predmet.OstaliListFormated_1">
      <item>Željko Matić</item>
      <item>Igor Matić</item>
    </derivirana_varijabla>
  </DomainObject.Predmet.OstaliListFormated>
  <DomainObject.Predmet.OstaliListFormatedOIB>
    <izvorni_sadrzaj>
      <item>Željko Matić</item>
      <item>Igor Matić, OIB 26049850615</item>
    </izvorni_sadrzaj>
    <derivirana_varijabla naziv="DomainObject.Predmet.OstaliListFormatedOIB_1">
      <item>Željko Matić</item>
      <item>Igor Matić, OIB 26049850615</item>
    </derivirana_varijabla>
  </DomainObject.Predmet.OstaliListFormatedOIB>
  <DomainObject.Predmet.OstaliListFormatedWithAdress>
    <izvorni_sadrzaj>
      <item>Željko Matić, Ivana Filipovića 55, 35221 Velika Kopanica</item>
      <item>Igor Matić, Ivana Filipovića 53 A, 35221 Velika Kopanica</item>
    </izvorni_sadrzaj>
    <derivirana_varijabla naziv="DomainObject.Predmet.OstaliListFormatedWithAdress_1">
      <item>Željko Matić, Ivana Filipovića 55, 35221 Velika Kopanica</item>
      <item>Igor Matić, Ivana Filipovića 53 A, 35221 Velika Kopanica</item>
    </derivirana_varijabla>
  </DomainObject.Predmet.OstaliListFormatedWithAdress>
  <DomainObject.Predmet.OstaliListFormatedWithAdressOIB>
    <izvorni_sadrzaj>
      <item>Željko Matić, Ivana Filipovića 55, 35221 Velika Kopanica</item>
      <item>Igor Matić, OIB 26049850615, Ivana Filipovića 53 A, 35221 Velika Kopanica</item>
    </izvorni_sadrzaj>
    <derivirana_varijabla naziv="DomainObject.Predmet.OstaliListFormatedWithAdressOIB_1">
      <item>Željko Matić, Ivana Filipovića 55, 35221 Velika Kopanica</item>
      <item>Igor Matić, OIB 26049850615, Ivana Filipovića 53 A, 35221 Velika Kopanica</item>
    </derivirana_varijabla>
  </DomainObject.Predmet.OstaliListFormatedWithAdressOIB>
  <DomainObject.Predmet.OstaliListNazivFormated>
    <izvorni_sadrzaj>
      <item>Željko Matić</item>
      <item>Igor Matić</item>
    </izvorni_sadrzaj>
    <derivirana_varijabla naziv="DomainObject.Predmet.OstaliListNazivFormated_1">
      <item>Željko Matić</item>
      <item>Igor Matić</item>
    </derivirana_varijabla>
  </DomainObject.Predmet.OstaliListNazivFormated>
  <DomainObject.Predmet.OstaliListNazivFormatedOIB>
    <izvorni_sadrzaj>
      <item>Željko Matić</item>
      <item>Igor Matić, OIB 26049850615</item>
    </izvorni_sadrzaj>
    <derivirana_varijabla naziv="DomainObject.Predmet.OstaliListNazivFormatedOIB_1">
      <item>Željko Matić</item>
      <item>Igor Matić, OIB 26049850615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LAGUNA d.o.o. za proizvodnju, trgovinu i usluge</izvorni_sadrzaj>
    <derivirana_varijabla naziv="DomainObject.Predmet.ProtustrankaIDrugi_1">LAGUNA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LAGUNA d.o.o. za proizvodnju, trgovinu i usluge, OIB 09877833238, I.Filipovića 55, 35221 Velika Kopanica</izvorni_sadrzaj>
    <derivirana_varijabla naziv="DomainObject.Predmet.ProtustrankaIDrugiAdressOIB_1">LAGUNA d.o.o. za proizvodnju, trgovinu i usluge, OIB 09877833238, I.Filipovića 55, 35221 Velika Kopanica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LAGUNA d.o.o. za proizvodnju, trgovinu i usluge</item>
      <item>Željko Matić</item>
      <item>Igor Matić</item>
    </izvorni_sadrzaj>
    <derivirana_varijabla naziv="DomainObject.Predmet.SudioniciListNaziv_1">
      <item>Financijska agencija</item>
      <item>LAGUNA d.o.o. za proizvodnju, trgovinu i usluge</item>
      <item>Željko Matić</item>
      <item>Igor Matić</item>
    </derivirana_varijabla>
  </DomainObject.Predmet.SudioniciListNaziv>
  <DomainObject.Predmet.SudioniciListAdressOIB>
    <izvorni_sadrzaj>
      <item>Financijska agencija, OIB 85821130368, Ulica grada Vukovara 70,10000 Zagreb</item>
      <item>LAGUNA d.o.o. za proizvodnju, trgovinu i usluge, OIB 09877833238, I.Filipovića 55,35221 Velika Kopanica</item>
      <item>Željko Matić, Ivana Filipovića 55,35221 Velika Kopanica</item>
      <item>Igor Matić, OIB 26049850615, Ivana Filipovića 53 A,35221 Velika Kopanica</item>
    </izvorni_sadrzaj>
    <derivirana_varijabla naziv="DomainObject.Predmet.SudioniciListAdressOIB_1">
      <item>Financijska agencija, OIB 85821130368, Ulica grada Vukovara 70,10000 Zagreb</item>
      <item>LAGUNA d.o.o. za proizvodnju, trgovinu i usluge, OIB 09877833238, I.Filipovića 55,35221 Velika Kopanica</item>
      <item>Željko Matić, Ivana Filipovića 55,35221 Velika Kopanica</item>
      <item>Igor Matić, OIB 26049850615, Ivana Filipovića 53 A,35221 Velika Kopanica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09877833238</item>
      <item>, OIB null</item>
      <item>, OIB 26049850615</item>
    </izvorni_sadrzaj>
    <derivirana_varijabla naziv="DomainObject.Predmet.SudioniciListNazivOIB_1">
      <item>, OIB 85821130368</item>
      <item>, OIB 09877833238</item>
      <item>, OIB null</item>
      <item>, OIB 26049850615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481</properties:Words>
  <properties:Characters>2695</properties:Characters>
  <properties:Lines>82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2018-09-04T09:53:00Z</dcterms:created>
  <dc:creator>Trgovacki sud</dc:creator>
  <cp:lastModifiedBy>wsadmin</cp:lastModifiedBy>
  <cp:lastPrinted>2018-09-04T09:57:00Z</cp:lastPrinted>
  <dcterms:modified xmlns:xsi="http://www.w3.org/2001/XMLSchema-instance" xsi:type="dcterms:W3CDTF">2018-09-10T07:26:00Z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1050-18.docx)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