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a789" w14:paraId="cd6a789" w:rsidRDefault="00D21EDD" w:rsidP="00D21EDD" w:rsidR="00D21EDD" w:rsidRPr="007D270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EDD" w:rsidP="00D21EDD" w:rsidR="00D21EDD" w:rsidRPr="007D270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7D270D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D21EDD" w:rsidP="00D21EDD" w:rsidR="00D21E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D270D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D21EDD" w:rsidP="00D21EDD" w:rsidR="00D21ED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21EDD" w:rsidP="00D21EDD" w:rsidR="00D21EDD" w:rsidRPr="007D270D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D21EDD" w:rsidP="00D21EDD" w:rsidR="00D21ED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21EDD" w:rsidP="00D21EDD" w:rsidR="00D21EDD" w:rsidRPr="005D578C">
      <w:pPr>
        <w:jc w:val="center"/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21EDD" w:rsidP="00D21EDD" w:rsidR="00D21EDD" w:rsidRPr="005D578C">
      <w:pPr>
        <w:rPr>
          <w:rFonts w:cs="Times New Roman" w:eastAsia="Times New Roman"/>
          <w:szCs w:val="24"/>
        </w:rPr>
      </w:pPr>
    </w:p>
    <w:p w:rsidRDefault="00D21EDD" w:rsidP="00D21EDD" w:rsidR="00D21ED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NAUTA d. o. o. Žminj, M. Laginje bb, OIB 50215343247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130031258,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D270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D21EDD" w:rsidP="00D21EDD" w:rsidR="00D21EDD" w:rsidRPr="005D578C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21EDD" w:rsidP="00D21EDD" w:rsidR="00D21EDD" w:rsidRPr="005D578C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NAUTA d. o. o. Žminj, M. Laginje bb, OIB 50215343247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130031258,</w:t>
      </w:r>
      <w:r w:rsidRPr="005D578C">
        <w:rPr>
          <w:rFonts w:cs="Times New Roman" w:eastAsia="Times New Roman"/>
          <w:szCs w:val="24"/>
        </w:rPr>
        <w:t xml:space="preserve"> s danom </w:t>
      </w:r>
      <w:r w:rsidR="007D270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21EDD" w:rsidP="00D21EDD" w:rsidR="00D21EDD" w:rsidRPr="005D578C">
      <w:pPr>
        <w:rPr>
          <w:rFonts w:cs="Times New Roman" w:eastAsia="Times New Roman"/>
          <w:szCs w:val="24"/>
        </w:rPr>
      </w:pPr>
    </w:p>
    <w:p w:rsidRDefault="00D21EDD" w:rsidP="00D21EDD" w:rsidR="00D21ED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D21EDD" w:rsidP="00D21EDD" w:rsidR="00D21EDD">
      <w:pPr>
        <w:rPr>
          <w:rFonts w:cs="Times New Roman" w:eastAsia="Times New Roman"/>
          <w:szCs w:val="20"/>
        </w:rPr>
      </w:pPr>
    </w:p>
    <w:p w:rsidRDefault="00D21EDD" w:rsidP="00D21EDD" w:rsidR="00D21E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NAUTA d. o. o. Žminj, M. Laginje bb, OIB 50215343247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130031258.</w:t>
      </w:r>
    </w:p>
    <w:p w:rsidRDefault="00D21EDD" w:rsidP="00D21EDD" w:rsidR="00D21EDD">
      <w:pPr>
        <w:ind w:firstLine="709"/>
        <w:rPr>
          <w:rFonts w:cs="Times New Roman" w:eastAsia="Times New Roman"/>
          <w:szCs w:val="24"/>
        </w:rPr>
      </w:pPr>
    </w:p>
    <w:p w:rsidRDefault="00D21EDD" w:rsidP="00D21EDD" w:rsidR="00D21ED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NAUTA d. o. o. Žminj, M. Laginje bb, OIB 50215343247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130031258.</w:t>
      </w:r>
    </w:p>
    <w:p w:rsidRDefault="00D21EDD" w:rsidP="00D21EDD" w:rsidR="00D21EDD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21EDD" w:rsidP="00D21EDD" w:rsidR="00D21EDD">
      <w:pPr>
        <w:ind w:firstLine="708"/>
        <w:rPr>
          <w:rFonts w:cs="Times New Roman" w:eastAsia="Times New Roman"/>
          <w:szCs w:val="24"/>
        </w:rPr>
      </w:pPr>
    </w:p>
    <w:p w:rsidRDefault="00D21EDD" w:rsidP="00D21EDD" w:rsidR="00D21E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NAUTA d. o. o. Žminj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St-1058/2015-3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21EDD" w:rsidP="00D21EDD" w:rsidR="00D21ED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21EDD" w:rsidP="00D21EDD" w:rsidR="00D21EDD" w:rsidRPr="005D578C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D270D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21EDD" w:rsidP="00D21EDD" w:rsidR="00D21EDD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21EDD" w:rsidP="00D21EDD" w:rsidR="00D21ED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D21EDD" w:rsidP="00D21EDD" w:rsidR="00D21EDD">
      <w:pPr>
        <w:jc w:val="left"/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jc w:val="left"/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21EDD" w:rsidP="00D21EDD" w:rsidR="00D21ED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21EDD" w:rsidP="00D21EDD" w:rsidR="00D21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21EDD" w:rsidP="00D21EDD" w:rsidR="00D21EDD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rPr>
          <w:rFonts w:cs="Times New Roman" w:eastAsia="Times New Roman"/>
          <w:szCs w:val="24"/>
        </w:rPr>
      </w:pPr>
    </w:p>
    <w:p w:rsidRDefault="00D21EDD" w:rsidP="00D21EDD" w:rsidR="00D21ED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21EDD" w:rsidP="00D21EDD" w:rsidR="00D21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21EDD" w:rsidP="00D21EDD" w:rsidR="00D21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NAUTA d. o. o. Žminj, M. Laginje bb,</w:t>
      </w:r>
    </w:p>
    <w:p w:rsidRDefault="00D21EDD" w:rsidP="00D21EDD" w:rsidR="00D21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Darija Pervan, Kaštelir, Kaštelir 164 i Elena Hrelja, Žminj, Matka Laginje bb, </w:t>
      </w:r>
    </w:p>
    <w:p w:rsidRDefault="00D21EDD" w:rsidP="00D21EDD" w:rsidR="00D21ED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21EDD" w:rsidP="00D21EDD" w:rsidR="00D21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21EDD" w:rsidP="00D21EDD" w:rsidR="00D21ED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D21EDD" w:rsidP="00D21EDD" w:rsidR="00D21ED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21EDD" w:rsidP="00D21EDD" w:rsidR="00D21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21EDD" w:rsidP="00D21EDD" w:rsidR="00D21ED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21EDD" w:rsidP="00D21EDD" w:rsidR="00D21EDD"/>
    <w:p w:rsidRDefault="00543E8C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EDD" w:rsidP="00D21EDD" w:rsidR="00D21EDD">
      <w:r>
        <w:separator/>
      </w:r>
    </w:p>
  </w:endnote>
  <w:endnote w:id="0" w:type="continuationSeparator">
    <w:p w:rsidRDefault="00D21EDD" w:rsidP="00D21EDD" w:rsidR="00D21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EDD" w:rsidP="00D21EDD" w:rsidR="00D21EDD">
      <w:r>
        <w:separator/>
      </w:r>
    </w:p>
  </w:footnote>
  <w:footnote w:id="0" w:type="continuationSeparator">
    <w:p w:rsidRDefault="00D21EDD" w:rsidP="00D21EDD" w:rsidR="00D21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EDD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3E8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St-1058/2015-5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EDD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St-1058/2015-5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0E5C"/>
    <w:rsid w:val="00543E8C"/>
    <w:rsid w:val="0075528E"/>
    <w:rsid w:val="0079403F"/>
    <w:rsid w:val="007D270D"/>
    <w:rsid w:val="00970E5C"/>
    <w:rsid w:val="00D21EDD"/>
    <w:rsid w:val="00E6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1ED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1E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21E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1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1ED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E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1ED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E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3E8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3E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3E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1ED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1ED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21E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21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1ED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1E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1ED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E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3E8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3E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3E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St-1058/2015</izvorni_sadrzaj>
    <derivirana_varijabla naziv="DomainObject.Predmet.OznakaBroj_1">St-1058/2015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d.o.o. ŽMINJ</izvorni_sadrzaj>
    <derivirana_varijabla naziv="DomainObject.Predmet.ProtustrankaFormated_1">  NAUTA d.o.o. ŽMINJ</derivirana_varijabla>
  </DomainObject.Predmet.ProtustrankaFormated>
  <DomainObject.Predmet.ProtustrankaFormatedOIB>
    <izvorni_sadrzaj>  NAUTA d.o.o. ŽMINJ, OIB 50215343247</izvorni_sadrzaj>
    <derivirana_varijabla naziv="DomainObject.Predmet.ProtustrankaFormatedOIB_1">  NAUTA d.o.o. ŽMINJ, OIB 50215343247</derivirana_varijabla>
  </DomainObject.Predmet.ProtustrankaFormatedOIB>
  <DomainObject.Predmet.ProtustrankaFormatedWithAdress>
    <izvorni_sadrzaj> NAUTA d.o.o. ŽMINJ, M. Laginje/bb, 52341 Žminj</izvorni_sadrzaj>
    <derivirana_varijabla naziv="DomainObject.Predmet.ProtustrankaFormatedWithAdress_1"> NAUTA d.o.o. ŽMINJ, M. Laginje/bb, 52341 Žminj</derivirana_varijabla>
  </DomainObject.Predmet.ProtustrankaFormatedWithAdress>
  <DomainObject.Predmet.ProtustrankaFormatedWithAdressOIB>
    <izvorni_sadrzaj> NAUTA d.o.o. ŽMINJ, OIB 50215343247, M. Laginje/bb, 52341 Žminj</izvorni_sadrzaj>
    <derivirana_varijabla naziv="DomainObject.Predmet.ProtustrankaFormatedWithAdressOIB_1"> NAUTA d.o.o. ŽMINJ, OIB 50215343247, M. Laginje/bb, 52341 Žminj</derivirana_varijabla>
  </DomainObject.Predmet.ProtustrankaFormatedWithAdressOIB>
  <DomainObject.Predmet.ProtustrankaWithAdress>
    <izvorni_sadrzaj>NAUTA d.o.o. ŽMINJ M. Laginje/bb, 52341 Žminj</izvorni_sadrzaj>
    <derivirana_varijabla naziv="DomainObject.Predmet.ProtustrankaWithAdress_1">NAUTA d.o.o. ŽMINJ M. Laginje/bb, 52341 Žminj</derivirana_varijabla>
  </DomainObject.Predmet.ProtustrankaWithAdress>
  <DomainObject.Predmet.ProtustrankaWithAdressOIB>
    <izvorni_sadrzaj>NAUTA d.o.o. ŽMINJ, OIB 50215343247, M. Laginje/bb, 52341 Žminj</izvorni_sadrzaj>
    <derivirana_varijabla naziv="DomainObject.Predmet.ProtustrankaWithAdressOIB_1">NAUTA d.o.o. ŽMINJ, OIB 50215343247, M. Laginje/bb, 52341 Žminj</derivirana_varijabla>
  </DomainObject.Predmet.ProtustrankaWithAdressOIB>
  <DomainObject.Predmet.ProtustrankaNazivFormated>
    <izvorni_sadrzaj>NAUTA d.o.o. ŽMINJ</izvorni_sadrzaj>
    <derivirana_varijabla naziv="DomainObject.Predmet.ProtustrankaNazivFormated_1">NAUTA d.o.o. ŽMINJ</derivirana_varijabla>
  </DomainObject.Predmet.ProtustrankaNazivFormated>
  <DomainObject.Predmet.ProtustrankaNazivFormatedOIB>
    <izvorni_sadrzaj>NAUTA d.o.o. ŽMINJ, OIB 50215343247</izvorni_sadrzaj>
    <derivirana_varijabla naziv="DomainObject.Predmet.ProtustrankaNazivFormatedOIB_1">NAUTA d.o.o. ŽMINJ, OIB 50215343247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58545.15</izvorni_sadrzaj>
    <derivirana_varijabla naziv="DomainObject.Predmet.TrenutnaVrijednost_1">58545.15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NAUTA d.o.o. ŽMINJ</item>
    </izvorni_sadrzaj>
    <derivirana_varijabla naziv="DomainObject.Predmet.ProtuStrankaListFormated_1">
      <item>NAUTA d.o.o. ŽMINJ</item>
    </derivirana_varijabla>
  </DomainObject.Predmet.ProtuStrankaListFormated>
  <DomainObject.Predmet.ProtuStrankaListFormatedOIB>
    <izvorni_sadrzaj>
      <item>NAUTA d.o.o. ŽMINJ, OIB 50215343247</item>
    </izvorni_sadrzaj>
    <derivirana_varijabla naziv="DomainObject.Predmet.ProtuStrankaListFormatedOIB_1">
      <item>NAUTA d.o.o. ŽMINJ, OIB 50215343247</item>
    </derivirana_varijabla>
  </DomainObject.Predmet.ProtuStrankaListFormatedOIB>
  <DomainObject.Predmet.ProtuStrankaListFormatedWithAdress>
    <izvorni_sadrzaj>
      <item>NAUTA d.o.o. ŽMINJ, M. Laginje/bb, 52341 Žminj</item>
    </izvorni_sadrzaj>
    <derivirana_varijabla naziv="DomainObject.Predmet.ProtuStrankaListFormatedWithAdress_1">
      <item>NAUTA d.o.o. ŽMINJ, M. Laginje/bb, 52341 Žminj</item>
    </derivirana_varijabla>
  </DomainObject.Predmet.ProtuStrankaListFormatedWithAdress>
  <DomainObject.Predmet.ProtuStrankaListFormatedWithAdressOIB>
    <izvorni_sadrzaj>
      <item>NAUTA d.o.o. ŽMINJ, OIB 50215343247, M. Laginje/bb, 52341 Žminj</item>
    </izvorni_sadrzaj>
    <derivirana_varijabla naziv="DomainObject.Predmet.ProtuStrankaListFormatedWithAdressOIB_1">
      <item>NAUTA d.o.o. ŽMINJ, OIB 50215343247, M. Laginje/bb, 52341 Žminj</item>
    </derivirana_varijabla>
  </DomainObject.Predmet.ProtuStrankaListFormatedWithAdressOIB>
  <DomainObject.Predmet.ProtuStrankaListNazivFormated>
    <izvorni_sadrzaj>
      <item>NAUTA d.o.o. ŽMINJ</item>
    </izvorni_sadrzaj>
    <derivirana_varijabla naziv="DomainObject.Predmet.ProtuStrankaListNazivFormated_1">
      <item>NAUTA d.o.o. ŽMINJ</item>
    </derivirana_varijabla>
  </DomainObject.Predmet.ProtuStrankaListNazivFormated>
  <DomainObject.Predmet.ProtuStrankaListNazivFormatedOIB>
    <izvorni_sadrzaj>
      <item>NAUTA d.o.o. ŽMINJ, OIB 50215343247</item>
    </izvorni_sadrzaj>
    <derivirana_varijabla naziv="DomainObject.Predmet.ProtuStrankaListNazivFormatedOIB_1">
      <item>NAUTA d.o.o. ŽMINJ, OIB 50215343247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NAUTA d.o.o. ŽMINJ</izvorni_sadrzaj>
    <derivirana_varijabla naziv="DomainObject.Predmet.ProtustrankaIDrugi_1">NAUTA d.o.o. ŽMINJ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NAUTA d.o.o. ŽMINJ, OIB 50215343247, M. Laginje/bb, 52341 Žminj</izvorni_sadrzaj>
    <derivirana_varijabla naziv="DomainObject.Predmet.ProtustrankaIDrugiAdressOIB_1">NAUTA d.o.o. ŽMINJ, OIB 50215343247, M. Laginje/bb,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NAUTA d.o.o. ŽMINJ</item>
    </izvorni_sadrzaj>
    <derivirana_varijabla naziv="DomainObject.Predmet.SudioniciListNaziv_1">
      <item>FINANCIJSKA AGENCIJA, RC RIJEKA, PODRUŽNICA PULA, PULA</item>
      <item>NAUTA d.o.o. ŽMINJ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NAUTA d.o.o. ŽMINJ, OIB 50215343247, M. Laginje/bb,52341 Žminj</item>
    </izvorni_sadrzaj>
    <derivirana_varijabla naziv="DomainObject.Predmet.SudioniciListAdressOIB_1">
      <item>FINANCIJSKA AGENCIJA, RC RIJEKA, PODRUŽNICA PULA, PULA, OIB 85821130368, Ulica grada Vukovara 70,Zagreb</item>
      <item>NAUTA d.o.o. ŽMINJ, OIB 50215343247, M. Laginje/bb,52341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50215343247</item>
    </izvorni_sadrzaj>
    <derivirana_varijabla naziv="DomainObject.Predmet.SudioniciListNazivOIB_1">
      <item>, OIB 85821130368</item>
      <item>, OIB 50215343247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3017</properties:Characters>
  <properties:Lines>77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2016-03-18T09:43:00Z</dcterms:created>
  <dc:creator>Mihaela Kaligari</dc:creator>
  <dc:description/>
  <cp:keywords/>
  <cp:lastModifiedBy>Tamara Žgrablić Širol</cp:lastModifiedBy>
  <cp:lastPrinted>2016-03-31T12:52:00Z</cp:lastPrinted>
  <dcterms:modified xmlns:xsi="http://www.w3.org/2001/XMLSchema-instance" xsi:type="dcterms:W3CDTF">2016-04-01T09:39:00Z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