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8dfc" w14:paraId="e248dfc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F1A55">
        <w:rPr>
          <w:rFonts w:hAnsi="Times New Roman" w:ascii="Times New Roman"/>
          <w:szCs w:val="24"/>
          <w:lang w:val="hr-HR"/>
        </w:rPr>
        <w:t>1516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1F1A55">
        <w:rPr>
          <w:rFonts w:hAnsi="Times New Roman" w:ascii="Times New Roman"/>
        </w:rPr>
        <w:t>FRES-CO d.o.o. Samobor, Zagrebačka 4, OIB:38736097161</w:t>
      </w:r>
      <w:r>
        <w:rPr>
          <w:rFonts w:hAnsi="Times New Roman" w:ascii="Times New Roman"/>
        </w:rPr>
        <w:t xml:space="preserve">, </w:t>
      </w:r>
      <w:r w:rsidR="00C35AB2">
        <w:rPr>
          <w:rFonts w:hAnsi="Times New Roman" w:ascii="Times New Roman"/>
        </w:rPr>
        <w:t>05</w:t>
      </w:r>
      <w:r>
        <w:rPr>
          <w:rFonts w:hAnsi="Times New Roman" w:ascii="Times New Roman"/>
        </w:rPr>
        <w:t xml:space="preserve">. </w:t>
      </w:r>
      <w:r w:rsidR="00C35AB2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>Sud je pokrenuo skraćeni stečajni post</w:t>
      </w:r>
      <w:r w:rsidR="003637DD">
        <w:rPr>
          <w:rFonts w:hAnsi="Times New Roman" w:ascii="Times New Roman"/>
          <w:szCs w:val="24"/>
        </w:rPr>
        <w:t>upka nad predloženim dužnikom ,</w:t>
      </w:r>
    </w:p>
    <w:p w:rsidRDefault="001F1A55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FRES-CO d.o.o. Samobor, Zagrebačka 4, OIB:38736097161</w:t>
      </w:r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1F1A55">
        <w:rPr>
          <w:rFonts w:hAnsi="Times New Roman" w:ascii="Times New Roman"/>
        </w:rPr>
        <w:t>35.968,48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</w:t>
      </w:r>
      <w:r w:rsidR="001F1A55">
        <w:rPr>
          <w:rFonts w:hAnsi="Times New Roman" w:ascii="Times New Roman"/>
          <w:szCs w:val="24"/>
          <w:lang w:val="hr-HR"/>
        </w:rPr>
        <w:t>Alenka Kramar OIB:12295269229, Slovenija, Bistrica pri Tržiču, Zelenica 6</w:t>
      </w:r>
      <w:r w:rsidR="006D1FF1"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1F1A55">
        <w:rPr>
          <w:rFonts w:hAnsi="Times New Roman" w:ascii="Times New Roman"/>
        </w:rPr>
        <w:t>FRES-CO d.o.o. Samobor, Zagrebačka 4, OIB:38736097161 da</w:t>
      </w:r>
      <w:r w:rsidR="001C2E47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1F1A55">
        <w:rPr>
          <w:rFonts w:hAnsi="Times New Roman" w:ascii="Times New Roman"/>
        </w:rPr>
        <w:t>FRES-CO d.o.o. Samobor, Zagrebačka 4, OIB:38736097161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C35AB2">
        <w:rPr>
          <w:rFonts w:hAnsi="Times New Roman" w:ascii="Times New Roman"/>
          <w:lang w:val="hr-HR"/>
        </w:rPr>
        <w:t>oj St 1516/15</w:t>
      </w:r>
      <w:r w:rsidR="008959DD">
        <w:rPr>
          <w:rFonts w:hAnsi="Times New Roman" w:ascii="Times New Roman"/>
          <w:lang w:val="hr-HR"/>
        </w:rPr>
        <w:t xml:space="preserve"> od </w:t>
      </w:r>
      <w:r w:rsidR="00C35AB2">
        <w:rPr>
          <w:rFonts w:hAnsi="Times New Roman" w:ascii="Times New Roman"/>
          <w:lang w:val="hr-HR"/>
        </w:rPr>
        <w:t>05.02.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C35AB2">
        <w:rPr>
          <w:rFonts w:hAnsi="Times New Roman" w:ascii="Times New Roman"/>
          <w:lang w:val="hr-HR"/>
        </w:rPr>
        <w:t>05</w:t>
      </w:r>
      <w:r w:rsidR="00C12CF0">
        <w:rPr>
          <w:rFonts w:hAnsi="Times New Roman" w:ascii="Times New Roman"/>
          <w:lang w:val="hr-HR"/>
        </w:rPr>
        <w:t xml:space="preserve">. </w:t>
      </w:r>
      <w:r w:rsidR="00C35AB2">
        <w:rPr>
          <w:rFonts w:hAnsi="Times New Roman" w:ascii="Times New Roman"/>
          <w:lang w:val="hr-HR"/>
        </w:rPr>
        <w:t>veljače 2016.</w:t>
      </w:r>
      <w:r w:rsidR="00C12CF0">
        <w:rPr>
          <w:rFonts w:hAnsi="Times New Roman" w:ascii="Times New Roman"/>
          <w:lang w:val="hr-HR"/>
        </w:rPr>
        <w:t xml:space="preserve">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2B4217">
      <w:r>
        <w:t xml:space="preserve">    </w:t>
      </w:r>
      <w:r w:rsidR="00356A41">
        <w:t xml:space="preserve"> </w:t>
      </w:r>
      <w:r w:rsidR="002B4217">
        <w:t xml:space="preserve">    </w:t>
      </w:r>
      <w:r w:rsidR="002B4217">
        <w:tab/>
      </w:r>
      <w:r w:rsidR="002B4217">
        <w:tab/>
      </w:r>
      <w:r w:rsidR="002B4217">
        <w:tab/>
      </w:r>
      <w:r w:rsidR="002B4217">
        <w:tab/>
      </w:r>
      <w:r w:rsidR="002B4217">
        <w:tab/>
      </w:r>
      <w:r w:rsidR="002B4217">
        <w:tab/>
      </w:r>
      <w:r w:rsidR="002B4217">
        <w:tab/>
      </w:r>
      <w:r w:rsidR="002B4217">
        <w:tab/>
        <w:t xml:space="preserve"> Za točnost otpravka: </w:t>
      </w:r>
    </w:p>
    <w:p w:rsidRDefault="002B4217" w:rsidR="002B421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B4217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3791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35AB2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845C8-CFE2-45B1-B53B-F1CF2A2A6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676</properties:Words>
  <properties:Characters>3573</properties:Characters>
  <properties:Lines>88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2016-02-05T10:41:00Z</dcterms:created>
  <dc:creator>Sudsko vijeæe</dc:creator>
  <cp:lastModifiedBy>Tatjana Slaviček</cp:lastModifiedBy>
  <cp:lastPrinted>2016-02-05T10:41:00Z</cp:lastPrinted>
  <dcterms:modified xmlns:xsi="http://www.w3.org/2001/XMLSchema-instance" xsi:type="dcterms:W3CDTF">2016-02-05T10:47:00Z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