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cfe6" w14:paraId="770cfe6" w:rsidRDefault="00F21A2E" w:rsidP="00F21A2E" w:rsidR="00F21A2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1A2E" w:rsidP="00F21A2E" w:rsidR="00F21A2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21A2E" w:rsidP="00F21A2E" w:rsidR="00F21A2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21A2E" w:rsidP="00F21A2E" w:rsidR="00F21A2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21A2E" w:rsidP="00F21A2E" w:rsidR="00F21A2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21A2E" w:rsidP="00F21A2E" w:rsidR="00F21A2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21A2E" w:rsidP="00F21A2E" w:rsidR="00F21A2E" w:rsidRPr="005D578C">
      <w:pPr>
        <w:jc w:val="center"/>
        <w:rPr>
          <w:rFonts w:cs="Times New Roman" w:eastAsia="Times New Roman"/>
          <w:szCs w:val="24"/>
        </w:rPr>
      </w:pPr>
    </w:p>
    <w:p w:rsidRDefault="00F21A2E" w:rsidP="00F21A2E" w:rsidR="00F21A2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21A2E" w:rsidP="00F21A2E" w:rsidR="00F21A2E" w:rsidRPr="005D578C">
      <w:pPr>
        <w:rPr>
          <w:rFonts w:cs="Times New Roman" w:eastAsia="Times New Roman"/>
          <w:szCs w:val="24"/>
        </w:rPr>
      </w:pPr>
    </w:p>
    <w:p w:rsidRDefault="00F21A2E" w:rsidP="00F21A2E" w:rsidR="00F21A2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FUNTANA TOURS d. o. o. Funtana, Juraja Dobrile 15, OIB </w:t>
      </w:r>
      <w:r w:rsidRPr="00F21A2E">
        <w:rPr>
          <w:rFonts w:cs="Times New Roman" w:eastAsia="Times New Roman"/>
          <w:szCs w:val="24"/>
        </w:rPr>
        <w:t>61746462780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21A2E">
        <w:rPr>
          <w:rFonts w:cs="Times New Roman" w:eastAsia="Times New Roman"/>
          <w:szCs w:val="24"/>
        </w:rPr>
        <w:t>040162677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29. ožujka 2016.</w:t>
      </w:r>
    </w:p>
    <w:p w:rsidRDefault="00F21A2E" w:rsidP="00F21A2E" w:rsidR="00F21A2E" w:rsidRPr="005D578C">
      <w:pPr>
        <w:rPr>
          <w:rFonts w:cs="Times New Roman" w:eastAsia="Times New Roman"/>
          <w:szCs w:val="24"/>
        </w:rPr>
      </w:pPr>
    </w:p>
    <w:p w:rsidRDefault="00F21A2E" w:rsidP="00F21A2E" w:rsidR="00F21A2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21A2E" w:rsidP="00F21A2E" w:rsidR="00F21A2E" w:rsidRPr="005D578C">
      <w:pPr>
        <w:rPr>
          <w:rFonts w:cs="Times New Roman" w:eastAsia="Times New Roman"/>
          <w:szCs w:val="24"/>
        </w:rPr>
      </w:pPr>
    </w:p>
    <w:p w:rsidRDefault="00F21A2E" w:rsidP="00F21A2E" w:rsidR="00F21A2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FUNTANA TOURS d. o. o. Funtana, Juraja Dobrile 15, OIB </w:t>
      </w:r>
      <w:r w:rsidRPr="00F21A2E">
        <w:rPr>
          <w:rFonts w:cs="Times New Roman" w:eastAsia="Times New Roman"/>
          <w:szCs w:val="24"/>
        </w:rPr>
        <w:t>61746462780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21A2E">
        <w:rPr>
          <w:rFonts w:cs="Times New Roman" w:eastAsia="Times New Roman"/>
          <w:szCs w:val="24"/>
        </w:rPr>
        <w:t>040162677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F21A2E" w:rsidP="00F21A2E" w:rsidR="00F21A2E" w:rsidRPr="005D578C">
      <w:pPr>
        <w:rPr>
          <w:rFonts w:cs="Times New Roman" w:eastAsia="Times New Roman"/>
          <w:szCs w:val="24"/>
        </w:rPr>
      </w:pPr>
    </w:p>
    <w:p w:rsidRDefault="00F21A2E" w:rsidP="00F21A2E" w:rsidR="00F21A2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F21A2E" w:rsidP="00F21A2E" w:rsidR="00F21A2E">
      <w:pPr>
        <w:rPr>
          <w:rFonts w:cs="Times New Roman" w:eastAsia="Times New Roman"/>
          <w:szCs w:val="20"/>
        </w:rPr>
      </w:pPr>
    </w:p>
    <w:p w:rsidRDefault="00F21A2E" w:rsidP="00F21A2E" w:rsidR="00F21A2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FUNTANA TOURS d. o. o. Funtana, Juraja Dobrile 15, OIB </w:t>
      </w:r>
      <w:r w:rsidRPr="00F21A2E">
        <w:rPr>
          <w:rFonts w:cs="Times New Roman" w:eastAsia="Times New Roman"/>
          <w:szCs w:val="24"/>
        </w:rPr>
        <w:t>61746462780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21A2E">
        <w:rPr>
          <w:rFonts w:cs="Times New Roman" w:eastAsia="Times New Roman"/>
          <w:szCs w:val="24"/>
        </w:rPr>
        <w:t>040162677</w:t>
      </w:r>
      <w:r>
        <w:rPr>
          <w:rFonts w:cs="Times New Roman" w:eastAsia="Times New Roman"/>
          <w:szCs w:val="24"/>
        </w:rPr>
        <w:t>.</w:t>
      </w:r>
    </w:p>
    <w:p w:rsidRDefault="00F21A2E" w:rsidP="00F21A2E" w:rsidR="00F21A2E">
      <w:pPr>
        <w:ind w:firstLine="709"/>
        <w:rPr>
          <w:rFonts w:cs="Times New Roman" w:eastAsia="Times New Roman"/>
          <w:szCs w:val="24"/>
        </w:rPr>
      </w:pPr>
    </w:p>
    <w:p w:rsidRDefault="00F21A2E" w:rsidP="00F21A2E" w:rsidR="00F21A2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FUNTANA TOURS d. o. o. Funtana, Juraja Dobrile 15, OIB </w:t>
      </w:r>
      <w:r w:rsidRPr="00F21A2E">
        <w:rPr>
          <w:rFonts w:cs="Times New Roman" w:eastAsia="Times New Roman"/>
          <w:szCs w:val="24"/>
        </w:rPr>
        <w:t>61746462780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21A2E">
        <w:rPr>
          <w:rFonts w:cs="Times New Roman" w:eastAsia="Times New Roman"/>
          <w:szCs w:val="24"/>
        </w:rPr>
        <w:t>040162677</w:t>
      </w:r>
      <w:r>
        <w:rPr>
          <w:rFonts w:cs="Times New Roman" w:eastAsia="Times New Roman"/>
          <w:szCs w:val="24"/>
        </w:rPr>
        <w:t>.</w:t>
      </w:r>
    </w:p>
    <w:p w:rsidRDefault="00F21A2E" w:rsidP="00F21A2E" w:rsidR="00F21A2E">
      <w:pPr>
        <w:rPr>
          <w:rFonts w:cs="Times New Roman" w:eastAsia="Times New Roman"/>
          <w:szCs w:val="24"/>
        </w:rPr>
      </w:pPr>
    </w:p>
    <w:p w:rsidRDefault="00F21A2E" w:rsidP="00F21A2E" w:rsidR="00F21A2E" w:rsidRPr="005D578C">
      <w:pPr>
        <w:rPr>
          <w:rFonts w:cs="Times New Roman" w:eastAsia="Times New Roman"/>
          <w:szCs w:val="24"/>
        </w:rPr>
      </w:pPr>
    </w:p>
    <w:p w:rsidRDefault="00F21A2E" w:rsidP="00F21A2E" w:rsidR="00F21A2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21A2E" w:rsidP="00F21A2E" w:rsidR="00F21A2E">
      <w:pPr>
        <w:ind w:firstLine="708"/>
        <w:rPr>
          <w:rFonts w:cs="Times New Roman" w:eastAsia="Times New Roman"/>
          <w:szCs w:val="24"/>
        </w:rPr>
      </w:pPr>
    </w:p>
    <w:p w:rsidRDefault="00F21A2E" w:rsidP="00F21A2E" w:rsidR="00F21A2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FUNTANA TOURS d. o. o. Funtana.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St-1106/2015-3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21A2E" w:rsidP="00F21A2E" w:rsidR="00F21A2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21A2E" w:rsidP="00F21A2E" w:rsidR="00F21A2E" w:rsidRPr="005D578C">
      <w:pPr>
        <w:rPr>
          <w:rFonts w:cs="Times New Roman" w:eastAsia="Times New Roman"/>
          <w:szCs w:val="24"/>
        </w:rPr>
      </w:pPr>
    </w:p>
    <w:p w:rsidRDefault="00F21A2E" w:rsidP="00F21A2E" w:rsidR="00F21A2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21A2E" w:rsidP="00F21A2E" w:rsidR="00F21A2E">
      <w:pPr>
        <w:rPr>
          <w:rFonts w:cs="Times New Roman" w:eastAsia="Times New Roman"/>
          <w:szCs w:val="24"/>
        </w:rPr>
      </w:pPr>
    </w:p>
    <w:p w:rsidRDefault="00F21A2E" w:rsidP="00F21A2E" w:rsidR="00F21A2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21A2E" w:rsidP="00F21A2E" w:rsidR="00F21A2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F44B6C">
        <w:rPr>
          <w:rFonts w:cs="Times New Roman" w:eastAsia="Times New Roman"/>
          <w:szCs w:val="24"/>
        </w:rPr>
        <w:t>, v.r.</w:t>
      </w:r>
    </w:p>
    <w:p w:rsidRDefault="00F21A2E" w:rsidP="00F21A2E" w:rsidR="00F21A2E">
      <w:pPr>
        <w:jc w:val="left"/>
        <w:rPr>
          <w:rFonts w:cs="Times New Roman" w:eastAsia="Times New Roman"/>
          <w:szCs w:val="24"/>
        </w:rPr>
      </w:pPr>
    </w:p>
    <w:p w:rsidRDefault="00F21A2E" w:rsidP="00F21A2E" w:rsidR="00F21A2E" w:rsidRPr="005D578C">
      <w:pPr>
        <w:jc w:val="left"/>
        <w:rPr>
          <w:rFonts w:cs="Times New Roman" w:eastAsia="Times New Roman"/>
          <w:szCs w:val="24"/>
        </w:rPr>
      </w:pPr>
    </w:p>
    <w:p w:rsidRDefault="00F21A2E" w:rsidP="00F21A2E" w:rsidR="00F21A2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21A2E" w:rsidP="00F21A2E" w:rsidR="00F21A2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F21A2E" w:rsidP="00F21A2E" w:rsidR="00F21A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21A2E" w:rsidP="00F21A2E" w:rsidR="00F21A2E">
      <w:pPr>
        <w:rPr>
          <w:rFonts w:cs="Times New Roman" w:eastAsia="Times New Roman"/>
          <w:szCs w:val="24"/>
        </w:rPr>
      </w:pPr>
    </w:p>
    <w:p w:rsidRDefault="00F21A2E" w:rsidP="00F21A2E" w:rsidR="00F21A2E" w:rsidRPr="005D578C">
      <w:pPr>
        <w:rPr>
          <w:rFonts w:cs="Times New Roman" w:eastAsia="Times New Roman"/>
          <w:szCs w:val="24"/>
        </w:rPr>
      </w:pPr>
    </w:p>
    <w:p w:rsidRDefault="00F21A2E" w:rsidP="00F21A2E" w:rsidR="00F21A2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21A2E" w:rsidP="00F21A2E" w:rsidR="00F21A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21A2E" w:rsidP="00F21A2E" w:rsidR="00F21A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FUNTANA TOURS d. o. o. Funtana, Juraja Dobrile 15,</w:t>
      </w:r>
    </w:p>
    <w:p w:rsidRDefault="00F21A2E" w:rsidP="00F21A2E" w:rsidR="00F21A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E358DC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 xml:space="preserve"> ovlašten</w:t>
      </w:r>
      <w:r w:rsidR="00E358DC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 xml:space="preserve"> za zastupanje dužnika – Frank Michael, Alexander Vanjur, Njemačka, usingen, Kreuzgasse 17 i Damir Mujkić, Bosna i Hercegovina, Puračić, Devetak bb, </w:t>
      </w:r>
    </w:p>
    <w:p w:rsidRDefault="00F21A2E" w:rsidP="00F21A2E" w:rsidR="00F21A2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F21A2E" w:rsidP="00F21A2E" w:rsidR="00F21A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21A2E" w:rsidP="00F21A2E" w:rsidR="00F21A2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F21A2E" w:rsidP="00F21A2E" w:rsidR="00F21A2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21A2E" w:rsidP="00F21A2E" w:rsidR="00F21A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21A2E" w:rsidP="00F21A2E" w:rsidR="00F21A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21A2E" w:rsidP="00F21A2E" w:rsidR="00F21A2E"/>
    <w:p w:rsidRDefault="00F21A2E" w:rsidP="00F21A2E" w:rsidR="00F21A2E"/>
    <w:p w:rsidRDefault="00F21A2E" w:rsidP="00F21A2E" w:rsidR="00F21A2E"/>
    <w:p w:rsidRDefault="00F21A2E" w:rsidP="00F21A2E" w:rsidR="00F21A2E"/>
    <w:p w:rsidRDefault="00F21A2E" w:rsidP="00F21A2E" w:rsidR="00F21A2E"/>
    <w:p w:rsidRDefault="00F21A2E" w:rsidP="00F21A2E" w:rsidR="00F21A2E"/>
    <w:p w:rsidRDefault="00F21A2E" w:rsidP="00F21A2E" w:rsidR="00F21A2E"/>
    <w:p w:rsidRDefault="00F21A2E" w:rsidP="00F21A2E" w:rsidR="00F21A2E"/>
    <w:p w:rsidRDefault="00F44B6C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A2E" w:rsidP="00F21A2E" w:rsidR="00F21A2E">
      <w:r>
        <w:separator/>
      </w:r>
    </w:p>
  </w:endnote>
  <w:endnote w:id="0" w:type="continuationSeparator">
    <w:p w:rsidRDefault="00F21A2E" w:rsidP="00F21A2E" w:rsidR="00F2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A2E" w:rsidP="00F21A2E" w:rsidR="00F21A2E">
      <w:r>
        <w:separator/>
      </w:r>
    </w:p>
  </w:footnote>
  <w:footnote w:id="0" w:type="continuationSeparator">
    <w:p w:rsidRDefault="00F21A2E" w:rsidP="00F21A2E" w:rsidR="00F21A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1A2E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44B6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St-1106/2015-5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1A2E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St-1106/2015-5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6444"/>
    <w:rsid w:val="00236444"/>
    <w:rsid w:val="0075528E"/>
    <w:rsid w:val="0079403F"/>
    <w:rsid w:val="00E358DC"/>
    <w:rsid w:val="00F21A2E"/>
    <w:rsid w:val="00F4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1A2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1A2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21A2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1A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1A2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1A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1A2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B6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44B6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44B6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44B6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1A2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1A2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21A2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1A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1A2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1A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1A2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B6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44B6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44B6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44B6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FUNTANA TOURS d.o.o. FUNTANA</izvorni_sadrzaj>
    <derivirana_varijabla naziv="DomainObject.Predmet.ProtustrankaFormated_1">  FUNTANA TOURS d.o.o. FUNTANA</derivirana_varijabla>
  </DomainObject.Predmet.ProtustrankaFormated>
  <DomainObject.Predmet.ProtustrankaFormatedOIB>
    <izvorni_sadrzaj>  FUNTANA TOURS d.o.o. FUNTANA, OIB 61746462780</izvorni_sadrzaj>
    <derivirana_varijabla naziv="DomainObject.Predmet.ProtustrankaFormatedOIB_1">  FUNTANA TOURS d.o.o. FUNTANA, OIB 61746462780</derivirana_varijabla>
  </DomainObject.Predmet.ProtustrankaFormatedOIB>
  <DomainObject.Predmet.ProtustrankaFormatedWithAdress>
    <izvorni_sadrzaj> FUNTANA TOURS d.o.o. FUNTANA, Juraja Dobrile 15, 52450 Funtana</izvorni_sadrzaj>
    <derivirana_varijabla naziv="DomainObject.Predmet.ProtustrankaFormatedWithAdress_1"> FUNTANA TOURS d.o.o. FUNTANA, Juraja Dobrile 15, 52450 Funtana</derivirana_varijabla>
  </DomainObject.Predmet.ProtustrankaFormatedWithAdress>
  <DomainObject.Predmet.ProtustrankaFormatedWithAdressOIB>
    <izvorni_sadrzaj> FUNTANA TOURS d.o.o. FUNTANA, OIB 61746462780, Juraja Dobrile 15, 52450 Funtana</izvorni_sadrzaj>
    <derivirana_varijabla naziv="DomainObject.Predmet.ProtustrankaFormatedWithAdressOIB_1"> FUNTANA TOURS d.o.o. FUNTANA, OIB 61746462780, Juraja Dobrile 15, 52450 Funtana</derivirana_varijabla>
  </DomainObject.Predmet.ProtustrankaFormatedWithAdressOIB>
  <DomainObject.Predmet.ProtustrankaWithAdress>
    <izvorni_sadrzaj>FUNTANA TOURS d.o.o. FUNTANA Juraja Dobrile 15, 52450 Funtana</izvorni_sadrzaj>
    <derivirana_varijabla naziv="DomainObject.Predmet.ProtustrankaWithAdress_1">FUNTANA TOURS d.o.o. FUNTANA Juraja Dobrile 15, 52450 Funtana</derivirana_varijabla>
  </DomainObject.Predmet.ProtustrankaWithAdress>
  <DomainObject.Predmet.ProtustrankaWithAdressOIB>
    <izvorni_sadrzaj>FUNTANA TOURS d.o.o. FUNTANA, OIB 61746462780, Juraja Dobrile 15, 52450 Funtana</izvorni_sadrzaj>
    <derivirana_varijabla naziv="DomainObject.Predmet.ProtustrankaWithAdressOIB_1">FUNTANA TOURS d.o.o. FUNTANA, OIB 61746462780, Juraja Dobrile 15, 52450 Funtana</derivirana_varijabla>
  </DomainObject.Predmet.ProtustrankaWithAdressOIB>
  <DomainObject.Predmet.ProtustrankaNazivFormated>
    <izvorni_sadrzaj>FUNTANA TOURS d.o.o. FUNTANA</izvorni_sadrzaj>
    <derivirana_varijabla naziv="DomainObject.Predmet.ProtustrankaNazivFormated_1">FUNTANA TOURS d.o.o. FUNTANA</derivirana_varijabla>
  </DomainObject.Predmet.ProtustrankaNazivFormated>
  <DomainObject.Predmet.ProtustrankaNazivFormatedOIB>
    <izvorni_sadrzaj>FUNTANA TOURS d.o.o. FUNTANA, OIB 61746462780</izvorni_sadrzaj>
    <derivirana_varijabla naziv="DomainObject.Predmet.ProtustrankaNazivFormatedOIB_1">FUNTANA TOURS d.o.o. FUNTANA, OIB 61746462780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11143.34</izvorni_sadrzaj>
    <derivirana_varijabla naziv="DomainObject.Predmet.TrenutnaVrijednost_1">11143.34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FUNTANA TOURS d.o.o. FUNTANA</item>
    </izvorni_sadrzaj>
    <derivirana_varijabla naziv="DomainObject.Predmet.ProtuStrankaListFormated_1">
      <item>FUNTANA TOURS d.o.o. FUNTANA</item>
    </derivirana_varijabla>
  </DomainObject.Predmet.ProtuStrankaListFormated>
  <DomainObject.Predmet.ProtuStrankaListFormatedOIB>
    <izvorni_sadrzaj>
      <item>FUNTANA TOURS d.o.o. FUNTANA, OIB 61746462780</item>
    </izvorni_sadrzaj>
    <derivirana_varijabla naziv="DomainObject.Predmet.ProtuStrankaListFormatedOIB_1">
      <item>FUNTANA TOURS d.o.o. FUNTANA, OIB 61746462780</item>
    </derivirana_varijabla>
  </DomainObject.Predmet.ProtuStrankaListFormatedOIB>
  <DomainObject.Predmet.ProtuStrankaListFormatedWithAdress>
    <izvorni_sadrzaj>
      <item>FUNTANA TOURS d.o.o. FUNTANA, Juraja Dobrile 15, 52450 Funtana</item>
    </izvorni_sadrzaj>
    <derivirana_varijabla naziv="DomainObject.Predmet.ProtuStrankaListFormatedWithAdress_1">
      <item>FUNTANA TOURS d.o.o. FUNTANA, Juraja Dobrile 15, 52450 Funtana</item>
    </derivirana_varijabla>
  </DomainObject.Predmet.ProtuStrankaListFormatedWithAdress>
  <DomainObject.Predmet.ProtuStrankaListFormatedWithAdressOIB>
    <izvorni_sadrzaj>
      <item>FUNTANA TOURS d.o.o. FUNTANA, OIB 61746462780, Juraja Dobrile 15, 52450 Funtana</item>
    </izvorni_sadrzaj>
    <derivirana_varijabla naziv="DomainObject.Predmet.ProtuStrankaListFormatedWithAdressOIB_1">
      <item>FUNTANA TOURS d.o.o. FUNTANA, OIB 61746462780, Juraja Dobrile 15, 52450 Funtana</item>
    </derivirana_varijabla>
  </DomainObject.Predmet.ProtuStrankaListFormatedWithAdressOIB>
  <DomainObject.Predmet.ProtuStrankaListNazivFormated>
    <izvorni_sadrzaj>
      <item>FUNTANA TOURS d.o.o. FUNTANA</item>
    </izvorni_sadrzaj>
    <derivirana_varijabla naziv="DomainObject.Predmet.ProtuStrankaListNazivFormated_1">
      <item>FUNTANA TOURS d.o.o. FUNTANA</item>
    </derivirana_varijabla>
  </DomainObject.Predmet.ProtuStrankaListNazivFormated>
  <DomainObject.Predmet.ProtuStrankaListNazivFormatedOIB>
    <izvorni_sadrzaj>
      <item>FUNTANA TOURS d.o.o. FUNTANA, OIB 61746462780</item>
    </izvorni_sadrzaj>
    <derivirana_varijabla naziv="DomainObject.Predmet.ProtuStrankaListNazivFormatedOIB_1">
      <item>FUNTANA TOURS d.o.o. FUNTANA, OIB 61746462780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FUNTANA TOURS d.o.o. FUNTANA</izvorni_sadrzaj>
    <derivirana_varijabla naziv="DomainObject.Predmet.ProtustrankaIDrugi_1">FUNTANA TOURS d.o.o. FUNTANA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FUNTANA TOURS d.o.o. FUNTANA, OIB 61746462780, Juraja Dobrile 15, 52450 Funtana</izvorni_sadrzaj>
    <derivirana_varijabla naziv="DomainObject.Predmet.ProtustrankaIDrugiAdressOIB_1">FUNTANA TOURS d.o.o. FUNTANA, OIB 61746462780, Juraja Dobrile 15,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FUNTANA TOURS d.o.o. FUNTANA</item>
    </izvorni_sadrzaj>
    <derivirana_varijabla naziv="DomainObject.Predmet.SudioniciListNaziv_1">
      <item>FINANCIJSKA AGENCIJA, RC RIJEKA, PODRUŽNICA PULA, PULA</item>
      <item>FUNTANA TOURS d.o.o. FUNTANA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FUNTANA TOURS d.o.o. FUNTANA, OIB 61746462780, Juraja Dobrile 15,52450 Funtana</item>
    </izvorni_sadrzaj>
    <derivirana_varijabla naziv="DomainObject.Predmet.SudioniciListAdressOIB_1">
      <item>FINANCIJSKA AGENCIJA, RC RIJEKA, PODRUŽNICA PULA, PULA, OIB 85821130368, Ulica grada Vukovara 70,Zagreb</item>
      <item>FUNTANA TOURS d.o.o. FUNTANA, OIB 61746462780, Juraja Dobrile 15,52450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61746462780</item>
    </izvorni_sadrzaj>
    <derivirana_varijabla naziv="DomainObject.Predmet.SudioniciListNazivOIB_1">
      <item>, OIB 85821130368</item>
      <item>, OIB 61746462780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3155</properties:Characters>
  <properties:Lines>86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2016-03-23T09:11:00Z</dcterms:created>
  <dc:creator>Mihaela Kaligari</dc:creator>
  <dc:description/>
  <cp:keywords/>
  <cp:lastModifiedBy>Sanja Prodan</cp:lastModifiedBy>
  <cp:lastPrinted>2016-03-29T06:27:00Z</cp:lastPrinted>
  <dcterms:modified xmlns:xsi="http://www.w3.org/2001/XMLSchema-instance" xsi:type="dcterms:W3CDTF">2016-03-29T06:27:00Z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