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68364" w14:paraId="ab68364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proofErr w:type="spellStart"/>
      <w:r w:rsidRPr="00642867">
        <w:rPr>
          <w:b/>
          <w:sz w:val="22"/>
          <w:szCs w:val="22"/>
        </w:rPr>
        <w:t>Posl</w:t>
      </w:r>
      <w:proofErr w:type="spellEnd"/>
      <w:r w:rsidRPr="00642867">
        <w:rPr>
          <w:b/>
          <w:sz w:val="22"/>
          <w:szCs w:val="22"/>
        </w:rPr>
        <w:t xml:space="preserve">. br. </w:t>
      </w:r>
      <w:r w:rsidR="007B37D9" w:rsidRPr="00642867">
        <w:rPr>
          <w:b/>
          <w:sz w:val="22"/>
          <w:szCs w:val="22"/>
        </w:rPr>
        <w:t xml:space="preserve">8 </w:t>
      </w:r>
      <w:r w:rsidRPr="00642867">
        <w:rPr>
          <w:b/>
          <w:sz w:val="22"/>
          <w:szCs w:val="22"/>
        </w:rPr>
        <w:t>St</w:t>
      </w:r>
      <w:r w:rsidR="005145C5">
        <w:rPr>
          <w:b/>
          <w:sz w:val="22"/>
          <w:szCs w:val="22"/>
        </w:rPr>
        <w:t>-</w:t>
      </w:r>
      <w:r w:rsidR="00CA30D4">
        <w:rPr>
          <w:b/>
          <w:sz w:val="22"/>
          <w:szCs w:val="22"/>
        </w:rPr>
        <w:t>721</w:t>
      </w:r>
      <w:r w:rsidR="00194F8A">
        <w:rPr>
          <w:b/>
          <w:sz w:val="22"/>
          <w:szCs w:val="22"/>
        </w:rPr>
        <w:t>/2017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CA30D4" w:rsid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 xml:space="preserve">etniku </w:t>
      </w:r>
      <w:proofErr w:type="spellStart"/>
      <w:r w:rsidR="00901BFB" w:rsidRPr="00352686">
        <w:rPr>
          <w:sz w:val="22"/>
          <w:szCs w:val="22"/>
        </w:rPr>
        <w:t>Petroneli</w:t>
      </w:r>
      <w:proofErr w:type="spellEnd"/>
      <w:r w:rsidR="00901BFB" w:rsidRPr="00352686">
        <w:rPr>
          <w:sz w:val="22"/>
          <w:szCs w:val="22"/>
        </w:rPr>
        <w:t xml:space="preserve"> </w:t>
      </w:r>
      <w:proofErr w:type="spellStart"/>
      <w:r w:rsidR="00901BFB" w:rsidRPr="00352686">
        <w:rPr>
          <w:sz w:val="22"/>
          <w:szCs w:val="22"/>
        </w:rPr>
        <w:t>Jakobušić</w:t>
      </w:r>
      <w:proofErr w:type="spellEnd"/>
      <w:r w:rsidR="00901BFB" w:rsidRPr="00352686">
        <w:rPr>
          <w:sz w:val="22"/>
          <w:szCs w:val="22"/>
        </w:rPr>
        <w:t>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5145C5">
        <w:rPr>
          <w:sz w:val="22"/>
          <w:szCs w:val="22"/>
        </w:rPr>
        <w:t xml:space="preserve"> </w:t>
      </w:r>
      <w:r w:rsidR="00CA30D4">
        <w:rPr>
          <w:sz w:val="22"/>
          <w:szCs w:val="22"/>
        </w:rPr>
        <w:t xml:space="preserve">TURIZAM VIKONA j.d.o.o., Vela Luka, Obala 3 br.6., OIB: 14835784216, </w:t>
      </w:r>
      <w:r w:rsidR="00EB6221">
        <w:rPr>
          <w:sz w:val="22"/>
          <w:szCs w:val="22"/>
        </w:rPr>
        <w:t>d</w:t>
      </w:r>
      <w:r w:rsidR="00471E21">
        <w:rPr>
          <w:sz w:val="22"/>
          <w:szCs w:val="22"/>
        </w:rPr>
        <w:t>ana</w:t>
      </w:r>
      <w:r w:rsidR="006A704B">
        <w:rPr>
          <w:sz w:val="22"/>
          <w:szCs w:val="22"/>
        </w:rPr>
        <w:t xml:space="preserve"> </w:t>
      </w:r>
      <w:r w:rsidR="007B5CD4">
        <w:rPr>
          <w:sz w:val="22"/>
          <w:szCs w:val="22"/>
        </w:rPr>
        <w:t>22</w:t>
      </w:r>
      <w:r w:rsidR="00CA30D4">
        <w:rPr>
          <w:sz w:val="22"/>
          <w:szCs w:val="22"/>
        </w:rPr>
        <w:t xml:space="preserve">. kolovoza </w:t>
      </w:r>
      <w:r w:rsidR="00F80C0D">
        <w:rPr>
          <w:sz w:val="22"/>
          <w:szCs w:val="22"/>
        </w:rPr>
        <w:t>2017.</w:t>
      </w:r>
      <w:r w:rsidR="001F2E5F">
        <w:rPr>
          <w:sz w:val="22"/>
          <w:szCs w:val="22"/>
        </w:rPr>
        <w:t xml:space="preserve"> </w:t>
      </w:r>
      <w:r w:rsidR="00901BFB" w:rsidRPr="00352686">
        <w:rPr>
          <w:sz w:val="22"/>
          <w:szCs w:val="22"/>
        </w:rPr>
        <w:t xml:space="preserve">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1079" w:rsidP="00352686" w:rsidR="00351079">
      <w:pPr>
        <w:jc w:val="center"/>
        <w:rPr>
          <w:b/>
          <w:sz w:val="22"/>
          <w:szCs w:val="22"/>
        </w:rPr>
      </w:pP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CA30D4" w:rsidRPr="00CA30D4">
        <w:rPr>
          <w:sz w:val="22"/>
          <w:szCs w:val="22"/>
        </w:rPr>
        <w:t xml:space="preserve"> </w:t>
      </w:r>
      <w:r w:rsidR="00CA30D4">
        <w:rPr>
          <w:sz w:val="22"/>
          <w:szCs w:val="22"/>
        </w:rPr>
        <w:t xml:space="preserve">TURIZAM VIKONA j.d.o.o., Vela Luka, Obala 3 br.6., OIB: 14835784216, </w:t>
      </w:r>
      <w:r w:rsidR="00351079" w:rsidRPr="00351079">
        <w:rPr>
          <w:sz w:val="22"/>
          <w:szCs w:val="22"/>
        </w:rPr>
        <w:t xml:space="preserve"> </w:t>
      </w:r>
      <w:r w:rsidR="00F55C63">
        <w:rPr>
          <w:sz w:val="22"/>
          <w:szCs w:val="22"/>
        </w:rPr>
        <w:t xml:space="preserve">da </w:t>
      </w:r>
      <w:r w:rsidR="009A6961">
        <w:rPr>
          <w:sz w:val="22"/>
          <w:szCs w:val="22"/>
        </w:rPr>
        <w:t xml:space="preserve">u </w:t>
      </w:r>
      <w:r w:rsidR="008D33F7" w:rsidRPr="00D661BE">
        <w:rPr>
          <w:sz w:val="22"/>
          <w:szCs w:val="22"/>
        </w:rPr>
        <w:t>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CA30D4" w:rsidRPr="00CA30D4">
        <w:rPr>
          <w:sz w:val="22"/>
          <w:szCs w:val="22"/>
        </w:rPr>
        <w:t xml:space="preserve"> </w:t>
      </w:r>
      <w:r w:rsidR="00CA30D4">
        <w:rPr>
          <w:sz w:val="22"/>
          <w:szCs w:val="22"/>
        </w:rPr>
        <w:t xml:space="preserve">TURIZAM VIKONA j.d.o.o., Vela Luka, Obala 3 br.6., OIB: 14835784216, </w:t>
      </w:r>
      <w:r w:rsidR="00351079" w:rsidRPr="00351079">
        <w:rPr>
          <w:sz w:val="22"/>
          <w:szCs w:val="22"/>
        </w:rPr>
        <w:t xml:space="preserve"> </w:t>
      </w:r>
      <w:r w:rsidR="00351079">
        <w:rPr>
          <w:sz w:val="22"/>
          <w:szCs w:val="22"/>
        </w:rPr>
        <w:t>da</w:t>
      </w:r>
      <w:r w:rsidR="00B91AEB" w:rsidRPr="00B91AEB">
        <w:rPr>
          <w:sz w:val="22"/>
          <w:szCs w:val="22"/>
        </w:rPr>
        <w:t xml:space="preserve">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</w:t>
      </w:r>
      <w:proofErr w:type="spellStart"/>
      <w:r w:rsidR="00880078" w:rsidRPr="00D661BE">
        <w:rPr>
          <w:sz w:val="22"/>
          <w:szCs w:val="22"/>
        </w:rPr>
        <w:t>četrdesetpet</w:t>
      </w:r>
      <w:proofErr w:type="spellEnd"/>
      <w:r w:rsidR="00880078" w:rsidRPr="00D661BE">
        <w:rPr>
          <w:sz w:val="22"/>
          <w:szCs w:val="22"/>
        </w:rPr>
        <w:t xml:space="preserve"> (45) dana od dana objave ovog oglasa </w:t>
      </w:r>
      <w:r w:rsidR="009A1BBD">
        <w:rPr>
          <w:sz w:val="22"/>
          <w:szCs w:val="22"/>
        </w:rPr>
        <w:t>predlože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351079" w:rsidP="00F07CF7" w:rsidR="00880078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Dužnik</w:t>
      </w:r>
      <w:r w:rsidR="00233391">
        <w:rPr>
          <w:sz w:val="22"/>
          <w:szCs w:val="22"/>
        </w:rPr>
        <w:t xml:space="preserve"> na dan</w:t>
      </w:r>
      <w:r w:rsidR="00CA30D4">
        <w:rPr>
          <w:sz w:val="22"/>
          <w:szCs w:val="22"/>
        </w:rPr>
        <w:t xml:space="preserve"> 04. srpnja </w:t>
      </w:r>
      <w:r>
        <w:rPr>
          <w:sz w:val="22"/>
          <w:szCs w:val="22"/>
        </w:rPr>
        <w:t xml:space="preserve"> </w:t>
      </w:r>
      <w:r w:rsidR="00233391">
        <w:rPr>
          <w:sz w:val="22"/>
          <w:szCs w:val="22"/>
        </w:rPr>
        <w:t>2017. godine u</w:t>
      </w:r>
      <w:r w:rsidR="00CF6F5F" w:rsidRPr="00D661BE">
        <w:rPr>
          <w:sz w:val="22"/>
          <w:szCs w:val="22"/>
        </w:rPr>
        <w:t xml:space="preserve"> Očevidniku redoslijeda osnova za plaćanje ima evidentirane neizvršene osnove  za </w:t>
      </w:r>
      <w:r w:rsidR="00C24379" w:rsidRPr="00D661BE">
        <w:rPr>
          <w:sz w:val="22"/>
          <w:szCs w:val="22"/>
        </w:rPr>
        <w:t>plaćanje</w:t>
      </w:r>
      <w:r w:rsidR="00C24379">
        <w:rPr>
          <w:sz w:val="22"/>
          <w:szCs w:val="22"/>
        </w:rPr>
        <w:t xml:space="preserve"> u neprekinutom razdoblju od 120 </w:t>
      </w:r>
      <w:r w:rsidR="00CF6F5F" w:rsidRPr="00D661BE">
        <w:rPr>
          <w:sz w:val="22"/>
          <w:szCs w:val="22"/>
        </w:rPr>
        <w:t xml:space="preserve">u ukupnom iznosu </w:t>
      </w:r>
      <w:r w:rsidR="00F55AB9">
        <w:rPr>
          <w:sz w:val="22"/>
          <w:szCs w:val="22"/>
        </w:rPr>
        <w:t xml:space="preserve">od </w:t>
      </w:r>
      <w:r w:rsidR="00CA30D4">
        <w:rPr>
          <w:sz w:val="22"/>
          <w:szCs w:val="22"/>
        </w:rPr>
        <w:t xml:space="preserve">83.098,06 </w:t>
      </w:r>
      <w:r w:rsidR="00F55C63">
        <w:rPr>
          <w:sz w:val="22"/>
          <w:szCs w:val="22"/>
        </w:rPr>
        <w:t>kuna.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A6E62" w:rsidR="006A704B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F55C63" w:rsidP="00CA6E62" w:rsidR="00F55C63" w:rsidRPr="00CA6E62">
      <w:pPr>
        <w:ind w:left="720"/>
        <w:jc w:val="both"/>
        <w:rPr>
          <w:sz w:val="22"/>
          <w:szCs w:val="22"/>
        </w:rPr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>Dubrovnik,</w:t>
      </w:r>
      <w:r w:rsidR="00F80C0D">
        <w:rPr>
          <w:b/>
        </w:rPr>
        <w:t xml:space="preserve"> </w:t>
      </w:r>
      <w:r w:rsidR="007B5CD4">
        <w:rPr>
          <w:b/>
        </w:rPr>
        <w:t>22</w:t>
      </w:r>
      <w:bookmarkStart w:name="_GoBack" w:id="0"/>
      <w:bookmarkEnd w:id="0"/>
      <w:r w:rsidR="00CA30D4">
        <w:rPr>
          <w:b/>
        </w:rPr>
        <w:t xml:space="preserve">. kolovoza </w:t>
      </w:r>
      <w:r w:rsidR="00F80C0D">
        <w:rPr>
          <w:b/>
        </w:rPr>
        <w:t>2017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CA6E62" w:rsidP="00837E71" w:rsidR="00466230" w:rsidRPr="006A704B">
      <w:pPr>
        <w:jc w:val="both"/>
        <w:rPr>
          <w:b/>
        </w:rPr>
      </w:pPr>
      <w:r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 xml:space="preserve">Petronela </w:t>
      </w:r>
      <w:proofErr w:type="spellStart"/>
      <w:r w:rsidR="00CF6F5F" w:rsidRPr="006A704B">
        <w:rPr>
          <w:b/>
        </w:rPr>
        <w:t>Jakobušić</w:t>
      </w:r>
      <w:proofErr w:type="spellEnd"/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55F4" w:rsidP="006A704B" w:rsidR="001955F4">
      <w:r>
        <w:separator/>
      </w:r>
    </w:p>
  </w:endnote>
  <w:endnote w:id="0" w:type="continuationSeparator">
    <w:p w:rsidRDefault="001955F4" w:rsidP="006A704B" w:rsidR="00195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55F4" w:rsidP="006A704B" w:rsidR="001955F4">
      <w:r>
        <w:separator/>
      </w:r>
    </w:p>
  </w:footnote>
  <w:footnote w:id="0" w:type="continuationSeparator">
    <w:p w:rsidRDefault="001955F4" w:rsidP="006A704B" w:rsidR="001955F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844A2"/>
    <w:rsid w:val="000A2583"/>
    <w:rsid w:val="000A42C5"/>
    <w:rsid w:val="00111F1F"/>
    <w:rsid w:val="00131542"/>
    <w:rsid w:val="001754E6"/>
    <w:rsid w:val="0019435B"/>
    <w:rsid w:val="00194F8A"/>
    <w:rsid w:val="001955F4"/>
    <w:rsid w:val="001C1D84"/>
    <w:rsid w:val="001D154C"/>
    <w:rsid w:val="001E4A9A"/>
    <w:rsid w:val="001E5487"/>
    <w:rsid w:val="001E59CC"/>
    <w:rsid w:val="001F2E5F"/>
    <w:rsid w:val="002171D4"/>
    <w:rsid w:val="00225528"/>
    <w:rsid w:val="00233391"/>
    <w:rsid w:val="00266F64"/>
    <w:rsid w:val="00281EA2"/>
    <w:rsid w:val="00285897"/>
    <w:rsid w:val="00297AD6"/>
    <w:rsid w:val="002C15A0"/>
    <w:rsid w:val="002C2E9A"/>
    <w:rsid w:val="002D1C7B"/>
    <w:rsid w:val="0030264D"/>
    <w:rsid w:val="00321B8A"/>
    <w:rsid w:val="0034406E"/>
    <w:rsid w:val="00351079"/>
    <w:rsid w:val="00352686"/>
    <w:rsid w:val="0035600B"/>
    <w:rsid w:val="00365894"/>
    <w:rsid w:val="0037729F"/>
    <w:rsid w:val="00387F8E"/>
    <w:rsid w:val="003E77A3"/>
    <w:rsid w:val="004129D9"/>
    <w:rsid w:val="00417D45"/>
    <w:rsid w:val="00424BB4"/>
    <w:rsid w:val="00427FAF"/>
    <w:rsid w:val="0045387D"/>
    <w:rsid w:val="00460D04"/>
    <w:rsid w:val="00466230"/>
    <w:rsid w:val="00470C32"/>
    <w:rsid w:val="00471E21"/>
    <w:rsid w:val="00476F0B"/>
    <w:rsid w:val="00486002"/>
    <w:rsid w:val="004A4800"/>
    <w:rsid w:val="004D0FA8"/>
    <w:rsid w:val="00507411"/>
    <w:rsid w:val="005145C5"/>
    <w:rsid w:val="00545517"/>
    <w:rsid w:val="00564E20"/>
    <w:rsid w:val="0059710E"/>
    <w:rsid w:val="005C3CC8"/>
    <w:rsid w:val="005C4D66"/>
    <w:rsid w:val="005E60F4"/>
    <w:rsid w:val="005F4C0E"/>
    <w:rsid w:val="006046E7"/>
    <w:rsid w:val="006373AA"/>
    <w:rsid w:val="00642867"/>
    <w:rsid w:val="006A704B"/>
    <w:rsid w:val="006B59F5"/>
    <w:rsid w:val="006F47F2"/>
    <w:rsid w:val="00700B56"/>
    <w:rsid w:val="0070382E"/>
    <w:rsid w:val="00706F7F"/>
    <w:rsid w:val="00743AE1"/>
    <w:rsid w:val="00743E13"/>
    <w:rsid w:val="0078675A"/>
    <w:rsid w:val="007A58D8"/>
    <w:rsid w:val="007B37D9"/>
    <w:rsid w:val="007B5CD4"/>
    <w:rsid w:val="007C0B13"/>
    <w:rsid w:val="007C1E2D"/>
    <w:rsid w:val="007E0C63"/>
    <w:rsid w:val="007E7483"/>
    <w:rsid w:val="00816C6B"/>
    <w:rsid w:val="00837E71"/>
    <w:rsid w:val="00864CCF"/>
    <w:rsid w:val="00877167"/>
    <w:rsid w:val="00880078"/>
    <w:rsid w:val="008954A7"/>
    <w:rsid w:val="008D33F7"/>
    <w:rsid w:val="008D3D90"/>
    <w:rsid w:val="008F65FC"/>
    <w:rsid w:val="00901BFB"/>
    <w:rsid w:val="00912446"/>
    <w:rsid w:val="00913DCC"/>
    <w:rsid w:val="00914163"/>
    <w:rsid w:val="00916878"/>
    <w:rsid w:val="00932CAE"/>
    <w:rsid w:val="00942D0D"/>
    <w:rsid w:val="00955615"/>
    <w:rsid w:val="00964E1A"/>
    <w:rsid w:val="009A1BBD"/>
    <w:rsid w:val="009A1C7B"/>
    <w:rsid w:val="009A6961"/>
    <w:rsid w:val="009B7177"/>
    <w:rsid w:val="009B79F6"/>
    <w:rsid w:val="009D1100"/>
    <w:rsid w:val="009E232A"/>
    <w:rsid w:val="00A022DC"/>
    <w:rsid w:val="00A6088F"/>
    <w:rsid w:val="00A77779"/>
    <w:rsid w:val="00A77881"/>
    <w:rsid w:val="00A82281"/>
    <w:rsid w:val="00AA5845"/>
    <w:rsid w:val="00AD367A"/>
    <w:rsid w:val="00AF10F1"/>
    <w:rsid w:val="00B0186C"/>
    <w:rsid w:val="00B06FDB"/>
    <w:rsid w:val="00B24829"/>
    <w:rsid w:val="00B265C3"/>
    <w:rsid w:val="00B26B6C"/>
    <w:rsid w:val="00B53841"/>
    <w:rsid w:val="00B67384"/>
    <w:rsid w:val="00B86F42"/>
    <w:rsid w:val="00B91AEB"/>
    <w:rsid w:val="00BC4F1E"/>
    <w:rsid w:val="00BC7346"/>
    <w:rsid w:val="00BE7884"/>
    <w:rsid w:val="00BF489A"/>
    <w:rsid w:val="00C24379"/>
    <w:rsid w:val="00C32118"/>
    <w:rsid w:val="00C529E7"/>
    <w:rsid w:val="00C5687A"/>
    <w:rsid w:val="00C60038"/>
    <w:rsid w:val="00C6226F"/>
    <w:rsid w:val="00C763A9"/>
    <w:rsid w:val="00C76928"/>
    <w:rsid w:val="00C93238"/>
    <w:rsid w:val="00CA30D4"/>
    <w:rsid w:val="00CA6E62"/>
    <w:rsid w:val="00CB505C"/>
    <w:rsid w:val="00CB7BD9"/>
    <w:rsid w:val="00CE45A8"/>
    <w:rsid w:val="00CF6F5F"/>
    <w:rsid w:val="00D00518"/>
    <w:rsid w:val="00D10E34"/>
    <w:rsid w:val="00D13CB9"/>
    <w:rsid w:val="00D15279"/>
    <w:rsid w:val="00D1532E"/>
    <w:rsid w:val="00D24FE1"/>
    <w:rsid w:val="00D3164A"/>
    <w:rsid w:val="00D4364A"/>
    <w:rsid w:val="00D55F5A"/>
    <w:rsid w:val="00D661BE"/>
    <w:rsid w:val="00D70ECC"/>
    <w:rsid w:val="00D7744F"/>
    <w:rsid w:val="00D81DA6"/>
    <w:rsid w:val="00E056B1"/>
    <w:rsid w:val="00E243A9"/>
    <w:rsid w:val="00E26F6E"/>
    <w:rsid w:val="00E4734F"/>
    <w:rsid w:val="00E53282"/>
    <w:rsid w:val="00E61931"/>
    <w:rsid w:val="00E74F6E"/>
    <w:rsid w:val="00E95EBD"/>
    <w:rsid w:val="00EA009F"/>
    <w:rsid w:val="00EA22D9"/>
    <w:rsid w:val="00EA49F7"/>
    <w:rsid w:val="00EB6221"/>
    <w:rsid w:val="00EC44C6"/>
    <w:rsid w:val="00ED3C49"/>
    <w:rsid w:val="00EE5DD9"/>
    <w:rsid w:val="00EE6840"/>
    <w:rsid w:val="00F07CF7"/>
    <w:rsid w:val="00F13AC1"/>
    <w:rsid w:val="00F27DA4"/>
    <w:rsid w:val="00F32AEB"/>
    <w:rsid w:val="00F337F6"/>
    <w:rsid w:val="00F4275B"/>
    <w:rsid w:val="00F43A08"/>
    <w:rsid w:val="00F55AB9"/>
    <w:rsid w:val="00F55C63"/>
    <w:rsid w:val="00F6309B"/>
    <w:rsid w:val="00F641EB"/>
    <w:rsid w:val="00F80C0D"/>
    <w:rsid w:val="00F83303"/>
    <w:rsid w:val="00F943E0"/>
    <w:rsid w:val="00F96FB9"/>
    <w:rsid w:val="00FA3F74"/>
    <w:rsid w:val="00FE3361"/>
    <w:rsid w:val="00FF1571"/>
    <w:rsid w:val="00FF3855"/>
    <w:rsid w:val="00FF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5455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45517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5517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5517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5517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5455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45517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5517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551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551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St-721/2017-5</izvorni_sadrzaj>
    <derivirana_varijabla naziv="DomainObject.Oznaka_1">St-721/2017-5</derivirana_varijabla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St-721/2017</izvorni_sadrzaj>
    <derivirana_varijabla naziv="DomainObject.Predmet.OznakaBroj_1">St-721/2017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TURIZAM VIKONA jednostavno društvo s ograničenom odgovornošću za trgovinu i ugostiteljstvo</izvorni_sadrzaj>
    <derivirana_varijabla naziv="DomainObject.Predmet.ProtustrankaFormated_1">  TURIZAM VIKONA jednostavno društvo s ograničenom odgovornošću za trgovinu i ugostiteljstvo</derivirana_varijabla>
  </DomainObject.Predmet.ProtustrankaFormated>
  <DomainObject.Predmet.ProtustrankaFormatedOIB>
    <izvorni_sadrzaj>  TURIZAM VIKONA jednostavno društvo s ograničenom odgovornošću za trgovinu i ugostiteljstvo, OIB 14835784216</izvorni_sadrzaj>
    <derivirana_varijabla naziv="DomainObject.Predmet.ProtustrankaFormatedOIB_1">  TURIZAM VIKONA jednostavno društvo s ograničenom odgovornošću za trgovinu i ugostiteljstvo, OIB 14835784216</derivirana_varijabla>
  </DomainObject.Predmet.ProtustrankaFormatedOIB>
  <DomainObject.Predmet.ProtustrankaFormatedWithAdress>
    <izvorni_sadrzaj> TURIZAM VIKONA jednostavno društvo s ograničenom odgovornošću za trgovinu i ugostiteljstvo, Obala 3 br. 6, 20270 Vela Luka</izvorni_sadrzaj>
    <derivirana_varijabla naziv="DomainObject.Predmet.ProtustrankaFormatedWithAdress_1"> TURIZAM VIKONA jednostavno društvo s ograničenom odgovornošću za trgovinu i ugostiteljstvo, Obala 3 br. 6, 20270 Vela Luka</derivirana_varijabla>
  </DomainObject.Predmet.ProtustrankaFormatedWithAdress>
  <DomainObject.Predmet.ProtustrankaFormatedWithAdressOIB>
    <izvorni_sadrzaj> TURIZAM VIKONA jednostavno društvo s ograničenom odgovornošću za trgovinu i ugostiteljstvo, OIB 14835784216, Obala 3 br. 6, 20270 Vela Luka</izvorni_sadrzaj>
    <derivirana_varijabla naziv="DomainObject.Predmet.ProtustrankaFormatedWithAdressOIB_1"> TURIZAM VIKONA jednostavno društvo s ograničenom odgovornošću za trgovinu i ugostiteljstvo, OIB 14835784216, Obala 3 br. 6, 20270 Vela Luka</derivirana_varijabla>
  </DomainObject.Predmet.ProtustrankaFormatedWithAdressOIB>
  <DomainObject.Predmet.ProtustrankaWithAdress>
    <izvorni_sadrzaj>TURIZAM VIKONA jednostavno društvo s ograničenom odgovornošću za trgovinu i ugostiteljstvo Obala 3 br. 6, 20270 Vela Luka</izvorni_sadrzaj>
    <derivirana_varijabla naziv="DomainObject.Predmet.ProtustrankaWithAdress_1">TURIZAM VIKONA jednostavno društvo s ograničenom odgovornošću za trgovinu i ugostiteljstvo Obala 3 br. 6, 20270 Vela Luka</derivirana_varijabla>
  </DomainObject.Predmet.ProtustrankaWithAdress>
  <DomainObject.Predmet.ProtustrankaWithAdressOIB>
    <izvorni_sadrzaj>TURIZAM VIKONA jednostavno društvo s ograničenom odgovornošću za trgovinu i ugostiteljstvo, OIB 14835784216, Obala 3 br. 6, 20270 Vela Luka</izvorni_sadrzaj>
    <derivirana_varijabla naziv="DomainObject.Predmet.ProtustrankaWithAdressOIB_1">TURIZAM VIKONA jednostavno društvo s ograničenom odgovornošću za trgovinu i ugostiteljstvo, OIB 14835784216, Obala 3 br. 6, 20270 Vela Luka</derivirana_varijabla>
  </DomainObject.Predmet.ProtustrankaWithAdressOIB>
  <DomainObject.Predmet.ProtustrankaNazivFormated>
    <izvorni_sadrzaj>TURIZAM VIKONA jednostavno društvo s ograničenom odgovornošću za trgovinu i ugostiteljstvo</izvorni_sadrzaj>
    <derivirana_varijabla naziv="DomainObject.Predmet.ProtustrankaNazivFormated_1">TURIZAM VIKONA jednostavno društvo s ograničenom odgovornošću za trgovinu i ugostiteljstvo</derivirana_varijabla>
  </DomainObject.Predmet.ProtustrankaNazivFormated>
  <DomainObject.Predmet.ProtustrankaNazivFormatedOIB>
    <izvorni_sadrzaj>TURIZAM VIKONA jednostavno društvo s ograničenom odgovornošću za trgovinu i ugostiteljstvo, OIB 14835784216</izvorni_sadrzaj>
    <derivirana_varijabla naziv="DomainObject.Predmet.ProtustrankaNazivFormatedOIB_1">TURIZAM VIKONA jednostavno društvo s ograničenom odgovornošću za trgovinu i ugostiteljstvo, OIB 14835784216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83098.06</izvorni_sadrzaj>
    <derivirana_varijabla naziv="DomainObject.Predmet.TrenutnaVrijednost_1">83098.06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TURIZAM VIKONA jednostavno društvo s ograničenom odgovornošću za trgovinu i ugostiteljstvo</item>
    </izvorni_sadrzaj>
    <derivirana_varijabla naziv="DomainObject.Predmet.ProtuStrankaListFormated_1">
      <item>TURIZAM VIKONA jednostavno društvo s ograničenom odgovornošću za trgovinu i ugostiteljstvo</item>
    </derivirana_varijabla>
  </DomainObject.Predmet.ProtuStrankaListFormated>
  <DomainObject.Predmet.ProtuStrankaListFormatedOIB>
    <izvorni_sadrzaj>
      <item>TURIZAM VIKONA jednostavno društvo s ograničenom odgovornošću za trgovinu i ugostiteljstvo, OIB 14835784216</item>
    </izvorni_sadrzaj>
    <derivirana_varijabla naziv="DomainObject.Predmet.ProtuStrankaListFormatedOIB_1">
      <item>TURIZAM VIKONA jednostavno društvo s ograničenom odgovornošću za trgovinu i ugostiteljstvo, OIB 14835784216</item>
    </derivirana_varijabla>
  </DomainObject.Predmet.ProtuStrankaListFormatedOIB>
  <DomainObject.Predmet.ProtuStrankaListFormatedWithAdress>
    <izvorni_sadrzaj>
      <item>TURIZAM VIKONA jednostavno društvo s ograničenom odgovornošću za trgovinu i ugostiteljstvo, Obala 3 br. 6, 20270 Vela Luka</item>
    </izvorni_sadrzaj>
    <derivirana_varijabla naziv="DomainObject.Predmet.ProtuStrankaListFormatedWithAdress_1">
      <item>TURIZAM VIKONA jednostavno društvo s ograničenom odgovornošću za trgovinu i ugostiteljstvo, Obala 3 br. 6, 20270 Vela Luka</item>
    </derivirana_varijabla>
  </DomainObject.Predmet.ProtuStrankaListFormatedWithAdress>
  <DomainObject.Predmet.ProtuStrankaListFormatedWithAdressOIB>
    <izvorni_sadrzaj>
      <item>TURIZAM VIKONA jednostavno društvo s ograničenom odgovornošću za trgovinu i ugostiteljstvo, OIB 14835784216, Obala 3 br. 6, 20270 Vela Luka</item>
    </izvorni_sadrzaj>
    <derivirana_varijabla naziv="DomainObject.Predmet.ProtuStrankaListFormatedWithAdressOIB_1">
      <item>TURIZAM VIKONA jednostavno društvo s ograničenom odgovornošću za trgovinu i ugostiteljstvo, OIB 14835784216, Obala 3 br. 6, 20270 Vela Luka</item>
    </derivirana_varijabla>
  </DomainObject.Predmet.ProtuStrankaListFormatedWithAdressOIB>
  <DomainObject.Predmet.ProtuStrankaListNazivFormated>
    <izvorni_sadrzaj>
      <item>TURIZAM VIKONA jednostavno društvo s ograničenom odgovornošću za trgovinu i ugostiteljstvo</item>
    </izvorni_sadrzaj>
    <derivirana_varijabla naziv="DomainObject.Predmet.ProtuStrankaListNazivFormated_1">
      <item>TURIZAM VIKONA jednostavno društvo s ograničenom odgovornošću za trgovinu i ugostiteljstvo</item>
    </derivirana_varijabla>
  </DomainObject.Predmet.ProtuStrankaListNazivFormated>
  <DomainObject.Predmet.ProtuStrankaListNazivFormatedOIB>
    <izvorni_sadrzaj>
      <item>TURIZAM VIKONA jednostavno društvo s ograničenom odgovornošću za trgovinu i ugostiteljstvo, OIB 14835784216</item>
    </izvorni_sadrzaj>
    <derivirana_varijabla naziv="DomainObject.Predmet.ProtuStrankaListNazivFormatedOIB_1">
      <item>TURIZAM VIKONA jednostavno društvo s ograničenom odgovornošću za trgovinu i ugostiteljstvo, OIB 14835784216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>St-721/2017-5</izvorni_sadrzaj>
    <derivirana_varijabla naziv="DomainObject.PoslovniBrojDokumenta_1">St-721/2017-5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TURIZAM VIKONA jednostavno društvo s ograničenom odgovornošću za trgovinu i ugostiteljstvo</izvorni_sadrzaj>
    <derivirana_varijabla naziv="DomainObject.Predmet.ProtustrankaIDrugi_1">TURIZAM VIKONA jednostavno društvo s ograničenom odgovornošću za trgovinu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TURIZAM VIKONA jednostavno društvo s ograničenom odgovornošću za trgovinu i ugostiteljstvo, OIB 14835784216, Obala 3 br. 6, 20270 Vela Luka</izvorni_sadrzaj>
    <derivirana_varijabla naziv="DomainObject.Predmet.ProtustrankaIDrugiAdressOIB_1">TURIZAM VIKONA jednostavno društvo s ograničenom odgovornošću za trgovinu i ugostiteljstvo, OIB 14835784216, Obala 3 br. 6, 20270 Vela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TURIZAM VIKONA jednostavno društvo s ograničenom odgovornošću za trgovinu i ugostiteljstvo</item>
    </izvorni_sadrzaj>
    <derivirana_varijabla naziv="DomainObject.Predmet.SudioniciListNaziv_1">
      <item>FINA, RC Split, Podružnica Dubrovnik</item>
      <item>TURIZAM VIKONA jednostavno društvo s ograničenom odgovornošću za trgovinu i ugostiteljstvo</item>
    </derivirana_varijabla>
  </DomainObject.Predmet.SudioniciListNaziv>
  <DomainObject.Predmet.SudioniciListAdressOIB>
    <izvorni_sadrzaj>
      <item>FINA, RC Split, Podružnica Dubrovnik, OIB 85821130368, Vukovarska 2,20000 Dubrovnik</item>
      <item>TURIZAM VIKONA jednostavno društvo s ograničenom odgovornošću za trgovinu i ugostiteljstvo, OIB 14835784216, Obala 3 br. 6,20270 Vela Luka</item>
    </izvorni_sadrzaj>
    <derivirana_varijabla naziv="DomainObject.Predmet.SudioniciListAdressOIB_1">
      <item>FINA, RC Split, Podružnica Dubrovnik, OIB 85821130368, Vukovarska 2,20000 Dubrovnik</item>
      <item>TURIZAM VIKONA jednostavno društvo s ograničenom odgovornošću za trgovinu i ugostiteljstvo, OIB 14835784216, Obala 3 br. 6,20270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14835784216</item>
    </izvorni_sadrzaj>
    <derivirana_varijabla naziv="DomainObject.Predmet.SudioniciListNazivOIB_1">
      <item>, OIB 85821130368</item>
      <item>, OIB 14835784216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DA45D4-498E-43DA-9B7E-A7DE2F887A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356</properties:Words>
  <properties:Characters>2042</properties:Characters>
  <properties:Lines>52</properties:Lines>
  <properties:Paragraphs>18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2412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2017-02-02T10:03:00Z</dcterms:created>
  <dc:creator>Ante Kačić</dc:creator>
  <cp:lastModifiedBy>Augustina Majčica</cp:lastModifiedBy>
  <cp:lastPrinted>2017-08-18T07:34:00Z</cp:lastPrinted>
  <dcterms:modified xmlns:xsi="http://www.w3.org/2001/XMLSchema-instance" xsi:type="dcterms:W3CDTF">2017-08-22T07:01:00Z</dcterms:modified>
  <cp:revision>27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St-721/2017-5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