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71bc" w14:paraId="f9c71b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A40FA5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506D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C506D1">
        <w:t>AIR MATANA j.d.o.o. za nakladničku djelatnost, turizam, trgovinu i usluge</w:t>
      </w:r>
      <w:r w:rsidR="00BB3D58">
        <w:t xml:space="preserve">, </w:t>
      </w:r>
      <w:r w:rsidR="00951446" w:rsidRPr="00951446">
        <w:t>Zagreb</w:t>
      </w:r>
      <w:r w:rsidR="00BB3D58">
        <w:t xml:space="preserve">, </w:t>
      </w:r>
      <w:r w:rsidR="00951446" w:rsidRPr="00951446">
        <w:t>Iločka ulica 17</w:t>
      </w:r>
      <w:r w:rsidR="00331402">
        <w:t>, MBS:</w:t>
      </w:r>
      <w:r w:rsidR="00BB3D58">
        <w:t xml:space="preserve"> </w:t>
      </w:r>
      <w:r w:rsidR="00951446" w:rsidRPr="00951446">
        <w:t>080870928</w:t>
      </w:r>
      <w:r w:rsidR="00331402">
        <w:t>, OIB:</w:t>
      </w:r>
      <w:r w:rsidR="00BB3D58">
        <w:t xml:space="preserve"> </w:t>
      </w:r>
      <w:r w:rsidR="00951446" w:rsidRPr="00951446">
        <w:t>06774199228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F0F5D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BB34BA">
        <w:t xml:space="preserve">AIR MATANA j.d.o.o. za nakladničku djelatnost, turizam, trgovinu i usluge, </w:t>
      </w:r>
      <w:r w:rsidR="00BB34BA" w:rsidRPr="00951446">
        <w:t>Zagreb</w:t>
      </w:r>
      <w:r w:rsidR="00BB34BA">
        <w:t xml:space="preserve">, </w:t>
      </w:r>
      <w:r w:rsidR="00BB34BA" w:rsidRPr="00951446">
        <w:t>Iločka ulica 17</w:t>
      </w:r>
      <w:r w:rsidR="00BB34BA">
        <w:t xml:space="preserve">, MBS: </w:t>
      </w:r>
      <w:r w:rsidR="00BB34BA" w:rsidRPr="00951446">
        <w:t>080870928</w:t>
      </w:r>
      <w:r w:rsidR="00BB34BA">
        <w:t xml:space="preserve">, OIB: </w:t>
      </w:r>
      <w:r w:rsidR="00BB34BA" w:rsidRPr="00951446">
        <w:t>06774199228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3F7408">
        <w:t>38.203,76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F4158D">
        <w:t>15</w:t>
      </w:r>
      <w:r w:rsidR="00A40FA5">
        <w:t>6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F0F5D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0F0F5D" w:rsidP="00047A8F" w:rsidR="000F0F5D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0F0F5D" w:rsidP="000F0F5D" w:rsidR="000F0F5D">
      <w:pPr>
        <w:numPr>
          <w:ilvl w:val="0"/>
          <w:numId w:val="1"/>
        </w:numPr>
      </w:pPr>
      <w:r>
        <w:t>kal. 04.04.2017.</w:t>
      </w:r>
    </w:p>
    <w:p w:rsidRDefault="00532E0A" w:rsidP="000F0F5D" w:rsidR="00532E0A" w:rsidRPr="00BE3308">
      <w:pPr>
        <w:ind w:left="720"/>
        <w:rPr>
          <w:highlight w:val="green"/>
        </w:rPr>
      </w:pPr>
    </w:p>
    <w:sectPr w:rsidSect="00F2165F" w:rsidR="00532E0A" w:rsidRPr="00BE330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D25" w:rsidR="00444D25">
      <w:r>
        <w:separator/>
      </w:r>
    </w:p>
  </w:endnote>
  <w:endnote w:id="0" w:type="continuationSeparator">
    <w:p w:rsidRDefault="00444D25" w:rsidR="0044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D25" w:rsidR="00444D25">
      <w:r>
        <w:separator/>
      </w:r>
    </w:p>
  </w:footnote>
  <w:footnote w:id="0" w:type="continuationSeparator">
    <w:p w:rsidRDefault="00444D25" w:rsidR="0044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0F5D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44D25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7335D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82540"/>
    <w:rsid w:val="00B8776B"/>
    <w:rsid w:val="00B931A9"/>
    <w:rsid w:val="00B95B20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3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33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33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3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3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3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33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33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3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3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141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AIR MATANA j.d.o.o. za nakladničku djelatnost, turizam, trgovinu i usluge</izvorni_sadrzaj>
    <derivirana_varijabla naziv="DomainObject.Predmet.ProtustrankaFormated_1">  AIR MATANA j.d.o.o. za nakladničku djelatnost, turizam, trgovinu i usluge</derivirana_varijabla>
  </DomainObject.Predmet.ProtustrankaFormated>
  <DomainObject.Predmet.ProtustrankaFormatedOIB>
    <izvorni_sadrzaj>  AIR MATANA j.d.o.o. za nakladničku djelatnost, turizam, trgovinu i usluge, OIB 06774199228</izvorni_sadrzaj>
    <derivirana_varijabla naziv="DomainObject.Predmet.ProtustrankaFormatedOIB_1">  AIR MATANA j.d.o.o. za nakladničku djelatnost, turizam, trgovinu i usluge, OIB 06774199228</derivirana_varijabla>
  </DomainObject.Predmet.ProtustrankaFormatedOIB>
  <DomainObject.Predmet.ProtustrankaFormatedWithAdress>
    <izvorni_sadrzaj> AIR MATANA j.d.o.o. za nakladničku djelatnost, turizam, trgovinu i usluge, Iločka ulica 17, 10000 Zagreb</izvorni_sadrzaj>
    <derivirana_varijabla naziv="DomainObject.Predmet.ProtustrankaFormatedWithAdress_1"> AIR MATANA j.d.o.o. za nakladničku djelatnost, turizam, trgovinu i usluge, Iločka ulica 17, 10000 Zagreb</derivirana_varijabla>
  </DomainObject.Predmet.ProtustrankaFormatedWithAdress>
  <DomainObject.Predmet.ProtustrankaFormatedWithAdressOIB>
    <izvorni_sadrzaj> AIR MATANA j.d.o.o. za nakladničku djelatnost, turizam, trgovinu i usluge, OIB 06774199228, Iločka ulica 17, 10000 Zagreb</izvorni_sadrzaj>
    <derivirana_varijabla naziv="DomainObject.Predmet.ProtustrankaFormatedWithAdressOIB_1"> AIR MATANA j.d.o.o. za nakladničku djelatnost, turizam, trgovinu i usluge, OIB 06774199228, Iločka ulica 17, 10000 Zagreb</derivirana_varijabla>
  </DomainObject.Predmet.ProtustrankaFormatedWithAdressOIB>
  <DomainObject.Predmet.ProtustrankaWithAdress>
    <izvorni_sadrzaj>AIR MATANA j.d.o.o. za nakladničku djelatnost, turizam, trgovinu i usluge Iločka ulica 17, 10000 Zagreb</izvorni_sadrzaj>
    <derivirana_varijabla naziv="DomainObject.Predmet.ProtustrankaWithAdress_1">AIR MATANA j.d.o.o. za nakladničku djelatnost, turizam, trgovinu i usluge Iločka ulica 17, 10000 Zagreb</derivirana_varijabla>
  </DomainObject.Predmet.ProtustrankaWithAdress>
  <DomainObject.Predmet.ProtustrankaWithAdressOIB>
    <izvorni_sadrzaj>AIR MATANA j.d.o.o. za nakladničku djelatnost, turizam, trgovinu i usluge, OIB 06774199228, Iločka ulica 17, 10000 Zagreb</izvorni_sadrzaj>
    <derivirana_varijabla naziv="DomainObject.Predmet.ProtustrankaWithAdressOIB_1">AIR MATANA j.d.o.o. za nakladničku djelatnost, turizam, trgovinu i usluge, OIB 06774199228, Iločka ulica 17, 10000 Zagreb</derivirana_varijabla>
  </DomainObject.Predmet.ProtustrankaWithAdressOIB>
  <DomainObject.Predmet.ProtustrankaNazivFormated>
    <izvorni_sadrzaj>AIR MATANA j.d.o.o. za nakladničku djelatnost, turizam, trgovinu i usluge</izvorni_sadrzaj>
    <derivirana_varijabla naziv="DomainObject.Predmet.ProtustrankaNazivFormated_1">AIR MATANA j.d.o.o. za nakladničku djelatnost, turizam, trgovinu i usluge</derivirana_varijabla>
  </DomainObject.Predmet.ProtustrankaNazivFormated>
  <DomainObject.Predmet.ProtustrankaNazivFormatedOIB>
    <izvorni_sadrzaj>AIR MATANA j.d.o.o. za nakladničku djelatnost, turizam, trgovinu i usluge, OIB 06774199228</izvorni_sadrzaj>
    <derivirana_varijabla naziv="DomainObject.Predmet.ProtustrankaNazivFormatedOIB_1">AIR MATANA j.d.o.o. za nakladničku djelatnost, turizam, trgovinu i usluge, OIB 06774199228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AIR MATANA j.d.o.o. za nakladničku djelatnost, turizam, trgovinu i usluge</item>
    </izvorni_sadrzaj>
    <derivirana_varijabla naziv="DomainObject.Predmet.ProtuStrankaListFormated_1">
      <item>AIR MATANA j.d.o.o. za nakladničku djelatnost, turizam, trgovinu i usluge</item>
    </derivirana_varijabla>
  </DomainObject.Predmet.ProtuStrankaListFormated>
  <DomainObject.Predmet.ProtuStrankaListFormatedOIB>
    <izvorni_sadrzaj>
      <item>AIR MATANA j.d.o.o. za nakladničku djelatnost, turizam, trgovinu i usluge, OIB 06774199228</item>
    </izvorni_sadrzaj>
    <derivirana_varijabla naziv="DomainObject.Predmet.ProtuStrankaListFormatedOIB_1">
      <item>AIR MATANA j.d.o.o. za nakladničku djelatnost, turizam, trgovinu i usluge, OIB 06774199228</item>
    </derivirana_varijabla>
  </DomainObject.Predmet.ProtuStrankaListFormatedOIB>
  <DomainObject.Predmet.ProtuStrankaListFormatedWithAdress>
    <izvorni_sadrzaj>
      <item>AIR MATANA j.d.o.o. za nakladničku djelatnost, turizam, trgovinu i usluge, Iločka ulica 17, 10000 Zagreb</item>
    </izvorni_sadrzaj>
    <derivirana_varijabla naziv="DomainObject.Predmet.ProtuStrankaListFormatedWithAdress_1">
      <item>AIR MATANA j.d.o.o. za nakladničku djelatnost, turizam, trgovinu i usluge, Iločka ulica 17, 10000 Zagreb</item>
    </derivirana_varijabla>
  </DomainObject.Predmet.ProtuStrankaListFormatedWithAdress>
  <DomainObject.Predmet.ProtuStrankaListFormatedWithAdressOIB>
    <izvorni_sadrzaj>
      <item>AIR MATANA j.d.o.o. za nakladničku djelatnost, turizam, trgovinu i usluge, OIB 06774199228, Iločka ulica 17, 10000 Zagreb</item>
    </izvorni_sadrzaj>
    <derivirana_varijabla naziv="DomainObject.Predmet.ProtuStrankaListFormatedWithAdressOIB_1">
      <item>AIR MATANA j.d.o.o. za nakladničku djelatnost, turizam, trgovinu i usluge, OIB 06774199228, Iločka ulica 17, 10000 Zagreb</item>
    </derivirana_varijabla>
  </DomainObject.Predmet.ProtuStrankaListFormatedWithAdressOIB>
  <DomainObject.Predmet.ProtuStrankaListNazivFormated>
    <izvorni_sadrzaj>
      <item>AIR MATANA j.d.o.o. za nakladničku djelatnost, turizam, trgovinu i usluge</item>
    </izvorni_sadrzaj>
    <derivirana_varijabla naziv="DomainObject.Predmet.ProtuStrankaListNazivFormated_1">
      <item>AIR MATANA j.d.o.o. za nakladničku djelatnost, turizam, trgovinu i usluge</item>
    </derivirana_varijabla>
  </DomainObject.Predmet.ProtuStrankaListNazivFormated>
  <DomainObject.Predmet.ProtuStrankaListNazivFormatedOIB>
    <izvorni_sadrzaj>
      <item>AIR MATANA j.d.o.o. za nakladničku djelatnost, turizam, trgovinu i usluge, OIB 06774199228</item>
    </izvorni_sadrzaj>
    <derivirana_varijabla naziv="DomainObject.Predmet.ProtuStrankaListNazivFormatedOIB_1">
      <item>AIR MATANA j.d.o.o. za nakladničku djelatnost, turizam, trgovinu i usluge, OIB 06774199228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AIR MATANA j.d.o.o. za nakladničku djelatnost, turizam, trgovinu i usluge</izvorni_sadrzaj>
    <derivirana_varijabla naziv="DomainObject.Predmet.ProtustrankaIDrugi_1">AIR MATANA j.d.o.o. za nakladničku djelatnost, turizam,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AIR MATANA j.d.o.o. za nakladničku djelatnost, turizam, trgovinu i usluge, OIB 06774199228, Iločka ulica 17, 10000 Zagreb</izvorni_sadrzaj>
    <derivirana_varijabla naziv="DomainObject.Predmet.ProtustrankaIDrugiAdressOIB_1">AIR MATANA j.d.o.o. za nakladničku djelatnost, turizam, trgovinu i usluge, OIB 06774199228, Iločka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AIR MATANA j.d.o.o. za nakladničku djelatnost, turizam, trgovinu i usluge</item>
      <item>FINA Regionalni centar Zagreb</item>
    </izvorni_sadrzaj>
    <derivirana_varijabla naziv="DomainObject.Predmet.SudioniciListNaziv_1">
      <item>AIR MATANA j.d.o.o. za nakladničku djelatnost, turizam, trgovinu i usluge</item>
      <item>FINA Regionalni centar Zagreb</item>
    </derivirana_varijabla>
  </DomainObject.Predmet.SudioniciListNaziv>
  <DomainObject.Predmet.SudioniciListAdressOIB>
    <izvorni_sadrzaj>
      <item>AIR MATANA j.d.o.o. za nakladničku djelatnost, turizam, trgovinu i usluge, OIB 06774199228, Iločka ulica 17,10000 Zagreb</item>
      <item>FINA Regionalni centar Zagreb, OIB 85821130368, Trg svibanjskih žrtava 1995. br. 1,10000 Zagreb</item>
    </izvorni_sadrzaj>
    <derivirana_varijabla naziv="DomainObject.Predmet.SudioniciListAdressOIB_1">
      <item>AIR MATANA j.d.o.o. za nakladničku djelatnost, turizam, trgovinu i usluge, OIB 06774199228, Iločka ulica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06774199228</item>
      <item>, OIB 85821130368</item>
    </izvorni_sadrzaj>
    <derivirana_varijabla naziv="DomainObject.Predmet.SudioniciListNazivOIB_1">
      <item>, OIB 06774199228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F7043-DF85-4E89-A951-343DDED9C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2127</properties:Characters>
  <properties:Lines>54</properties:Lines>
  <properties:Paragraphs>16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2017-02-08T09:11:00Z</dcterms:modified>
  <cp:revision>144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