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6e9b" w14:paraId="e786e9b" w:rsidRDefault="00401839" w:rsidP="00401839" w:rsidR="00401839">
      <w:pPr>
        <w:pStyle w:val="Bezproreda"/>
        <w15:collapsed w:val="false"/>
        <w:rPr>
          <w:rFonts w:cs="Courier New" w:hAnsi="Courier New" w:ascii="Courier New"/>
        </w:rPr>
      </w:pPr>
      <w:bookmarkStart w:name="_GoBack" w:id="0"/>
      <w:bookmarkEnd w:id="0"/>
      <w:r w:rsidRPr="00401839">
        <w:rPr>
          <w:rFonts w:cs="Courier New" w:hAnsi="Courier New" w:ascii="Courier New"/>
        </w:rPr>
        <w:t>Privremeni stečajni upravitelj</w:t>
      </w:r>
    </w:p>
    <w:p w:rsidRDefault="00401839" w:rsidP="00401839" w:rsidR="00401839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Marija Tomeš, OIB55542209293</w:t>
      </w:r>
    </w:p>
    <w:p w:rsidRDefault="00401839" w:rsidP="00401839" w:rsidR="00401839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Ulica Slobode 20.</w:t>
      </w:r>
    </w:p>
    <w:p w:rsidRDefault="00401839" w:rsidP="00401839" w:rsidR="00401839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10310 Ivanić-Grad</w:t>
      </w:r>
    </w:p>
    <w:p w:rsidRDefault="00401839" w:rsidP="00401839" w:rsidR="00401839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Tel/fax 01 28 88 393</w:t>
      </w:r>
    </w:p>
    <w:p w:rsidRDefault="00401839" w:rsidP="00401839" w:rsidR="00401839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Mob 091 516 84, 098 495 681            Posl.broj:</w:t>
      </w:r>
      <w:r w:rsidR="001558A1">
        <w:rPr>
          <w:rFonts w:cs="Courier New" w:hAnsi="Courier New" w:ascii="Courier New"/>
        </w:rPr>
        <w:t>89.St-3481/16-21</w:t>
      </w:r>
    </w:p>
    <w:p w:rsidRDefault="001558A1" w:rsidP="00401839" w:rsidR="001558A1">
      <w:pPr>
        <w:pStyle w:val="Bezproreda"/>
        <w:rPr>
          <w:rFonts w:cs="Courier New" w:hAnsi="Courier New" w:ascii="Courier New"/>
        </w:rPr>
      </w:pPr>
    </w:p>
    <w:p w:rsidRDefault="001558A1" w:rsidP="00401839" w:rsidR="001558A1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Adresa dostavne pošte:</w:t>
      </w:r>
    </w:p>
    <w:p w:rsidRDefault="001558A1" w:rsidP="00401839" w:rsidR="001558A1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Kosorova 5/7, 10000 Zagreb</w:t>
      </w:r>
    </w:p>
    <w:p w:rsidRDefault="001558A1" w:rsidP="00401839" w:rsidR="001558A1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      Trgovački sud u Zagrebu</w:t>
      </w:r>
    </w:p>
    <w:p w:rsidRDefault="001558A1" w:rsidP="00401839" w:rsidR="001558A1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      Amruševa 2/II</w:t>
      </w:r>
    </w:p>
    <w:p w:rsidRDefault="001558A1" w:rsidP="00401839" w:rsidR="001558A1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      10000 Zagreb</w:t>
      </w:r>
    </w:p>
    <w:p w:rsidRDefault="001558A1" w:rsidP="00401839" w:rsidR="001558A1">
      <w:pPr>
        <w:pStyle w:val="Bezproreda"/>
        <w:rPr>
          <w:rFonts w:cs="Courier New" w:hAnsi="Courier New" w:ascii="Courier New"/>
        </w:rPr>
      </w:pPr>
    </w:p>
    <w:p w:rsidRDefault="001558A1" w:rsidP="00401839" w:rsidR="001558A1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Ivanić-Grad, 05.svibnja 2018.g.</w:t>
      </w:r>
    </w:p>
    <w:p w:rsidRDefault="001558A1" w:rsidP="00401839" w:rsidR="001558A1">
      <w:pPr>
        <w:pStyle w:val="Bezproreda"/>
        <w:rPr>
          <w:rFonts w:cs="Courier New" w:hAnsi="Courier New" w:ascii="Courier New"/>
        </w:rPr>
      </w:pPr>
    </w:p>
    <w:p w:rsidRDefault="001558A1" w:rsidP="00401839" w:rsidR="001558A1">
      <w:pPr>
        <w:pStyle w:val="Bezproreda"/>
        <w:rPr>
          <w:rFonts w:cs="Courier New" w:hAnsi="Courier New" w:ascii="Courier New"/>
        </w:rPr>
      </w:pPr>
    </w:p>
    <w:p w:rsidRDefault="001558A1" w:rsidP="00401839" w:rsidR="001558A1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I Z V J E Š Ć E</w:t>
      </w:r>
    </w:p>
    <w:p w:rsidRDefault="001558A1" w:rsidP="00401839" w:rsidR="001558A1">
      <w:pPr>
        <w:pStyle w:val="Bezproreda"/>
        <w:rPr>
          <w:rFonts w:cs="Courier New" w:hAnsi="Courier New" w:ascii="Courier New"/>
        </w:rPr>
      </w:pPr>
    </w:p>
    <w:p w:rsidRDefault="001558A1" w:rsidP="00401839" w:rsidR="001558A1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o stanju imovine dužnika i stečajnim razlozima</w:t>
      </w:r>
    </w:p>
    <w:p w:rsidRDefault="001558A1" w:rsidP="00401839" w:rsidR="001558A1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za otvaranje stečaja nad dužnikom NOVA COLOR </w:t>
      </w:r>
    </w:p>
    <w:p w:rsidRDefault="001558A1" w:rsidP="00401839" w:rsidR="001558A1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d.o.o., OIB72506234938, 10000 Zagreb, Dolac 1.</w:t>
      </w:r>
    </w:p>
    <w:p w:rsidRDefault="001558A1" w:rsidP="00401839" w:rsidR="001558A1">
      <w:pPr>
        <w:pStyle w:val="Bezproreda"/>
        <w:rPr>
          <w:rFonts w:cs="Courier New" w:hAnsi="Courier New" w:ascii="Courier New"/>
        </w:rPr>
      </w:pPr>
    </w:p>
    <w:p w:rsidRDefault="001558A1" w:rsidP="00401839" w:rsidR="001558A1">
      <w:pPr>
        <w:pStyle w:val="Bezproreda"/>
        <w:rPr>
          <w:rFonts w:cs="Courier New" w:hAnsi="Courier New" w:ascii="Courier New"/>
        </w:rPr>
      </w:pPr>
    </w:p>
    <w:p w:rsidRDefault="00A76BC6" w:rsidP="00320C08" w:rsidR="00F576C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 Rješenjem T</w:t>
      </w:r>
      <w:r w:rsidR="001558A1">
        <w:rPr>
          <w:rFonts w:cs="Courier New" w:hAnsi="Courier New" w:ascii="Courier New"/>
        </w:rPr>
        <w:t>rgovačkog suda u Zagrebu, Posl.broj: 87.St-</w:t>
      </w:r>
      <w:r>
        <w:rPr>
          <w:rFonts w:cs="Courier New" w:hAnsi="Courier New" w:ascii="Courier New"/>
        </w:rPr>
        <w:t>3481/16-21 od dana 16.ožuka 2018</w:t>
      </w:r>
      <w:r w:rsidR="001558A1">
        <w:rPr>
          <w:rFonts w:cs="Courier New" w:hAnsi="Courier New" w:ascii="Courier New"/>
        </w:rPr>
        <w:t xml:space="preserve">.g. a kojega sam primila dana 24.03.2018.g. pokrenuti je prethodni stečajni postupak nad dužnikom </w:t>
      </w:r>
      <w:r w:rsidR="00320C08">
        <w:rPr>
          <w:rFonts w:cs="Courier New" w:hAnsi="Courier New" w:ascii="Courier New"/>
        </w:rPr>
        <w:t>NOVA COLOR d.o.o.</w:t>
      </w:r>
      <w:r>
        <w:rPr>
          <w:rFonts w:cs="Courier New" w:hAnsi="Courier New" w:ascii="Courier New"/>
        </w:rPr>
        <w:t xml:space="preserve"> OIB </w:t>
      </w:r>
      <w:r w:rsidR="00320C08">
        <w:rPr>
          <w:rFonts w:cs="Courier New" w:hAnsi="Courier New" w:ascii="Courier New"/>
        </w:rPr>
        <w:t>72506234938, 10000 Zagreb, Dolac 1.</w:t>
      </w:r>
    </w:p>
    <w:p w:rsidRDefault="00F576C1" w:rsidP="00320C08" w:rsidR="001558A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Istim Rješenjem imenova</w:t>
      </w:r>
      <w:r w:rsidR="0050197D">
        <w:rPr>
          <w:rFonts w:cs="Courier New" w:hAnsi="Courier New" w:ascii="Courier New"/>
        </w:rPr>
        <w:t>na</w:t>
      </w:r>
      <w:r>
        <w:rPr>
          <w:rFonts w:cs="Courier New" w:hAnsi="Courier New" w:ascii="Courier New"/>
        </w:rPr>
        <w:t xml:space="preserve"> sam za privremenog stečajnog upravitelja sa zadatkom da izvršim uvid u poslovne knjige i dokumentaciju, u</w:t>
      </w:r>
      <w:r w:rsidR="0050197D">
        <w:rPr>
          <w:rFonts w:cs="Courier New" w:hAnsi="Courier New" w:ascii="Courier New"/>
        </w:rPr>
        <w:t>tvrdim imovinu dužnika, stečajne</w:t>
      </w:r>
      <w:r>
        <w:rPr>
          <w:rFonts w:cs="Courier New" w:hAnsi="Courier New" w:ascii="Courier New"/>
        </w:rPr>
        <w:t xml:space="preserve"> razlog</w:t>
      </w:r>
      <w:r w:rsidR="0050197D">
        <w:rPr>
          <w:rFonts w:cs="Courier New" w:hAnsi="Courier New" w:ascii="Courier New"/>
        </w:rPr>
        <w:t>e</w:t>
      </w:r>
      <w:r>
        <w:rPr>
          <w:rFonts w:cs="Courier New" w:hAnsi="Courier New" w:ascii="Courier New"/>
        </w:rPr>
        <w:t>, stanje obveza dužnika</w:t>
      </w:r>
      <w:r w:rsidR="0050197D">
        <w:rPr>
          <w:rFonts w:cs="Courier New" w:hAnsi="Courier New" w:ascii="Courier New"/>
        </w:rPr>
        <w:t>,</w:t>
      </w:r>
      <w:r>
        <w:rPr>
          <w:rFonts w:cs="Courier New" w:hAnsi="Courier New" w:ascii="Courier New"/>
        </w:rPr>
        <w:t xml:space="preserve"> da li je imovina stečajnog dužnika</w:t>
      </w:r>
      <w:r w:rsidR="0050197D">
        <w:rPr>
          <w:rFonts w:cs="Courier New" w:hAnsi="Courier New" w:ascii="Courier New"/>
        </w:rPr>
        <w:t xml:space="preserve"> dovoljna za pokrić</w:t>
      </w:r>
      <w:r>
        <w:rPr>
          <w:rFonts w:cs="Courier New" w:hAnsi="Courier New" w:ascii="Courier New"/>
        </w:rPr>
        <w:t>e troškova stečajno</w:t>
      </w:r>
      <w:r w:rsidR="0050197D">
        <w:rPr>
          <w:rFonts w:cs="Courier New" w:hAnsi="Courier New" w:ascii="Courier New"/>
        </w:rPr>
        <w:t>g</w:t>
      </w:r>
      <w:r>
        <w:rPr>
          <w:rFonts w:cs="Courier New" w:hAnsi="Courier New" w:ascii="Courier New"/>
        </w:rPr>
        <w:t xml:space="preserve"> postupka </w:t>
      </w:r>
      <w:r w:rsidR="0050197D">
        <w:rPr>
          <w:rFonts w:cs="Courier New" w:hAnsi="Courier New" w:ascii="Courier New"/>
        </w:rPr>
        <w:t>i da o tome izradim stručno mišljenje.</w:t>
      </w:r>
      <w:r w:rsidR="001558A1">
        <w:rPr>
          <w:rFonts w:cs="Courier New" w:hAnsi="Courier New" w:ascii="Courier New"/>
        </w:rPr>
        <w:t xml:space="preserve"> </w:t>
      </w:r>
    </w:p>
    <w:p w:rsidRDefault="00546460" w:rsidP="00320C08" w:rsidR="0050197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Dužnik NOVA COLOR d.o.o. ranije je imala sjedište u Splitu, Kruševića Gumno </w:t>
      </w:r>
      <w:r w:rsidR="00B01CEE">
        <w:rPr>
          <w:rFonts w:cs="Courier New" w:hAnsi="Courier New" w:ascii="Courier New"/>
        </w:rPr>
        <w:t>21 i u Zagrebu, Novoselečki put 20/b.</w:t>
      </w:r>
    </w:p>
    <w:p w:rsidRDefault="00B01CEE" w:rsidP="00320C08" w:rsidR="00B01CEE">
      <w:pPr>
        <w:pStyle w:val="Bezproreda"/>
        <w:jc w:val="both"/>
        <w:rPr>
          <w:rFonts w:cs="Courier New" w:hAnsi="Courier New" w:ascii="Courier New"/>
        </w:rPr>
      </w:pPr>
    </w:p>
    <w:p w:rsidRDefault="0050197D" w:rsidP="00320C08" w:rsidR="0050197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II. U cilju da postupim po navedenom u Rješenju postupila sam kako slijedi:</w:t>
      </w:r>
    </w:p>
    <w:p w:rsidRDefault="00B01CEE" w:rsidP="0050197D" w:rsidR="00B01CEE">
      <w:pPr>
        <w:pStyle w:val="Bezproreda"/>
        <w:numPr>
          <w:ilvl w:val="0"/>
          <w:numId w:val="1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Dana 28.03.2018.g. uputila sam Pismeno, koje je dostavljeno </w:t>
      </w:r>
    </w:p>
    <w:p w:rsidRDefault="00B01CEE" w:rsidP="00B01CEE" w:rsidR="00B01CEE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putem HP kao preporučena pismovna pošiljka s dostavnicom na adresu dužnika i odgovorne osobe direktora Zdravka Kovač. Pismeno upućeno na adresu sjedišta društva vraćeno je s napomenom – Obavješteni nije podigao pošiljku a osobno sam se uvjerila da na postojećoj zgradi nema istaknutog naziva firme.</w:t>
      </w:r>
    </w:p>
    <w:p w:rsidRDefault="00B01CEE" w:rsidP="00B01CEE" w:rsidR="00B01CEE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Direktor društva javio se je telefonom i uputio me</w:t>
      </w:r>
      <w:r w:rsidR="00A76BC6">
        <w:rPr>
          <w:rFonts w:cs="Courier New" w:hAnsi="Courier New" w:ascii="Courier New"/>
        </w:rPr>
        <w:t xml:space="preserve"> da kontakt uspostavio s</w:t>
      </w:r>
      <w:r>
        <w:rPr>
          <w:rFonts w:cs="Courier New" w:hAnsi="Courier New" w:ascii="Courier New"/>
        </w:rPr>
        <w:t xml:space="preserve"> punomo</w:t>
      </w:r>
      <w:r w:rsidR="00751E87">
        <w:rPr>
          <w:rFonts w:cs="Courier New" w:hAnsi="Courier New" w:ascii="Courier New"/>
        </w:rPr>
        <w:t>ć</w:t>
      </w:r>
      <w:r>
        <w:rPr>
          <w:rFonts w:cs="Courier New" w:hAnsi="Courier New" w:ascii="Courier New"/>
        </w:rPr>
        <w:t>nikom u Zagrebu.</w:t>
      </w:r>
    </w:p>
    <w:p w:rsidRDefault="005F475E" w:rsidP="00B01CEE" w:rsidR="005F475E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Međutim, unatoč navedenog nisam uspjela pribaviti niti dobiti na uvid poslovnu dokumentaciju i poslovne knjige te nisam izvršila uvid u iste.</w:t>
      </w:r>
    </w:p>
    <w:p w:rsidRDefault="00A76BC6" w:rsidP="00B01CEE" w:rsidR="00A76BC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Odgovorna osoba društva usmeno me je obavijestio da je dužnik prestao poslovati tijekom 2013.g. </w:t>
      </w:r>
    </w:p>
    <w:p w:rsidRDefault="005F475E" w:rsidP="005F475E" w:rsidR="005F475E">
      <w:pPr>
        <w:pStyle w:val="Bezproreda"/>
        <w:numPr>
          <w:ilvl w:val="0"/>
          <w:numId w:val="1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Dana 28.03.2018.g. uputila sam pismeno i osobno sam se obratila</w:t>
      </w:r>
    </w:p>
    <w:p w:rsidRDefault="005F475E" w:rsidP="005F475E" w:rsidR="005F475E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MF RH Porezna uprava Zagreb, Ispostava Centar, Ilica 26 i zatražila kopiju Bilance na dan 31.12.2016.g., Prijavu poreza na dobit za 2016.g. i Ispis stanja duga po računima poreznog obveznika.</w:t>
      </w:r>
    </w:p>
    <w:p w:rsidRDefault="007B2218" w:rsidP="005F475E" w:rsidR="007B2218">
      <w:pPr>
        <w:pStyle w:val="Bezproreda"/>
        <w:jc w:val="both"/>
        <w:rPr>
          <w:rFonts w:cs="Courier New" w:hAnsi="Courier New" w:ascii="Courier New"/>
        </w:rPr>
      </w:pPr>
    </w:p>
    <w:p w:rsidRDefault="00A76BC6" w:rsidP="005F475E" w:rsidR="00A76BC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Str. – 1 -</w:t>
      </w:r>
    </w:p>
    <w:p w:rsidRDefault="005F475E" w:rsidP="005F475E" w:rsidR="00E5440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lastRenderedPageBreak/>
        <w:t xml:space="preserve">Od odgovorne osobe dobila sam </w:t>
      </w:r>
      <w:r w:rsidR="00E5440A">
        <w:rPr>
          <w:rFonts w:cs="Courier New" w:hAnsi="Courier New" w:ascii="Courier New"/>
        </w:rPr>
        <w:t>informaciju da dužnik NOVA COLOR d.o.o. nije predala Prijavu por</w:t>
      </w:r>
      <w:r w:rsidR="007B2218">
        <w:rPr>
          <w:rFonts w:cs="Courier New" w:hAnsi="Courier New" w:ascii="Courier New"/>
        </w:rPr>
        <w:t>eza na dobit, Bilancu i R</w:t>
      </w:r>
      <w:r w:rsidR="00E5440A">
        <w:rPr>
          <w:rFonts w:cs="Courier New" w:hAnsi="Courier New" w:ascii="Courier New"/>
        </w:rPr>
        <w:t>ačun dobiti i gubitka za 2015, i 2016.g.</w:t>
      </w:r>
      <w:r w:rsidR="00A76BC6">
        <w:rPr>
          <w:rFonts w:cs="Courier New" w:hAnsi="Courier New" w:ascii="Courier New"/>
        </w:rPr>
        <w:t xml:space="preserve">         </w:t>
      </w:r>
    </w:p>
    <w:p w:rsidRDefault="00E5440A" w:rsidP="005F475E" w:rsidR="00E5440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Stanje dospjelog duga dužnika na dan 28.03.2018.g. iznosi ukupno 4.764.572,39kn.</w:t>
      </w:r>
    </w:p>
    <w:p w:rsidRDefault="00E5440A" w:rsidP="00E5440A" w:rsidR="005F461F">
      <w:pPr>
        <w:pStyle w:val="Bezproreda"/>
        <w:numPr>
          <w:ilvl w:val="0"/>
          <w:numId w:val="1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Dana 28.03.2018.g. upućena je Zamolba Stanici za tehnički</w:t>
      </w:r>
    </w:p>
    <w:p w:rsidRDefault="00E5440A" w:rsidP="005F461F" w:rsidR="005F461F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pregled vozila STP „AUTOMEHANIKA SERVISI“</w:t>
      </w:r>
      <w:r w:rsidR="005F461F">
        <w:rPr>
          <w:rFonts w:cs="Courier New" w:hAnsi="Courier New" w:ascii="Courier New"/>
        </w:rPr>
        <w:t>, Zagreb, Ul.</w:t>
      </w:r>
      <w:r>
        <w:rPr>
          <w:rFonts w:cs="Courier New" w:hAnsi="Courier New" w:ascii="Courier New"/>
        </w:rPr>
        <w:t>kralja Zvonimira 25.</w:t>
      </w:r>
      <w:r w:rsidR="005F461F">
        <w:rPr>
          <w:rFonts w:cs="Courier New" w:hAnsi="Courier New" w:ascii="Courier New"/>
        </w:rPr>
        <w:t xml:space="preserve"> i dobila sam Uvjerenje iz službene evidencije MUP RH</w:t>
      </w:r>
      <w:r>
        <w:rPr>
          <w:rFonts w:cs="Courier New" w:hAnsi="Courier New" w:ascii="Courier New"/>
        </w:rPr>
        <w:t xml:space="preserve"> </w:t>
      </w:r>
      <w:r w:rsidR="005F461F">
        <w:rPr>
          <w:rFonts w:cs="Courier New" w:hAnsi="Courier New" w:ascii="Courier New"/>
        </w:rPr>
        <w:t>da je dužnik na dan 28.03.2018.g. vlasnik vozila i to:</w:t>
      </w:r>
    </w:p>
    <w:p w:rsidRDefault="005F461F" w:rsidP="005F461F" w:rsidR="005F461F">
      <w:pPr>
        <w:pStyle w:val="Bezproreda"/>
        <w:numPr>
          <w:ilvl w:val="0"/>
          <w:numId w:val="2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Motocikl, marke PIAGGIO COSA, god. proizvodnje 1994. </w:t>
      </w:r>
      <w:r w:rsidR="00A76BC6">
        <w:rPr>
          <w:rFonts w:cs="Courier New" w:hAnsi="Courier New" w:ascii="Courier New"/>
        </w:rPr>
        <w:t>koji je</w:t>
      </w:r>
    </w:p>
    <w:p w:rsidRDefault="005F461F" w:rsidP="005F461F" w:rsidR="005F461F" w:rsidRPr="005F461F">
      <w:pPr>
        <w:pStyle w:val="Bezproreda"/>
        <w:jc w:val="both"/>
        <w:rPr>
          <w:rFonts w:cs="Courier New" w:hAnsi="Courier New" w:ascii="Courier New"/>
        </w:rPr>
      </w:pPr>
      <w:r w:rsidRPr="005F461F">
        <w:rPr>
          <w:rFonts w:cs="Courier New" w:hAnsi="Courier New" w:ascii="Courier New"/>
        </w:rPr>
        <w:t xml:space="preserve">odjavljen </w:t>
      </w:r>
      <w:r w:rsidR="00A76BC6">
        <w:rPr>
          <w:rFonts w:cs="Courier New" w:hAnsi="Courier New" w:ascii="Courier New"/>
        </w:rPr>
        <w:t>dana</w:t>
      </w:r>
      <w:r w:rsidRPr="005F461F">
        <w:rPr>
          <w:rFonts w:cs="Courier New" w:hAnsi="Courier New" w:ascii="Courier New"/>
        </w:rPr>
        <w:t xml:space="preserve"> 05.06.2012.g.,</w:t>
      </w:r>
    </w:p>
    <w:p w:rsidRDefault="005F461F" w:rsidP="005F461F" w:rsidR="005F461F">
      <w:pPr>
        <w:pStyle w:val="Bezproreda"/>
        <w:numPr>
          <w:ilvl w:val="0"/>
          <w:numId w:val="2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Teretni automobil, marka Zastava D, god. proizvodnje 1987. a</w:t>
      </w:r>
    </w:p>
    <w:p w:rsidRDefault="005F461F" w:rsidP="005F461F" w:rsidR="005F475E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odjavljen je </w:t>
      </w:r>
      <w:r w:rsidR="00A76BC6">
        <w:rPr>
          <w:rFonts w:cs="Courier New" w:hAnsi="Courier New" w:ascii="Courier New"/>
        </w:rPr>
        <w:t xml:space="preserve">dana </w:t>
      </w:r>
      <w:r>
        <w:rPr>
          <w:rFonts w:cs="Courier New" w:hAnsi="Courier New" w:ascii="Courier New"/>
        </w:rPr>
        <w:t xml:space="preserve">01.06.2012.g., </w:t>
      </w:r>
      <w:r w:rsidR="005F475E">
        <w:rPr>
          <w:rFonts w:cs="Courier New" w:hAnsi="Courier New" w:ascii="Courier New"/>
        </w:rPr>
        <w:t xml:space="preserve">  </w:t>
      </w:r>
    </w:p>
    <w:p w:rsidRDefault="007B2218" w:rsidP="005F461F" w:rsidR="005F461F">
      <w:pPr>
        <w:pStyle w:val="Bezproreda"/>
        <w:numPr>
          <w:ilvl w:val="0"/>
          <w:numId w:val="2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</w:t>
      </w:r>
      <w:r w:rsidR="005F461F">
        <w:rPr>
          <w:rFonts w:cs="Courier New" w:hAnsi="Courier New" w:ascii="Courier New"/>
        </w:rPr>
        <w:t xml:space="preserve"> teretni automobil, marka Renault Serviser, god. proizvodnje</w:t>
      </w:r>
    </w:p>
    <w:p w:rsidRDefault="00A76BC6" w:rsidP="005F461F" w:rsidR="005F461F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1996.g. koji je odjavljen</w:t>
      </w:r>
      <w:r w:rsidR="005F461F" w:rsidRPr="005F461F">
        <w:rPr>
          <w:rFonts w:cs="Courier New" w:hAnsi="Courier New" w:ascii="Courier New"/>
        </w:rPr>
        <w:t xml:space="preserve"> dana 26.09.1997.g. </w:t>
      </w:r>
    </w:p>
    <w:p w:rsidRDefault="005F461F" w:rsidP="005F461F" w:rsidR="00A76BC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Navedena vozila imaju registarsku oznaku ST – Split.</w:t>
      </w:r>
    </w:p>
    <w:p w:rsidRDefault="00A76BC6" w:rsidP="00E20ED7" w:rsidR="00E20ED7">
      <w:pPr>
        <w:pStyle w:val="Bezproreda"/>
        <w:numPr>
          <w:ilvl w:val="0"/>
          <w:numId w:val="1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Dana 26.03.2018.g. obratila sam se pismenom Središnje k</w:t>
      </w:r>
      <w:r w:rsidR="00E20ED7">
        <w:rPr>
          <w:rFonts w:cs="Courier New" w:hAnsi="Courier New" w:ascii="Courier New"/>
        </w:rPr>
        <w:t>lirinško</w:t>
      </w:r>
    </w:p>
    <w:p w:rsidRDefault="00A76BC6" w:rsidP="00E20ED7" w:rsidR="00E20ED7">
      <w:pPr>
        <w:pStyle w:val="Bezproreda"/>
        <w:jc w:val="both"/>
        <w:rPr>
          <w:rFonts w:cs="Courier New" w:hAnsi="Courier New" w:ascii="Courier New"/>
        </w:rPr>
      </w:pPr>
      <w:r w:rsidRPr="00E20ED7">
        <w:rPr>
          <w:rFonts w:cs="Courier New" w:hAnsi="Courier New" w:ascii="Courier New"/>
        </w:rPr>
        <w:t xml:space="preserve">depozitarnom društvu d.d. Zagreb </w:t>
      </w:r>
      <w:r w:rsidR="00E20ED7" w:rsidRPr="00E20ED7">
        <w:rPr>
          <w:rFonts w:cs="Courier New" w:hAnsi="Courier New" w:ascii="Courier New"/>
        </w:rPr>
        <w:t xml:space="preserve">i primila Obavijest o stanju računa na dan 12.04.2018.g. iz kojeg proizlazi da </w:t>
      </w:r>
      <w:r w:rsidR="00E20ED7">
        <w:rPr>
          <w:rFonts w:cs="Courier New" w:hAnsi="Courier New" w:ascii="Courier New"/>
        </w:rPr>
        <w:t xml:space="preserve">je </w:t>
      </w:r>
      <w:r w:rsidR="00E20ED7" w:rsidRPr="00E20ED7">
        <w:rPr>
          <w:rFonts w:cs="Courier New" w:hAnsi="Courier New" w:ascii="Courier New"/>
        </w:rPr>
        <w:t xml:space="preserve">dužnik vlasnik računa </w:t>
      </w:r>
      <w:r w:rsidR="00E20ED7">
        <w:rPr>
          <w:rFonts w:cs="Courier New" w:hAnsi="Courier New" w:ascii="Courier New"/>
        </w:rPr>
        <w:t>i imatelj</w:t>
      </w:r>
      <w:r w:rsidR="00E20ED7" w:rsidRPr="00E20ED7">
        <w:rPr>
          <w:rFonts w:cs="Courier New" w:hAnsi="Courier New" w:ascii="Courier New"/>
        </w:rPr>
        <w:t xml:space="preserve"> vrijednosnih papira 1/1 i to</w:t>
      </w:r>
      <w:r w:rsidR="00E20ED7">
        <w:rPr>
          <w:rFonts w:cs="Courier New" w:hAnsi="Courier New" w:ascii="Courier New"/>
        </w:rPr>
        <w:t>;</w:t>
      </w:r>
      <w:r w:rsidR="00E20ED7" w:rsidRPr="00E20ED7">
        <w:rPr>
          <w:rFonts w:cs="Courier New" w:hAnsi="Courier New" w:ascii="Courier New"/>
        </w:rPr>
        <w:t xml:space="preserve"> 11 kom dioni</w:t>
      </w:r>
      <w:r w:rsidR="00E20ED7">
        <w:rPr>
          <w:rFonts w:cs="Courier New" w:hAnsi="Courier New" w:ascii="Courier New"/>
        </w:rPr>
        <w:t>ca Podravke d.d. iz Koprivnice č</w:t>
      </w:r>
      <w:r w:rsidR="00E20ED7" w:rsidRPr="00E20ED7">
        <w:rPr>
          <w:rFonts w:cs="Courier New" w:hAnsi="Courier New" w:ascii="Courier New"/>
        </w:rPr>
        <w:t>ija proc</w:t>
      </w:r>
      <w:r w:rsidR="00E20ED7">
        <w:rPr>
          <w:rFonts w:cs="Courier New" w:hAnsi="Courier New" w:ascii="Courier New"/>
        </w:rPr>
        <w:t>i</w:t>
      </w:r>
      <w:r w:rsidR="00E20ED7" w:rsidRPr="00E20ED7">
        <w:rPr>
          <w:rFonts w:cs="Courier New" w:hAnsi="Courier New" w:ascii="Courier New"/>
        </w:rPr>
        <w:t xml:space="preserve">jenjena </w:t>
      </w:r>
      <w:r w:rsidR="007B2218">
        <w:rPr>
          <w:rFonts w:cs="Courier New" w:hAnsi="Courier New" w:ascii="Courier New"/>
        </w:rPr>
        <w:t xml:space="preserve">tržišna </w:t>
      </w:r>
      <w:r w:rsidR="00E20ED7" w:rsidRPr="00E20ED7">
        <w:rPr>
          <w:rFonts w:cs="Courier New" w:hAnsi="Courier New" w:ascii="Courier New"/>
        </w:rPr>
        <w:t xml:space="preserve">vrijednost iznosi 2.904,00kn. </w:t>
      </w:r>
    </w:p>
    <w:p w:rsidRDefault="00E20ED7" w:rsidP="00E20ED7" w:rsidR="00E20ED7">
      <w:pPr>
        <w:pStyle w:val="Bezproreda"/>
        <w:numPr>
          <w:ilvl w:val="0"/>
          <w:numId w:val="1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Dana 28.03.2018.g. zatražila sam od Državne geodetske uprave</w:t>
      </w:r>
    </w:p>
    <w:p w:rsidRDefault="00E20ED7" w:rsidP="00E20ED7" w:rsidR="00FB137D">
      <w:pPr>
        <w:pStyle w:val="Bezproreda"/>
        <w:jc w:val="both"/>
        <w:rPr>
          <w:rFonts w:cs="Courier New" w:hAnsi="Courier New" w:ascii="Courier New"/>
        </w:rPr>
      </w:pPr>
      <w:r w:rsidRPr="00E20ED7">
        <w:rPr>
          <w:rFonts w:cs="Courier New" w:hAnsi="Courier New" w:ascii="Courier New"/>
        </w:rPr>
        <w:t>RH,</w:t>
      </w:r>
      <w:r>
        <w:rPr>
          <w:rFonts w:cs="Courier New" w:hAnsi="Courier New" w:ascii="Courier New"/>
        </w:rPr>
        <w:t xml:space="preserve"> Središnji ured, Zagreb, </w:t>
      </w:r>
      <w:r w:rsidR="00B304B8">
        <w:rPr>
          <w:rFonts w:cs="Courier New" w:hAnsi="Courier New" w:ascii="Courier New"/>
        </w:rPr>
        <w:t>Posjedovni list s ispisom katastarskih čestica i podataka o stanju nekretnina uključiv i nekretnine u etažnom vlasništvu za područje Republike Hrvatske i dobila sam Uvjerenje s danom 12.04.2018.g.</w:t>
      </w:r>
      <w:r w:rsidR="00FB137D">
        <w:rPr>
          <w:rFonts w:cs="Courier New" w:hAnsi="Courier New" w:ascii="Courier New"/>
        </w:rPr>
        <w:t xml:space="preserve"> da</w:t>
      </w:r>
      <w:r w:rsidR="00B304B8">
        <w:rPr>
          <w:rFonts w:cs="Courier New" w:hAnsi="Courier New" w:ascii="Courier New"/>
        </w:rPr>
        <w:t xml:space="preserve"> dužnik nije upisan u katastarski operat – evidenciju nositelja prava na nekretninama koja se odnose na područje Republike Hrvatske. </w:t>
      </w:r>
    </w:p>
    <w:p w:rsidRDefault="00FB137D" w:rsidP="00FB137D" w:rsidR="00FB137D">
      <w:pPr>
        <w:pStyle w:val="Bezproreda"/>
        <w:numPr>
          <w:ilvl w:val="0"/>
          <w:numId w:val="1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Nadalje, zatražila sam od Općinskog građanskog suda u Zagrebu,</w:t>
      </w:r>
    </w:p>
    <w:p w:rsidRDefault="00FB137D" w:rsidP="00FB137D" w:rsidR="00FB137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Zemljišnoknjižni odjel zemljišnoknjižni izvadak odnosno potvrdu o vlasništvu na nekretninama koje su u nadležnosti istog i dobila sam Potvrdu nakon uvida u zemljišnu knjigu i knjigu položenih ugovora da dužnik nije upisan kao vlasnik nekretnina odnosno nositelj drugog knjižnog prava, uz napomenu da se navedeno odnosi na zemljišnoknjižne uloške koji se vode u digitalnom obliku i na knjigu položenih ugovora. </w:t>
      </w:r>
    </w:p>
    <w:p w:rsidRDefault="00CE7FF9" w:rsidP="00CE7FF9" w:rsidR="00CE7FF9">
      <w:pPr>
        <w:pStyle w:val="Bezproreda"/>
        <w:numPr>
          <w:ilvl w:val="0"/>
          <w:numId w:val="1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Također, zatražila sam dana 26.03.2018.g. od Općinskog suda u</w:t>
      </w:r>
    </w:p>
    <w:p w:rsidRDefault="00CE7FF9" w:rsidP="00CE7FF9" w:rsidR="00CE7FF9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Splitu, Zemljišnoknjižni odjel izvadak o stanju vlasništva dužnika na nekretninama</w:t>
      </w:r>
      <w:r w:rsidR="00FB137D">
        <w:rPr>
          <w:rFonts w:cs="Courier New" w:hAnsi="Courier New" w:ascii="Courier New"/>
        </w:rPr>
        <w:t xml:space="preserve"> </w:t>
      </w:r>
      <w:r>
        <w:rPr>
          <w:rFonts w:cs="Courier New" w:hAnsi="Courier New" w:ascii="Courier New"/>
        </w:rPr>
        <w:t>koje se nalaze u evidenciji.</w:t>
      </w:r>
    </w:p>
    <w:p w:rsidRDefault="00CE7FF9" w:rsidP="00CE7FF9" w:rsidR="00C6417E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Dana 14.04.2018.g. primila sam Izvadak iz Zemljišne knjige Zemljišnoknjižnog odjela, Split za K.O.:329835 Split, verificirani ZK uložak broj:13488, broj zadnjeg dnevnika:Z-4820/2014 iz kojega proizlazi da je dužnik </w:t>
      </w:r>
      <w:r w:rsidR="00600F54">
        <w:rPr>
          <w:rFonts w:cs="Courier New" w:hAnsi="Courier New" w:ascii="Courier New"/>
        </w:rPr>
        <w:t xml:space="preserve">na dan 10.04.2018.g. </w:t>
      </w:r>
      <w:r>
        <w:rPr>
          <w:rFonts w:cs="Courier New" w:hAnsi="Courier New" w:ascii="Courier New"/>
        </w:rPr>
        <w:t>posjednik</w:t>
      </w:r>
      <w:r w:rsidR="00C6417E">
        <w:rPr>
          <w:rFonts w:cs="Courier New" w:hAnsi="Courier New" w:ascii="Courier New"/>
        </w:rPr>
        <w:t xml:space="preserve"> i to: ZEM 5797/2,</w:t>
      </w:r>
      <w:r w:rsidR="007B2218">
        <w:rPr>
          <w:rFonts w:cs="Courier New" w:hAnsi="Courier New" w:ascii="Courier New"/>
        </w:rPr>
        <w:t xml:space="preserve"> </w:t>
      </w:r>
      <w:r w:rsidR="00C6417E">
        <w:rPr>
          <w:rFonts w:cs="Courier New" w:hAnsi="Courier New" w:ascii="Courier New"/>
        </w:rPr>
        <w:t>neplodno gradilište, površine 228m2; ZEM 5797/3,</w:t>
      </w:r>
      <w:r w:rsidR="007B2218">
        <w:rPr>
          <w:rFonts w:cs="Courier New" w:hAnsi="Courier New" w:ascii="Courier New"/>
        </w:rPr>
        <w:t xml:space="preserve"> </w:t>
      </w:r>
      <w:r w:rsidR="00C6417E">
        <w:rPr>
          <w:rFonts w:cs="Courier New" w:hAnsi="Courier New" w:ascii="Courier New"/>
        </w:rPr>
        <w:t>neplodno, površine 12m2; ZEM 5797/5, neplodno, površine 14m2; ZEM 5797/6, neplodno gradilište, površine 28m2; ZEM 5797/7 neplodno gradilište, površine 18m2; ZEM5802/3, vrt, površine</w:t>
      </w:r>
      <w:r w:rsidR="007B2218">
        <w:rPr>
          <w:rFonts w:cs="Courier New" w:hAnsi="Courier New" w:ascii="Courier New"/>
        </w:rPr>
        <w:t xml:space="preserve"> </w:t>
      </w:r>
      <w:r w:rsidR="00C6417E">
        <w:rPr>
          <w:rFonts w:cs="Courier New" w:hAnsi="Courier New" w:ascii="Courier New"/>
        </w:rPr>
        <w:t>244m2; ZEM 5802/4, vrt, površine 539m2; ZEM 5802/5, vrt, površine 436m2; ZEM 5802/6, oranica, površine 387m2 i ZEM 5802/16, neplodno, površine 229m2.</w:t>
      </w:r>
    </w:p>
    <w:p w:rsidRDefault="00C6417E" w:rsidP="00CE7FF9" w:rsidR="00600F54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U odjeljku B Vlastovnica za ukupno naprijed nav</w:t>
      </w:r>
      <w:r w:rsidR="007B2218">
        <w:rPr>
          <w:rFonts w:cs="Courier New" w:hAnsi="Courier New" w:ascii="Courier New"/>
        </w:rPr>
        <w:t>edenu površinu od 2135m2 upisan je vlasnićk</w:t>
      </w:r>
      <w:r>
        <w:rPr>
          <w:rFonts w:cs="Courier New" w:hAnsi="Courier New" w:ascii="Courier New"/>
        </w:rPr>
        <w:t>i dio 1/1 – društveno vlasništvo</w:t>
      </w:r>
      <w:r w:rsidR="00600F54">
        <w:rPr>
          <w:rFonts w:cs="Courier New" w:hAnsi="Courier New" w:ascii="Courier New"/>
        </w:rPr>
        <w:t xml:space="preserve"> a pod 2.1. kao nositelj prava korištenja navedena ja NOVA COLOR d.d. Split.</w:t>
      </w:r>
    </w:p>
    <w:p w:rsidRDefault="00600F54" w:rsidP="00CE7FF9" w:rsidR="00600F54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U dijelu izvadka – teretovnica stoji napomena da – tereta nema.</w:t>
      </w:r>
    </w:p>
    <w:p w:rsidRDefault="00600F54" w:rsidP="00CE7FF9" w:rsidR="00E473D7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Iz navedenog proizlazi da je dužnik vanknjižni vlasnik naprijed navedenog zemljišta – parcela koje čine imovine društva.</w:t>
      </w:r>
      <w:r w:rsidR="00E473D7">
        <w:rPr>
          <w:rFonts w:cs="Courier New" w:hAnsi="Courier New" w:ascii="Courier New"/>
        </w:rPr>
        <w:t xml:space="preserve">  Str. -2-</w:t>
      </w:r>
    </w:p>
    <w:p w:rsidRDefault="00600F54" w:rsidP="00CE7FF9" w:rsidR="00600F54">
      <w:pPr>
        <w:pStyle w:val="Bezproreda"/>
        <w:jc w:val="both"/>
        <w:rPr>
          <w:rFonts w:cs="Courier New" w:hAnsi="Courier New" w:ascii="Courier New"/>
        </w:rPr>
      </w:pPr>
    </w:p>
    <w:p w:rsidRDefault="00600F54" w:rsidP="00CE7FF9" w:rsidR="00600F54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U ovom času nisam u mogućnosti iskazati</w:t>
      </w:r>
      <w:r w:rsidR="00E473D7">
        <w:rPr>
          <w:rFonts w:cs="Courier New" w:hAnsi="Courier New" w:ascii="Courier New"/>
        </w:rPr>
        <w:t xml:space="preserve"> procjenjenu</w:t>
      </w:r>
      <w:r>
        <w:rPr>
          <w:rFonts w:cs="Courier New" w:hAnsi="Courier New" w:ascii="Courier New"/>
        </w:rPr>
        <w:t xml:space="preserve"> tržišnu vrijednost navedenih nekretnina.</w:t>
      </w:r>
    </w:p>
    <w:p w:rsidRDefault="00600F54" w:rsidP="00600F54" w:rsidR="0005447B">
      <w:pPr>
        <w:pStyle w:val="Bezproreda"/>
        <w:numPr>
          <w:ilvl w:val="0"/>
          <w:numId w:val="1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Od HZMO Zagreb pribavila sa</w:t>
      </w:r>
      <w:r w:rsidR="0005447B">
        <w:rPr>
          <w:rFonts w:cs="Courier New" w:hAnsi="Courier New" w:ascii="Courier New"/>
        </w:rPr>
        <w:t>m Ispis prijavljenih radnika za</w:t>
      </w:r>
    </w:p>
    <w:p w:rsidRDefault="00600F54" w:rsidP="0005447B" w:rsidR="0005447B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razdoblje od 10.11.1971. do </w:t>
      </w:r>
      <w:r w:rsidR="0005447B">
        <w:rPr>
          <w:rFonts w:cs="Courier New" w:hAnsi="Courier New" w:ascii="Courier New"/>
        </w:rPr>
        <w:t>11.07.2006.g.</w:t>
      </w:r>
      <w:r w:rsidR="00E473D7">
        <w:rPr>
          <w:rFonts w:cs="Courier New" w:hAnsi="Courier New" w:ascii="Courier New"/>
        </w:rPr>
        <w:t xml:space="preserve"> U navedenom razdoblju</w:t>
      </w:r>
      <w:r w:rsidR="0005447B">
        <w:rPr>
          <w:rFonts w:cs="Courier New" w:hAnsi="Courier New" w:ascii="Courier New"/>
        </w:rPr>
        <w:t xml:space="preserve"> bilo</w:t>
      </w:r>
      <w:r w:rsidR="00E473D7">
        <w:rPr>
          <w:rFonts w:cs="Courier New" w:hAnsi="Courier New" w:ascii="Courier New"/>
        </w:rPr>
        <w:t xml:space="preserve"> je ukupno</w:t>
      </w:r>
      <w:r w:rsidR="0005447B">
        <w:rPr>
          <w:rFonts w:cs="Courier New" w:hAnsi="Courier New" w:ascii="Courier New"/>
        </w:rPr>
        <w:t xml:space="preserve"> zaposleno 87 </w:t>
      </w:r>
      <w:r w:rsidR="0005447B" w:rsidRPr="0005447B">
        <w:rPr>
          <w:rFonts w:cs="Courier New" w:hAnsi="Courier New" w:ascii="Courier New"/>
        </w:rPr>
        <w:t xml:space="preserve">radnika a u razdoblju od 12.07.2006.g. </w:t>
      </w:r>
      <w:r w:rsidR="0005447B">
        <w:rPr>
          <w:rFonts w:cs="Courier New" w:hAnsi="Courier New" w:ascii="Courier New"/>
        </w:rPr>
        <w:t>do 28.03.2018.g. jedan / 1 / radnik i to direktor društva.</w:t>
      </w:r>
      <w:r>
        <w:rPr>
          <w:rFonts w:cs="Courier New" w:hAnsi="Courier New" w:ascii="Courier New"/>
        </w:rPr>
        <w:t xml:space="preserve"> </w:t>
      </w:r>
    </w:p>
    <w:p w:rsidRDefault="0005447B" w:rsidP="0005447B" w:rsidR="0005447B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Slijedom navedenog u vrijeme izrade izvješća dužnik ima u evidenciji HZMO 1 zaposlenog radnika.</w:t>
      </w:r>
    </w:p>
    <w:p w:rsidRDefault="0005447B" w:rsidP="0005447B" w:rsidR="00751E87">
      <w:pPr>
        <w:pStyle w:val="Bezproreda"/>
        <w:numPr>
          <w:ilvl w:val="0"/>
          <w:numId w:val="1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Dana 26.03.2018.g. </w:t>
      </w:r>
      <w:r w:rsidR="00751E87">
        <w:rPr>
          <w:rFonts w:cs="Courier New" w:hAnsi="Courier New" w:ascii="Courier New"/>
        </w:rPr>
        <w:t xml:space="preserve">obratila sam se Hrvatskoj agenciji za </w:t>
      </w:r>
    </w:p>
    <w:p w:rsidRDefault="00751E87" w:rsidP="00751E87" w:rsidR="00751E87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civilno zrakoplovstvo Zagreb, RH</w:t>
      </w:r>
      <w:r w:rsidR="00FB137D">
        <w:rPr>
          <w:rFonts w:cs="Courier New" w:hAnsi="Courier New" w:ascii="Courier New"/>
        </w:rPr>
        <w:t xml:space="preserve"> </w:t>
      </w:r>
      <w:r>
        <w:rPr>
          <w:rFonts w:cs="Courier New" w:hAnsi="Courier New" w:ascii="Courier New"/>
        </w:rPr>
        <w:t>sa zamolbom da izvrši uvid u registara civilnih zrakoplova i utvrdi da li je dužnik vlasnik zrakoplova.</w:t>
      </w:r>
    </w:p>
    <w:p w:rsidRDefault="00751E87" w:rsidP="00751E87" w:rsidR="002728D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Navedena Agencija dostavila je Pismeno s danom 27.ožujka 2018.g. u kojem obavještava da na temelju neposrednog uvida u Registar zrakoplova  pravna osoba NOVA COLOR d.o.o. nema u svom vlasništvu zrakoplov, koji je upisan u Hrvatski registar civilnih zrakoplova.</w:t>
      </w:r>
    </w:p>
    <w:p w:rsidRDefault="002728DA" w:rsidP="002728DA" w:rsidR="002728DA">
      <w:pPr>
        <w:pStyle w:val="Bezproreda"/>
        <w:numPr>
          <w:ilvl w:val="0"/>
          <w:numId w:val="1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Dana 26.03.2018.g. i dodatno dana 22.04.2018.g. obratila</w:t>
      </w:r>
    </w:p>
    <w:p w:rsidRDefault="002728DA" w:rsidP="002728DA" w:rsidR="002728D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sam se sa zahtjevom Ministarstvu mora, prometa i infrastrukture RH, Zagreb za dostavu podataka iz Registra brodova, brodica, jahte, čamaca i drugih plovila da li je dužnik upisan kao vlasnik istih.</w:t>
      </w:r>
    </w:p>
    <w:p w:rsidRDefault="002728DA" w:rsidP="002728DA" w:rsidR="002728D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Do dana izrade predmetnog izvješća nisam primila tražene podatke te ne</w:t>
      </w:r>
      <w:r w:rsidR="00833E71">
        <w:rPr>
          <w:rFonts w:cs="Courier New" w:hAnsi="Courier New" w:ascii="Courier New"/>
        </w:rPr>
        <w:t xml:space="preserve"> </w:t>
      </w:r>
      <w:r>
        <w:rPr>
          <w:rFonts w:cs="Courier New" w:hAnsi="Courier New" w:ascii="Courier New"/>
        </w:rPr>
        <w:t xml:space="preserve">mogu </w:t>
      </w:r>
      <w:r w:rsidR="00833E71">
        <w:rPr>
          <w:rFonts w:cs="Courier New" w:hAnsi="Courier New" w:ascii="Courier New"/>
        </w:rPr>
        <w:t>izraziti mišljenje o istom.</w:t>
      </w:r>
    </w:p>
    <w:p w:rsidRDefault="00833E71" w:rsidP="00833E71" w:rsidR="00833E71">
      <w:pPr>
        <w:pStyle w:val="Bezproreda"/>
        <w:numPr>
          <w:ilvl w:val="0"/>
          <w:numId w:val="1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Uvidom u sudski spis i Zahtjev FINE za provođenje</w:t>
      </w:r>
    </w:p>
    <w:p w:rsidRDefault="00833E71" w:rsidP="00833E71" w:rsidR="00833E7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stečajnog postupka nad dužnikom proizlazi da je dužnik na dan 02.02.2018.g. a na temelju Potvrde FINE bio u blokadi 3433 dana a iznos neizmirenih a dospjelih obveza iznosile su 99.649.124,61kn. Slijedom navedenog proizlazi da je na dan 02.02.2018.g. dužnik IMAO u Očevidniku redoslijeda osnova za plaćanje kod FINE evidentirane neizvršenih osnova za plaćanje a koje su dospjele na naplatu u ukupnom iznosu od 99.649.124,61kn. Dužnik NOVA COLOR d.o.o. iz Zagreba nesposoban je za plaćanje jer u razdoblju dužem od 60 dana nije FINA izvršla naplatu dospjelih a nepodmirenih obveza bez pristanka dužnika s bilo kojeg od njegovih računa.</w:t>
      </w:r>
    </w:p>
    <w:p w:rsidRDefault="000E29E8" w:rsidP="00833E71" w:rsidR="000E29E8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Do dana izrade izvješća dužnik je u blokadi 3525 dana.</w:t>
      </w:r>
    </w:p>
    <w:p w:rsidRDefault="000E29E8" w:rsidP="000E29E8" w:rsidR="000E29E8">
      <w:pPr>
        <w:pStyle w:val="Bezproreda"/>
        <w:numPr>
          <w:ilvl w:val="0"/>
          <w:numId w:val="1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Također, dužnik je i prezadužen jer na temelju</w:t>
      </w:r>
    </w:p>
    <w:p w:rsidRDefault="000E29E8" w:rsidP="000E29E8" w:rsidR="000E29E8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pribavljenih i iskazanih podataka o imovini i iznosu iskazanih nepodmirenih obveza u Očevidniku FINE imovina ne bi bila dovoljna za namirenje dospjelih a neizmirenih evidentiranih obveza dužnika.</w:t>
      </w:r>
    </w:p>
    <w:p w:rsidRDefault="000E29E8" w:rsidP="000E29E8" w:rsidR="000E29E8">
      <w:pPr>
        <w:pStyle w:val="Bezproreda"/>
        <w:jc w:val="both"/>
        <w:rPr>
          <w:rFonts w:cs="Courier New" w:hAnsi="Courier New" w:ascii="Courier New"/>
        </w:rPr>
      </w:pPr>
    </w:p>
    <w:p w:rsidRDefault="000E29E8" w:rsidP="000E29E8" w:rsidR="000E29E8">
      <w:pPr>
        <w:pStyle w:val="Bezproreda"/>
        <w:jc w:val="both"/>
        <w:rPr>
          <w:rFonts w:cs="Courier New" w:hAnsi="Courier New" w:ascii="Courier New"/>
        </w:rPr>
      </w:pPr>
    </w:p>
    <w:p w:rsidRDefault="000E29E8" w:rsidP="000E29E8" w:rsidR="000E29E8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III Slijedom navedenog može se konstatrirati slijedeće:</w:t>
      </w:r>
    </w:p>
    <w:p w:rsidRDefault="000E29E8" w:rsidP="000E29E8" w:rsidR="000E29E8">
      <w:pPr>
        <w:pStyle w:val="Bezproreda"/>
        <w:jc w:val="both"/>
        <w:rPr>
          <w:rFonts w:cs="Courier New" w:hAnsi="Courier New" w:ascii="Courier New"/>
        </w:rPr>
      </w:pPr>
    </w:p>
    <w:p w:rsidRDefault="000E29E8" w:rsidP="000E29E8" w:rsidR="000E29E8">
      <w:pPr>
        <w:pStyle w:val="Bezproreda"/>
        <w:jc w:val="both"/>
        <w:rPr>
          <w:rFonts w:cs="Courier New" w:hAnsi="Courier New" w:ascii="Courier New"/>
        </w:rPr>
      </w:pPr>
    </w:p>
    <w:p w:rsidRDefault="00E91507" w:rsidP="00E91507" w:rsidR="00E91507">
      <w:pPr>
        <w:pStyle w:val="Bezproreda"/>
        <w:numPr>
          <w:ilvl w:val="0"/>
          <w:numId w:val="3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Odgovorna osoba dužnika NOVA COLOR d.o.o. iz Zagreba, Dolac 1.</w:t>
      </w:r>
    </w:p>
    <w:p w:rsidRDefault="00E91507" w:rsidP="00E91507" w:rsidR="00E91507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OIB72506234938 nije omogućila pregled poslovnog prostora niti je dala na uvid poslovnu i knjigovodstvenu dokumentaciju te se naprijed navedeno temelji na pribavljenim podacima i informacijama od drugih – državnih organa i institucija. </w:t>
      </w:r>
    </w:p>
    <w:p w:rsidRDefault="00E91507" w:rsidP="00E91507" w:rsidR="00E91507">
      <w:pPr>
        <w:pStyle w:val="Bezproreda"/>
        <w:jc w:val="both"/>
        <w:rPr>
          <w:rFonts w:cs="Courier New" w:hAnsi="Courier New" w:ascii="Courier New"/>
        </w:rPr>
      </w:pPr>
    </w:p>
    <w:p w:rsidRDefault="00E91507" w:rsidP="00E91507" w:rsidR="00E91507">
      <w:pPr>
        <w:pStyle w:val="Bezproreda"/>
        <w:numPr>
          <w:ilvl w:val="0"/>
          <w:numId w:val="3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Prema podacima FINE Zagreb o stanju Očevidnika redoslijeda</w:t>
      </w:r>
    </w:p>
    <w:p w:rsidRDefault="00E91507" w:rsidP="00E91507" w:rsidR="00E91507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osnova plaćanja proizlazi da je dužnik nesposoban za plaćanje, jer u razdoblju dužem od 60 dana nije izmirio dospjele evidentirane osnove za plaćanje u iznosu od 99.649.124,60kn a koje je trebalo na temelju valjanih osnova za plaćanje bez daljnjeg pristanka dužnika naplatiti s bilo kojeg od njegovih računa.          Str. – 3 -</w:t>
      </w:r>
    </w:p>
    <w:p w:rsidRDefault="00E91507" w:rsidP="00E91507" w:rsidR="002264ED">
      <w:pPr>
        <w:pStyle w:val="Bezproreda"/>
        <w:numPr>
          <w:ilvl w:val="0"/>
          <w:numId w:val="3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lastRenderedPageBreak/>
        <w:t>Dužnik NOVA COLOR d.o.o. iz Zagreba također je i prezadužen</w:t>
      </w:r>
      <w:r w:rsidR="002264ED">
        <w:rPr>
          <w:rFonts w:cs="Courier New" w:hAnsi="Courier New" w:ascii="Courier New"/>
        </w:rPr>
        <w:t>,</w:t>
      </w:r>
    </w:p>
    <w:p w:rsidRDefault="002264ED" w:rsidP="002264ED" w:rsidR="00E91507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jer do sada utvrđena imovina,</w:t>
      </w:r>
      <w:r w:rsidR="00E91507">
        <w:rPr>
          <w:rFonts w:cs="Courier New" w:hAnsi="Courier New" w:ascii="Courier New"/>
        </w:rPr>
        <w:t xml:space="preserve"> koja se treba unovčiti ni</w:t>
      </w:r>
      <w:r>
        <w:rPr>
          <w:rFonts w:cs="Courier New" w:hAnsi="Courier New" w:ascii="Courier New"/>
        </w:rPr>
        <w:t xml:space="preserve">je dostatna za izmirenje do sada iskazanih i dospjelih obveza u Očevidniku o redoslijedu osnova za plaćanje. </w:t>
      </w:r>
    </w:p>
    <w:p w:rsidRDefault="002264ED" w:rsidP="002264ED" w:rsidR="002264ED">
      <w:pPr>
        <w:pStyle w:val="Bezproreda"/>
        <w:jc w:val="both"/>
        <w:rPr>
          <w:rFonts w:cs="Courier New" w:hAnsi="Courier New" w:ascii="Courier New"/>
        </w:rPr>
      </w:pPr>
    </w:p>
    <w:p w:rsidRDefault="002264ED" w:rsidP="002264ED" w:rsidR="002264ED">
      <w:pPr>
        <w:pStyle w:val="Bezproreda"/>
        <w:numPr>
          <w:ilvl w:val="0"/>
          <w:numId w:val="3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Na dan izrade ovoga Izvješća dužnik NOVA COLOR d.o.o. iz </w:t>
      </w:r>
    </w:p>
    <w:p w:rsidRDefault="002264ED" w:rsidP="002264ED" w:rsidR="002264E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Zagreba ima zaposlenog jednog radnika i to direktora društva.</w:t>
      </w:r>
    </w:p>
    <w:p w:rsidRDefault="002264ED" w:rsidP="002264ED" w:rsidR="002264ED">
      <w:pPr>
        <w:pStyle w:val="Odlomakpopisa"/>
        <w:rPr>
          <w:rFonts w:cs="Courier New" w:hAnsi="Courier New" w:ascii="Courier New"/>
        </w:rPr>
      </w:pPr>
    </w:p>
    <w:p w:rsidRDefault="002264ED" w:rsidP="002264ED" w:rsidR="00207831">
      <w:pPr>
        <w:pStyle w:val="Bezproreda"/>
        <w:numPr>
          <w:ilvl w:val="0"/>
          <w:numId w:val="3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Na temelju </w:t>
      </w:r>
      <w:r w:rsidR="00207831">
        <w:rPr>
          <w:rFonts w:cs="Courier New" w:hAnsi="Courier New" w:ascii="Courier New"/>
        </w:rPr>
        <w:t>pribavljenih podataka od državnih organa i institucija proizlazi da dužnik ima slijedeći imovinu i to:</w:t>
      </w:r>
    </w:p>
    <w:p w:rsidRDefault="00207831" w:rsidP="00207831" w:rsidR="00207831">
      <w:pPr>
        <w:pStyle w:val="Bezproreda"/>
        <w:ind w:left="720"/>
        <w:jc w:val="both"/>
        <w:rPr>
          <w:rFonts w:cs="Courier New" w:hAnsi="Courier New" w:ascii="Courier New"/>
        </w:rPr>
      </w:pPr>
    </w:p>
    <w:p w:rsidRDefault="00207831" w:rsidP="00207831" w:rsidR="002264ED">
      <w:pPr>
        <w:pStyle w:val="Bezproreda"/>
        <w:numPr>
          <w:ilvl w:val="0"/>
          <w:numId w:val="2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11 kom dionica kod Podravke d.d. iz Koprivnice čija procijenjena tržišna vrijednost iznosi 2.904,00kn,</w:t>
      </w:r>
    </w:p>
    <w:p w:rsidRDefault="00207831" w:rsidP="00207831" w:rsidR="0020783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</w:t>
      </w:r>
    </w:p>
    <w:p w:rsidRDefault="00207831" w:rsidP="00904610" w:rsidR="00904610">
      <w:pPr>
        <w:pStyle w:val="Bezproreda"/>
        <w:numPr>
          <w:ilvl w:val="0"/>
          <w:numId w:val="2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Prema verificiranom Izvatku Zk.ul.13488 zemljišne knjige Općinskog suda u Splitu, Zemljišnoknjižni odjel od 10.04.2018.g., K.O.329835 Split dužnik je posjednik – vanknjižno vlasništvo 10 parcela, različitih veličina i vrste zemljišta ukupno 2135m2, </w:t>
      </w:r>
      <w:r w:rsidR="00904610">
        <w:rPr>
          <w:rFonts w:cs="Courier New" w:hAnsi="Courier New" w:ascii="Courier New"/>
        </w:rPr>
        <w:t>društveno vlasništvo a nositelj prava korištenja je dužnik i nema upisanog tereta.</w:t>
      </w:r>
    </w:p>
    <w:p w:rsidRDefault="00904610" w:rsidP="00904610" w:rsidR="00904610">
      <w:pPr>
        <w:pStyle w:val="Bezproreda"/>
        <w:ind w:left="720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U času izrade Izvješća neraspložem procjenjenim iznosom vriednosti predmetnih površina.</w:t>
      </w:r>
    </w:p>
    <w:p w:rsidRDefault="00904610" w:rsidP="00904610" w:rsidR="00904610">
      <w:pPr>
        <w:pStyle w:val="Bezproreda"/>
        <w:ind w:left="720"/>
        <w:jc w:val="both"/>
        <w:rPr>
          <w:rFonts w:cs="Courier New" w:hAnsi="Courier New" w:ascii="Courier New"/>
        </w:rPr>
      </w:pPr>
    </w:p>
    <w:p w:rsidRDefault="00904610" w:rsidP="00904610" w:rsidR="00904610">
      <w:pPr>
        <w:pStyle w:val="Bezproreda"/>
        <w:numPr>
          <w:ilvl w:val="0"/>
          <w:numId w:val="3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Prema stanju iskazanih dospjelih a nenaplaćenih osnova za plaćanja u Očevidniku FINE Zagreb na dan 02.02.2018.g. u iznosu od 99,649.124,61kn dužnik NOVA COLOR d.o.o. iz Zagreba je prezadužen.</w:t>
      </w:r>
    </w:p>
    <w:p w:rsidRDefault="00904610" w:rsidP="00904610" w:rsidR="00904610">
      <w:pPr>
        <w:pStyle w:val="Bezproreda"/>
        <w:jc w:val="both"/>
        <w:rPr>
          <w:rFonts w:cs="Courier New" w:hAnsi="Courier New" w:ascii="Courier New"/>
        </w:rPr>
      </w:pPr>
    </w:p>
    <w:p w:rsidRDefault="00904610" w:rsidP="00904610" w:rsidR="00207831">
      <w:pPr>
        <w:pStyle w:val="Bezproreda"/>
        <w:numPr>
          <w:ilvl w:val="0"/>
          <w:numId w:val="3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Slijedom naprijed navedenog mišljenja sam i predlažem da se otvori stečajni postupak nad dužnikom</w:t>
      </w:r>
      <w:r w:rsidR="00C1198D">
        <w:rPr>
          <w:rFonts w:cs="Courier New" w:hAnsi="Courier New" w:ascii="Courier New"/>
        </w:rPr>
        <w:t xml:space="preserve"> NOVA COLOR d.o.o. iz Zagreba, D</w:t>
      </w:r>
      <w:r>
        <w:rPr>
          <w:rFonts w:cs="Courier New" w:hAnsi="Courier New" w:ascii="Courier New"/>
        </w:rPr>
        <w:t>olac 1,, OIB725</w:t>
      </w:r>
      <w:r w:rsidR="00C1198D">
        <w:rPr>
          <w:rFonts w:cs="Courier New" w:hAnsi="Courier New" w:ascii="Courier New"/>
        </w:rPr>
        <w:t>06234938.</w:t>
      </w:r>
      <w:r>
        <w:rPr>
          <w:rFonts w:cs="Courier New" w:hAnsi="Courier New" w:ascii="Courier New"/>
        </w:rPr>
        <w:t xml:space="preserve"> </w:t>
      </w:r>
      <w:r w:rsidR="00207831" w:rsidRPr="00904610">
        <w:rPr>
          <w:rFonts w:cs="Courier New" w:hAnsi="Courier New" w:ascii="Courier New"/>
        </w:rPr>
        <w:t xml:space="preserve">  </w:t>
      </w:r>
    </w:p>
    <w:p w:rsidRDefault="00E31777" w:rsidP="00E31777" w:rsidR="00E31777">
      <w:pPr>
        <w:pStyle w:val="Odlomakpopisa"/>
        <w:rPr>
          <w:rFonts w:cs="Courier New" w:hAnsi="Courier New" w:ascii="Courier New"/>
        </w:rPr>
      </w:pPr>
    </w:p>
    <w:p w:rsidRDefault="00E31777" w:rsidP="00E31777" w:rsidR="00E31777">
      <w:pPr>
        <w:pStyle w:val="Bezproreda"/>
        <w:jc w:val="both"/>
        <w:rPr>
          <w:rFonts w:cs="Courier New" w:hAnsi="Courier New" w:ascii="Courier New"/>
        </w:rPr>
      </w:pPr>
    </w:p>
    <w:p w:rsidRDefault="00E31777" w:rsidP="00E31777" w:rsidR="00E31777">
      <w:pPr>
        <w:pStyle w:val="Bezproreda"/>
        <w:jc w:val="both"/>
        <w:rPr>
          <w:rFonts w:cs="Courier New" w:hAnsi="Courier New" w:ascii="Courier New"/>
        </w:rPr>
      </w:pPr>
    </w:p>
    <w:p w:rsidRDefault="00E31777" w:rsidP="00E31777" w:rsidR="00E31777">
      <w:pPr>
        <w:pStyle w:val="Bezproreda"/>
        <w:jc w:val="both"/>
        <w:rPr>
          <w:rFonts w:cs="Courier New" w:hAnsi="Courier New" w:ascii="Courier New"/>
        </w:rPr>
      </w:pPr>
    </w:p>
    <w:p w:rsidRDefault="00E31777" w:rsidP="00E31777" w:rsidR="00E31777">
      <w:pPr>
        <w:pStyle w:val="Bezproreda"/>
        <w:jc w:val="both"/>
        <w:rPr>
          <w:rFonts w:cs="Courier New" w:hAnsi="Courier New" w:ascii="Courier New"/>
        </w:rPr>
      </w:pPr>
    </w:p>
    <w:p w:rsidRDefault="00E31777" w:rsidP="00E31777" w:rsidR="00E31777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        Privremeni </w:t>
      </w:r>
    </w:p>
    <w:p w:rsidRDefault="00E31777" w:rsidP="00E31777" w:rsidR="00E31777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 Stečajni upravitelj:</w:t>
      </w:r>
    </w:p>
    <w:p w:rsidRDefault="00E31777" w:rsidP="00E31777" w:rsidR="00E31777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 Marija Tomeš, mag.oec.</w:t>
      </w:r>
    </w:p>
    <w:p w:rsidRDefault="00E31777" w:rsidP="00E31777" w:rsidR="00E31777">
      <w:pPr>
        <w:pStyle w:val="Bezproreda"/>
        <w:jc w:val="both"/>
        <w:rPr>
          <w:rFonts w:cs="Courier New" w:hAnsi="Courier New" w:ascii="Courier New"/>
        </w:rPr>
      </w:pPr>
    </w:p>
    <w:p w:rsidRDefault="00E31777" w:rsidP="00E31777" w:rsidR="00E31777">
      <w:pPr>
        <w:pStyle w:val="Bezproreda"/>
        <w:jc w:val="both"/>
        <w:rPr>
          <w:rFonts w:cs="Courier New" w:hAnsi="Courier New" w:ascii="Courier New"/>
        </w:rPr>
      </w:pPr>
    </w:p>
    <w:p w:rsidRDefault="00E31777" w:rsidP="00E31777" w:rsidR="00E31777">
      <w:pPr>
        <w:pStyle w:val="Bezproreda"/>
        <w:jc w:val="both"/>
        <w:rPr>
          <w:rFonts w:cs="Courier New" w:hAnsi="Courier New" w:ascii="Courier New"/>
        </w:rPr>
      </w:pPr>
    </w:p>
    <w:p w:rsidRDefault="00E31777" w:rsidP="00E31777" w:rsidR="00E31777">
      <w:pPr>
        <w:pStyle w:val="Bezproreda"/>
        <w:jc w:val="both"/>
        <w:rPr>
          <w:rFonts w:cs="Courier New" w:hAnsi="Courier New" w:ascii="Courier New"/>
        </w:rPr>
      </w:pPr>
    </w:p>
    <w:p w:rsidRDefault="00E31777" w:rsidP="00E31777" w:rsidR="00E31777">
      <w:pPr>
        <w:pStyle w:val="Bezproreda"/>
        <w:jc w:val="both"/>
        <w:rPr>
          <w:rFonts w:cs="Courier New" w:hAnsi="Courier New" w:ascii="Courier New"/>
        </w:rPr>
      </w:pPr>
    </w:p>
    <w:p w:rsidRDefault="00E31777" w:rsidP="00E31777" w:rsidR="00E31777">
      <w:pPr>
        <w:pStyle w:val="Bezproreda"/>
        <w:jc w:val="both"/>
        <w:rPr>
          <w:rFonts w:cs="Courier New" w:hAnsi="Courier New" w:ascii="Courier New"/>
        </w:rPr>
      </w:pPr>
    </w:p>
    <w:p w:rsidRDefault="00E31777" w:rsidP="00E31777" w:rsidR="00E31777">
      <w:pPr>
        <w:pStyle w:val="Bezproreda"/>
        <w:jc w:val="both"/>
        <w:rPr>
          <w:rFonts w:cs="Courier New" w:hAnsi="Courier New" w:ascii="Courier New"/>
        </w:rPr>
      </w:pPr>
    </w:p>
    <w:p w:rsidRDefault="00E31777" w:rsidP="00E31777" w:rsidR="00E31777">
      <w:pPr>
        <w:pStyle w:val="Bezproreda"/>
        <w:jc w:val="both"/>
        <w:rPr>
          <w:rFonts w:cs="Courier New" w:hAnsi="Courier New" w:ascii="Courier New"/>
        </w:rPr>
      </w:pPr>
    </w:p>
    <w:p w:rsidRDefault="00E31777" w:rsidP="00E31777" w:rsidR="00E31777">
      <w:pPr>
        <w:pStyle w:val="Bezproreda"/>
        <w:jc w:val="both"/>
        <w:rPr>
          <w:rFonts w:cs="Courier New" w:hAnsi="Courier New" w:ascii="Courier New"/>
        </w:rPr>
      </w:pPr>
    </w:p>
    <w:p w:rsidRDefault="00E31777" w:rsidP="00E31777" w:rsidR="00E31777">
      <w:pPr>
        <w:pStyle w:val="Bezproreda"/>
        <w:jc w:val="both"/>
        <w:rPr>
          <w:rFonts w:cs="Courier New" w:hAnsi="Courier New" w:ascii="Courier New"/>
        </w:rPr>
      </w:pPr>
    </w:p>
    <w:p w:rsidRDefault="00E31777" w:rsidP="00E31777" w:rsidR="00E31777">
      <w:pPr>
        <w:pStyle w:val="Bezproreda"/>
        <w:jc w:val="both"/>
        <w:rPr>
          <w:rFonts w:cs="Courier New" w:hAnsi="Courier New" w:ascii="Courier New"/>
        </w:rPr>
      </w:pPr>
    </w:p>
    <w:p w:rsidRDefault="00E31777" w:rsidP="00E31777" w:rsidR="00E31777">
      <w:pPr>
        <w:pStyle w:val="Bezproreda"/>
        <w:jc w:val="both"/>
        <w:rPr>
          <w:rFonts w:cs="Courier New" w:hAnsi="Courier New" w:ascii="Courier New"/>
        </w:rPr>
      </w:pPr>
    </w:p>
    <w:p w:rsidRDefault="00E31777" w:rsidP="00E31777" w:rsidR="00E31777" w:rsidRPr="00904610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Str. – 4 - </w:t>
      </w:r>
    </w:p>
    <w:sectPr w:rsidR="00E31777" w:rsidRPr="009046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402FD"/>
    <w:multiLevelType w:val="hybridMultilevel"/>
    <w:tmpl w:val="F702B1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212782"/>
    <w:multiLevelType w:val="hybridMultilevel"/>
    <w:tmpl w:val="3732E012"/>
    <w:lvl w:tplc="45A4340C" w:ilvl="0">
      <w:start w:val="3"/>
      <w:numFmt w:val="bullet"/>
      <w:lvlText w:val="-"/>
      <w:lvlJc w:val="left"/>
      <w:pPr>
        <w:ind w:hanging="360" w:left="720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F9E0513"/>
    <w:multiLevelType w:val="hybridMultilevel"/>
    <w:tmpl w:val="06646F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1839"/>
    <w:rsid w:val="0005447B"/>
    <w:rsid w:val="000E29E8"/>
    <w:rsid w:val="001558A1"/>
    <w:rsid w:val="00207831"/>
    <w:rsid w:val="002264ED"/>
    <w:rsid w:val="002728DA"/>
    <w:rsid w:val="00320C08"/>
    <w:rsid w:val="00401839"/>
    <w:rsid w:val="0050197D"/>
    <w:rsid w:val="00546460"/>
    <w:rsid w:val="005F461F"/>
    <w:rsid w:val="005F475E"/>
    <w:rsid w:val="00600F54"/>
    <w:rsid w:val="00751E87"/>
    <w:rsid w:val="007B2218"/>
    <w:rsid w:val="00833E71"/>
    <w:rsid w:val="008D29B5"/>
    <w:rsid w:val="00904610"/>
    <w:rsid w:val="00A76BC6"/>
    <w:rsid w:val="00AE0AD7"/>
    <w:rsid w:val="00B01CEE"/>
    <w:rsid w:val="00B304B8"/>
    <w:rsid w:val="00C1198D"/>
    <w:rsid w:val="00C6417E"/>
    <w:rsid w:val="00CE7FF9"/>
    <w:rsid w:val="00E20ED7"/>
    <w:rsid w:val="00E31777"/>
    <w:rsid w:val="00E473D7"/>
    <w:rsid w:val="00E5440A"/>
    <w:rsid w:val="00E91507"/>
    <w:rsid w:val="00F04897"/>
    <w:rsid w:val="00F576C1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1839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22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29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9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9B5"/>
    <w:rPr>
      <w:rFonts w:cs="Courier New" w:hAnsi="Courier New" w:ascii="Courier New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9B5"/>
    <w:rPr>
      <w:rFonts w:cs="Courier New" w:hAnsi="Courier New" w:ascii="Courier New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9B5"/>
    <w:rPr>
      <w:rFonts w:cs="Courier New" w:hAnsi="Courier New" w:ascii="Courier New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1839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22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29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9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9B5"/>
    <w:rPr>
      <w:rFonts w:ascii="Courier New" w:cs="Courier New" w:hAnsi="Courier New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9B5"/>
    <w:rPr>
      <w:rFonts w:ascii="Courier New" w:cs="Courier New" w:hAnsi="Courier New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9B5"/>
    <w:rPr>
      <w:rFonts w:ascii="Courier New" w:cs="Courier New" w:hAnsi="Courier New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1457</properties:Words>
  <properties:Characters>8408</properties:Characters>
  <properties:Lines>220</properties:Lines>
  <properties:Paragraphs>85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2018-05-10T06:52:00Z</dcterms:created>
  <dc:creator>Marija</dc:creator>
  <cp:lastModifiedBy>Valentina Gabud</cp:lastModifiedBy>
  <dcterms:modified xmlns:xsi="http://www.w3.org/2001/XMLSchema-instance" xsi:type="dcterms:W3CDTF">2018-05-22T07:19:00Z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St-3481/2016-24 / Podnesak - Izvješće stečajnog upravitelja (NOVA COLOR -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