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d75c" w14:paraId="490d75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187436">
        <w:t>10</w:t>
      </w:r>
      <w:r w:rsidR="00EA7E1F">
        <w:t>2</w:t>
      </w:r>
      <w:r w:rsidR="00187436">
        <w:t>1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24CBC">
        <w:t>10</w:t>
      </w:r>
      <w:r w:rsidR="00EA7E1F">
        <w:t>2</w:t>
      </w:r>
      <w:r w:rsidR="00187436">
        <w:t>1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A7E1F">
        <w:t xml:space="preserve">PET </w:t>
      </w:r>
      <w:proofErr w:type="spellStart"/>
      <w:r w:rsidR="00EA7E1F">
        <w:t>PET</w:t>
      </w:r>
      <w:proofErr w:type="spellEnd"/>
      <w:r w:rsidR="00EA7E1F">
        <w:t xml:space="preserve"> d.o.o., OIB 16477275384, Zagreb, Malešnica III. – I. Odvojak 3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A7E1F">
        <w:t>577.874,45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60A95"/>
    <w:rsid w:val="00BC1013"/>
    <w:rsid w:val="00BC1743"/>
    <w:rsid w:val="00C445F4"/>
    <w:rsid w:val="00C45CBB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PET d.o.o. zastupanog po punomoćniku Lana Levai; MARIO ŽABIČ</izvorni_sadrzaj>
    <derivirana_varijabla naziv="DomainObject.Predmet.ProtustrankaFormated_1">  PET PET d.o.o. zastupanog po punomoćniku Lana Levai; MARIO ŽABIČ</derivirana_varijabla>
  </DomainObject.Predmet.ProtustrankaFormated>
  <DomainObject.Predmet.ProtustrankaFormatedOIB>
    <izvorni_sadrzaj>  PET PET d.o.o., OIB 16477275384 zastupanog po punomoćniku Lana Levai; MARIO ŽABIČ</izvorni_sadrzaj>
    <derivirana_varijabla naziv="DomainObject.Predmet.ProtustrankaFormatedOIB_1">  PET PET d.o.o., OIB 16477275384 zastupanog po punomoćniku Lana Levai; MARIO ŽABIČ</derivirana_varijabla>
  </DomainObject.Predmet.ProtustrankaFormatedOIB>
  <DomainObject.Predmet.ProtustrankaFormatedWithAdress>
    <izvorni_sadrzaj> PET PET d.o.o., Malešnica III. - I. Odvojak 3, 10000 Zagreb zastupanog po punomoćniku Lana Levai; MARIO ŽABIČ</izvorni_sadrzaj>
    <derivirana_varijabla naziv="DomainObject.Predmet.ProtustrankaFormatedWithAdress_1"> PET PET d.o.o., Malešnica III. - I. Odvojak 3, 10000 Zagreb zastupanog po punomoćniku Lana Levai; MARIO ŽABIČ</derivirana_varijabla>
  </DomainObject.Predmet.ProtustrankaFormatedWithAdress>
  <DomainObject.Predmet.ProtustrankaFormatedWithAdressOIB>
    <izvorni_sadrzaj> PET PET d.o.o., OIB 16477275384, Malešnica III. - I. Odvojak 3, 10000 Zagreb zastupanog po punomoćniku Lana Levai; MARIO ŽABIČ</izvorni_sadrzaj>
    <derivirana_varijabla naziv="DomainObject.Predmet.ProtustrankaFormatedWithAdressOIB_1"> PET PET d.o.o., OIB 16477275384, Malešnica III. - I. Odvojak 3, 10000 Zagreb zastupanog po punomoćniku Lana Levai; MARIO ŽABIČ</derivirana_varijabla>
  </DomainObject.Predmet.ProtustrankaFormatedWithAdressOIB>
  <DomainObject.Predmet.ProtustrankaWithAdress>
    <izvorni_sadrzaj>PET PET d.o.o. Malešnica III. - I. Odvojak 3, 10000 Zagreb</izvorni_sadrzaj>
    <derivirana_varijabla naziv="DomainObject.Predmet.ProtustrankaWithAdress_1">PET PET d.o.o. Malešnica III. - I. Odvojak 3, 10000 Zagreb</derivirana_varijabla>
  </DomainObject.Predmet.ProtustrankaWithAdress>
  <DomainObject.Predmet.ProtustrankaWithAdressOIB>
    <izvorni_sadrzaj>PET PET d.o.o., OIB 16477275384, Malešnica III. - I. Odvojak 3, 10000 Zagreb</izvorni_sadrzaj>
    <derivirana_varijabla naziv="DomainObject.Predmet.ProtustrankaWithAdressOIB_1">PET PET d.o.o., OIB 16477275384, Malešnica III. - I. Odvojak 3, 10000 Zagreb</derivirana_varijabla>
  </DomainObject.Predmet.ProtustrankaWithAdressOIB>
  <DomainObject.Predmet.ProtustrankaNazivFormated>
    <izvorni_sadrzaj>PET PET d.o.o.</izvorni_sadrzaj>
    <derivirana_varijabla naziv="DomainObject.Predmet.ProtustrankaNazivFormated_1">PET PET d.o.o.</derivirana_varijabla>
  </DomainObject.Predmet.ProtustrankaNazivFormated>
  <DomainObject.Predmet.ProtustrankaNazivFormatedOIB>
    <izvorni_sadrzaj>PET PET d.o.o., OIB 16477275384</izvorni_sadrzaj>
    <derivirana_varijabla naziv="DomainObject.Predmet.ProtustrankaNazivFormatedOIB_1">PET PET d.o.o., OIB 16477275384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PET d.o.o. zastupanog po punomoćniku Lana Levai; MARIO ŽABIČ</item>
    </izvorni_sadrzaj>
    <derivirana_varijabla naziv="DomainObject.Predmet.ProtuStrankaListFormated_1">
      <item>PET PET d.o.o. zastupanog po punomoćniku Lana Levai; MARIO ŽABIČ</item>
    </derivirana_varijabla>
  </DomainObject.Predmet.ProtuStrankaListFormated>
  <DomainObject.Predmet.ProtuStrankaListFormatedOIB>
    <izvorni_sadrzaj>
      <item>PET PET d.o.o., OIB 16477275384 zastupanog po punomoćniku Lana Levai; MARIO ŽABIČ</item>
    </izvorni_sadrzaj>
    <derivirana_varijabla naziv="DomainObject.Predmet.ProtuStrankaListFormatedOIB_1">
      <item>PET PET d.o.o., OIB 16477275384 zastupanog po punomoćniku Lana Levai; MARIO ŽABIČ</item>
    </derivirana_varijabla>
  </DomainObject.Predmet.ProtuStrankaListFormatedOIB>
  <DomainObject.Predmet.ProtuStrankaListFormatedWithAdress>
    <izvorni_sadrzaj>
      <item>PET PET d.o.o., Malešnica III. - I. Odvojak 3, 10000 Zagreb zastupanog po punomoćniku Lana Levai; MARIO ŽABIČ</item>
    </izvorni_sadrzaj>
    <derivirana_varijabla naziv="DomainObject.Predmet.ProtuStrankaListFormatedWithAdress_1">
      <item>PET PET d.o.o., Malešnica III. - I. Odvojak 3, 10000 Zagreb zastupanog po punomoćniku Lana Levai; MARIO ŽABIČ</item>
    </derivirana_varijabla>
  </DomainObject.Predmet.ProtuStrankaListFormatedWithAdress>
  <DomainObject.Predmet.ProtuStrankaListFormatedWithAdressOIB>
    <izvorni_sadrzaj>
      <item>PET PET d.o.o., OIB 16477275384, Malešnica III. - I. Odvojak 3, 10000 Zagreb zastupanog po punomoćniku Lana Levai; MARIO ŽABIČ</item>
    </izvorni_sadrzaj>
    <derivirana_varijabla naziv="DomainObject.Predmet.ProtuStrankaListFormatedWithAdressOIB_1">
      <item>PET PET d.o.o., OIB 16477275384, Malešnica III. - I. Odvojak 3, 10000 Zagreb zastupanog po punomoćniku Lana Levai; MARIO ŽABIČ</item>
    </derivirana_varijabla>
  </DomainObject.Predmet.ProtuStrankaListFormatedWithAdressOIB>
  <DomainObject.Predmet.ProtuStrankaListNazivFormated>
    <izvorni_sadrzaj>
      <item>PET PET d.o.o.</item>
    </izvorni_sadrzaj>
    <derivirana_varijabla naziv="DomainObject.Predmet.ProtuStrankaListNazivFormated_1">
      <item>PET PET d.o.o.</item>
    </derivirana_varijabla>
  </DomainObject.Predmet.ProtuStrankaListNazivFormated>
  <DomainObject.Predmet.ProtuStrankaListNazivFormatedOIB>
    <izvorni_sadrzaj>
      <item>PET PET d.o.o., OIB 16477275384</item>
    </izvorni_sadrzaj>
    <derivirana_varijabla naziv="DomainObject.Predmet.ProtuStrankaListNazivFormatedOIB_1">
      <item>PET PET d.o.o., OIB 16477275384</item>
    </derivirana_varijabla>
  </DomainObject.Predmet.ProtuStrankaListNazivFormatedOIB>
  <DomainObject.Predmet.OstaliListFormated>
    <izvorni_sadrzaj>
      <item>Lana Levai punomoćnik sudionika u postupku PET PET d.o.o.</item>
      <item>MARIO ŽABIČ punomoćnik sudionika u postupku PET PET d.o.o.</item>
    </izvorni_sadrzaj>
    <derivirana_varijabla naziv="DomainObject.Predmet.OstaliListFormated_1">
      <item>Lana Levai punomoćnik sudionika u postupku PET PET d.o.o.</item>
      <item>MARIO ŽABIČ punomoćnik sudionika u postupku PET PET d.o.o.</item>
    </derivirana_varijabla>
  </DomainObject.Predmet.OstaliListFormated>
  <DomainObject.Predmet.OstaliListFormatedOIB>
    <izvorni_sadrzaj>
      <item>Lana Levai, OIB 10209287385 punomoćnik sudionika u postupku PET PET d.o.o.</item>
      <item>MARIO ŽABIČ punomoćnik sudionika u postupku PET PET d.o.o.</item>
    </izvorni_sadrzaj>
    <derivirana_varijabla naziv="DomainObject.Predmet.OstaliListFormatedOIB_1">
      <item>Lana Levai, OIB 10209287385 punomoćnik sudionika u postupku PET PET d.o.o.</item>
      <item>MARIO ŽABIČ punomoćnik sudionika u postupku PET PET d.o.o.</item>
    </derivirana_varijabla>
  </DomainObject.Predmet.OstaliListFormatedOIB>
  <DomainObject.Predmet.OstaliListFormatedWithAdress>
    <izvorni_sadrzaj>
      <item>Lana Levai, Dragutina Tadijanovića 8, 10290 Zaprešić punomoćnik sudionika u postupku PET PET d.o.o.</item>
      <item>MARIO ŽABIČ, Malešnica III. - I. Odvojak 3, 10000 Zagreb punomoćnik sudionika u postupku PET PET d.o.o.</item>
    </izvorni_sadrzaj>
    <derivirana_varijabla naziv="DomainObject.Predmet.OstaliListFormatedWithAdress_1">
      <item>Lana Levai, Dragutina Tadijanovića 8, 10290 Zaprešić punomoćnik sudionika u postupku PET PET d.o.o.</item>
      <item>MARIO ŽABIČ, Malešnica III. - I. Odvojak 3, 10000 Zagreb punomoćnik sudionika u postupku PET PET d.o.o.</item>
    </derivirana_varijabla>
  </DomainObject.Predmet.OstaliListFormatedWithAdress>
  <DomainObject.Predmet.OstaliListFormatedWithAdressOIB>
    <izvorni_sadrzaj>
      <item>Lana Levai, OIB 10209287385, Dragutina Tadijanovića 8, 10290 Zaprešić punomoćnik sudionika u postupku PET PET d.o.o.</item>
      <item>MARIO ŽABIČ, Malešnica III. - I. Odvojak 3, 10000 Zagreb punomoćnik sudionika u postupku PET PET d.o.o.</item>
    </izvorni_sadrzaj>
    <derivirana_varijabla naziv="DomainObject.Predmet.OstaliListFormatedWithAdressOIB_1">
      <item>Lana Levai, OIB 10209287385, Dragutina Tadijanovića 8, 10290 Zaprešić punomoćnik sudionika u postupku PET PET d.o.o.</item>
      <item>MARIO ŽABIČ, Malešnica III. - I. Odvojak 3, 10000 Zagreb punomoćnik sudionika u postupku PET PET d.o.o.</item>
    </derivirana_varijabla>
  </DomainObject.Predmet.OstaliListFormatedWithAdressOIB>
  <DomainObject.Predmet.OstaliListNazivFormated>
    <izvorni_sadrzaj>
      <item>Lana Levai</item>
      <item>MARIO ŽABIČ</item>
    </izvorni_sadrzaj>
    <derivirana_varijabla naziv="DomainObject.Predmet.OstaliListNazivFormated_1">
      <item>Lana Levai</item>
      <item>MARIO ŽABIČ</item>
    </derivirana_varijabla>
  </DomainObject.Predmet.OstaliListNazivFormated>
  <DomainObject.Predmet.OstaliListNazivFormatedOIB>
    <izvorni_sadrzaj>
      <item>Lana Levai, OIB 10209287385</item>
      <item>MARIO ŽABIČ</item>
    </izvorni_sadrzaj>
    <derivirana_varijabla naziv="DomainObject.Predmet.OstaliListNazivFormatedOIB_1">
      <item>Lana Levai, OIB 10209287385</item>
      <item>MARIO ŽABIČ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PET d.o.o.</izvorni_sadrzaj>
    <derivirana_varijabla naziv="DomainObject.Predmet.ProtustrankaIDrugi_1">PET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PET d.o.o., OIB 16477275384, Malešnica III. - I. Odvojak 3, 10000 Zagreb</izvorni_sadrzaj>
    <derivirana_varijabla naziv="DomainObject.Predmet.ProtustrankaIDrugiAdressOIB_1">PET PET d.o.o., OIB 16477275384, Malešnica III. - 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PET d.o.o.</item>
      <item>FINA Regionalni centar Zagreb</item>
      <item>Lana Levai</item>
      <item>MARIO ŽABIČ</item>
    </izvorni_sadrzaj>
    <derivirana_varijabla naziv="DomainObject.Predmet.SudioniciListNaziv_1">
      <item>PET PET d.o.o.</item>
      <item>FINA Regionalni centar Zagreb</item>
      <item>Lana Levai</item>
      <item>MARIO ŽABIČ</item>
    </derivirana_varijabla>
  </DomainObject.Predmet.SudioniciListNaziv>
  <DomainObject.Predmet.SudioniciListAdressOIB>
    <izvorni_sadrzaj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izvorni_sadrzaj>
    <derivirana_varijabla naziv="DomainObject.Predmet.SudioniciListAdressOIB_1"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16477275384</item>
      <item>, OIB 85821130368</item>
      <item>, OIB 10209287385</item>
      <item>, OIB null</item>
    </izvorni_sadrzaj>
    <derivirana_varijabla naziv="DomainObject.Predmet.SudioniciListNazivOIB_1">
      <item>, OIB 16477275384</item>
      <item>, OIB 85821130368</item>
      <item>, OIB 10209287385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1328</properties:Characters>
  <properties:Lines>48</properties:Lines>
  <properties:Paragraphs>17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2016-03-04T10:16:00Z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