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a012" w14:paraId="f0fa012" w:rsidRDefault="00272F75" w:rsidP="00272F75" w:rsidR="00272F75">
      <w:pPr>
        <w:pStyle w:val="Zaglavlje"/>
        <w:jc w:val="right"/>
        <w15:collapsed w:val="false"/>
      </w:pPr>
      <w:bookmarkStart w:name="_GoBack" w:id="0"/>
      <w:bookmarkEnd w:id="0"/>
      <w:r>
        <w:t>8 St-116/13-81</w:t>
      </w:r>
    </w:p>
    <w:p w:rsidRDefault="00EF1976" w:rsidP="0073588E" w:rsidR="00EF1976" w:rsidRPr="00EF1D21"/>
    <w:p w:rsidRDefault="00272F75" w:rsidP="0073588E" w:rsidR="00272F75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6D69FE" w:rsidP="00037F87" w:rsidR="00037F87">
      <w:pPr>
        <w:jc w:val="both"/>
        <w:rPr>
          <w:bCs/>
        </w:rPr>
      </w:pPr>
      <w:r w:rsidRPr="006D69FE">
        <w:rPr>
          <w:bCs/>
        </w:rPr>
        <w:t xml:space="preserve">                Trgovački sud u Rijeci po stečajnoj sutkinji Emi Brdovčak u stečajnom  postupku nad dužnikom FFG Građenje i trgovina d.o.o. u stečaju, Premantura, Centar 28, OIB: 15397821248, MBS: 040192883, kojeg zastupa stečajna upraviteljica Vlasta Maj</w:t>
      </w:r>
      <w:r>
        <w:rPr>
          <w:bCs/>
        </w:rPr>
        <w:t>storović iz Pule, Koparska 37, 20</w:t>
      </w:r>
      <w:r w:rsidRPr="006D69FE">
        <w:rPr>
          <w:bCs/>
        </w:rPr>
        <w:t>. lipnja 2016.,</w:t>
      </w:r>
    </w:p>
    <w:p w:rsidRDefault="00F64060" w:rsidP="00037F87" w:rsidR="00F64060" w:rsidRPr="00037F87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64060" w:rsidP="00272F75" w:rsidR="0073588E">
      <w:pPr>
        <w:ind w:firstLine="720"/>
        <w:jc w:val="both"/>
      </w:pPr>
      <w:r>
        <w:t>Stečajnoj upraviteljici</w:t>
      </w:r>
      <w:r w:rsidR="006D69FE">
        <w:t xml:space="preserve"> Vlasti</w:t>
      </w:r>
      <w:r w:rsidR="006D69FE" w:rsidRPr="006D69FE">
        <w:t xml:space="preserve"> Majstorović iz Pule, Koparska 37</w:t>
      </w:r>
      <w:r>
        <w:t xml:space="preserve">, </w:t>
      </w:r>
      <w:r w:rsidR="0073588E" w:rsidRPr="00EF1D21">
        <w:t>određuje se</w:t>
      </w:r>
      <w:r w:rsidR="006D69FE">
        <w:t xml:space="preserve"> konačna</w:t>
      </w:r>
      <w:r w:rsidR="00A272AD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6D69FE">
        <w:t>20.000,00</w:t>
      </w:r>
      <w:r>
        <w:t xml:space="preserve"> </w:t>
      </w:r>
      <w:r w:rsidR="00037F87">
        <w:t xml:space="preserve">kn </w:t>
      </w:r>
      <w:r w:rsidR="00EF1D21" w:rsidRPr="00EF1D21">
        <w:t>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AA4BA9" w:rsidP="00AA4BA9" w:rsidR="00AA4BA9" w:rsidRPr="00AA4BA9">
      <w:pPr>
        <w:jc w:val="both"/>
        <w:rPr>
          <w:bCs/>
        </w:rPr>
      </w:pPr>
    </w:p>
    <w:p w:rsidRDefault="006D69FE" w:rsidP="00CA2948" w:rsidR="006D69FE">
      <w:pPr>
        <w:ind w:firstLine="720"/>
        <w:jc w:val="both"/>
      </w:pPr>
      <w:r>
        <w:t xml:space="preserve">Rješenjem ovog suda poslovni broj St-116/13-7od 24. listopada 2014. otvoren je stečajni postupak nad uvodno označenim dužnikom te je stečajnom upraviteljicom imenovana Vlasta Majstorović iz Pule.  </w:t>
      </w:r>
    </w:p>
    <w:p w:rsidRDefault="006D69FE" w:rsidP="00CA2948" w:rsidR="006D69FE">
      <w:pPr>
        <w:ind w:left="720"/>
        <w:jc w:val="both"/>
      </w:pPr>
    </w:p>
    <w:p w:rsidRDefault="006D69FE" w:rsidP="00CA2948" w:rsidR="006D69FE">
      <w:pPr>
        <w:ind w:firstLine="720"/>
        <w:jc w:val="both"/>
      </w:pPr>
      <w:r>
        <w:t>Tijekom stečajnog postupka utvrđeno je da dužnikova imovina nije dostatna za pokri</w:t>
      </w:r>
      <w:r w:rsidR="003B37EC">
        <w:t xml:space="preserve">će troškova stečajnog postupka </w:t>
      </w:r>
      <w:r>
        <w:t>pa je rješenj</w:t>
      </w:r>
      <w:r w:rsidR="003B37EC">
        <w:t>em ovog suda poslovni broj St-116/13-80 od 20. lipnja</w:t>
      </w:r>
      <w:r>
        <w:t xml:space="preserve"> 2016. stečajni postupak obustavljen i zaključen sukladno odredbi čl. čl. 203. st. 1. Stečajnog zakona („Narodne novine“ broj 44/96, 29/99, 129/00, 123/03, 82/06, 116/10, 25/12; dalje: SZ). </w:t>
      </w:r>
    </w:p>
    <w:p w:rsidRDefault="006D69FE" w:rsidP="00CA2948" w:rsidR="006D69FE">
      <w:pPr>
        <w:ind w:left="720"/>
        <w:jc w:val="both"/>
      </w:pPr>
    </w:p>
    <w:p w:rsidRDefault="006D69FE" w:rsidP="00CA2948" w:rsidR="006D69FE">
      <w:pPr>
        <w:ind w:firstLine="720"/>
        <w:jc w:val="both"/>
      </w:pPr>
      <w:r>
        <w:t>Sud</w:t>
      </w:r>
      <w:r w:rsidR="003B37EC">
        <w:t xml:space="preserve"> je za obračun nagrade stečajnoj upraviteljici</w:t>
      </w:r>
      <w:r>
        <w:t xml:space="preserve"> primijenio Uredbu o kriterijima i načinu obračuna i plaćanja nagrada stečajnim upraviteljima ("Narodne novine" br. 189/03; dalje: Uredba) s o</w:t>
      </w:r>
      <w:r w:rsidR="003B37EC">
        <w:t>bzirom na to da je rad stečajne upraviteljice</w:t>
      </w:r>
      <w:r>
        <w:t xml:space="preserve"> u pretežnom </w:t>
      </w:r>
      <w:r w:rsidR="003B37EC">
        <w:t xml:space="preserve">i najopsežnijem dijelu </w:t>
      </w:r>
      <w:r>
        <w:t>obavljen prije stupanja na snagu Uredbe o kriterijima i načinu obračuna i plaćanja nagrada stečajnim upraviteljima („Narodne novine“ broj 105/15) koja je stupila na snagu 10. listopada 2015.</w:t>
      </w:r>
    </w:p>
    <w:p w:rsidRDefault="00CA2948" w:rsidP="00CA2948" w:rsidR="00CA2948">
      <w:pPr>
        <w:jc w:val="both"/>
      </w:pPr>
    </w:p>
    <w:p w:rsidRDefault="006D69FE" w:rsidP="00CA2948" w:rsidR="006D69FE">
      <w:pPr>
        <w:ind w:firstLine="720"/>
        <w:jc w:val="both"/>
      </w:pPr>
      <w:r>
        <w:t>Prema odredbi čl. 7. st. 1. Uredbe u vezi s čl. 9. Uredbe  (koji se primjenjuje u slučaju obustave i zaključenja stečajnog postupka primjenom odredbe čl. 203. SZ-a) stečajnom upravitelju pripada pravo na nagradu u maksimalnom iznosu od 10.000,00 kuna, koja se uvećava za 50 do 100% i  koju će odrediti stečajni sudac vodeći računa o kriterijima iz čl. 7. st. 3. Uredbe.</w:t>
      </w:r>
    </w:p>
    <w:p w:rsidRDefault="006D69FE" w:rsidP="00CA2948" w:rsidR="006D69FE">
      <w:pPr>
        <w:ind w:left="720"/>
        <w:jc w:val="both"/>
      </w:pPr>
    </w:p>
    <w:p w:rsidRDefault="00CA2948" w:rsidP="003A551F" w:rsidR="006D69FE">
      <w:pPr>
        <w:ind w:firstLine="720"/>
        <w:jc w:val="both"/>
      </w:pPr>
      <w:r>
        <w:t>U</w:t>
      </w:r>
      <w:r w:rsidR="006D69FE">
        <w:t>zimajući u obzir ra</w:t>
      </w:r>
      <w:r w:rsidR="003A551F">
        <w:t>d stečajne upraviteljice</w:t>
      </w:r>
      <w:r w:rsidR="006D69FE">
        <w:t xml:space="preserve"> (koji se sastojao od izrade izvješća za izvještajno ročište, ispitivanja prijavljenih tražbina, pristupa ispitnom i izvještajnom ročištu, </w:t>
      </w:r>
      <w:r w:rsidR="003B37EC">
        <w:t xml:space="preserve">skupštinama vjerovnika, </w:t>
      </w:r>
      <w:r w:rsidR="006D69FE">
        <w:t xml:space="preserve">poduzimanja radnji radi prodaje imovine stečajnog dužnika te </w:t>
      </w:r>
      <w:r w:rsidR="003B37EC">
        <w:t xml:space="preserve">redovnoj </w:t>
      </w:r>
      <w:r w:rsidR="003B37EC">
        <w:lastRenderedPageBreak/>
        <w:t xml:space="preserve">izradi izvješća o tijeku stečajnog postupka), </w:t>
      </w:r>
      <w:r w:rsidR="006D69FE">
        <w:t>sud je od</w:t>
      </w:r>
      <w:r w:rsidR="003A551F">
        <w:t xml:space="preserve">redio konačnu nagradu </w:t>
      </w:r>
      <w:r w:rsidR="003B37EC">
        <w:t>u visini od ukupno 20</w:t>
      </w:r>
      <w:r>
        <w:t>.000,00 kn (10</w:t>
      </w:r>
      <w:r w:rsidR="006D69FE">
        <w:t>.000,00 kn prema kriteri</w:t>
      </w:r>
      <w:r>
        <w:t>ju iz čl. 7. Uredbe uvećano za 10</w:t>
      </w:r>
      <w:r w:rsidR="006D69FE">
        <w:t>.000,00 kn prema kriteriju iz čl. 9. Uredbe) vodeći pri tom račun</w:t>
      </w:r>
      <w:r w:rsidR="003A551F">
        <w:t>a o složenosti poslova stečajne upraviteljice, njezino</w:t>
      </w:r>
      <w:r w:rsidR="006D69FE">
        <w:t xml:space="preserve">m zalaganju i trudu. </w:t>
      </w:r>
    </w:p>
    <w:p w:rsidRDefault="006D69FE" w:rsidP="00CA2948" w:rsidR="006D69FE">
      <w:pPr>
        <w:ind w:left="720"/>
        <w:jc w:val="both"/>
      </w:pPr>
    </w:p>
    <w:p w:rsidRDefault="006D69FE" w:rsidP="003A551F" w:rsidR="006D69FE">
      <w:pPr>
        <w:ind w:firstLine="720"/>
        <w:jc w:val="both"/>
      </w:pPr>
      <w:r>
        <w:t>Po</w:t>
      </w:r>
      <w:r w:rsidR="003A551F">
        <w:t>dredno se napominje da je nagrada</w:t>
      </w:r>
      <w:r>
        <w:t xml:space="preserve"> određen</w:t>
      </w:r>
      <w:r w:rsidR="003A551F">
        <w:t>a</w:t>
      </w:r>
      <w:r>
        <w:t xml:space="preserve"> u neto iznosu, dok porezi i doprinosi na taj iznos terete troškove stečajnog postupka (čl. 19. Uredbe).</w:t>
      </w:r>
    </w:p>
    <w:p w:rsidRDefault="006D69FE" w:rsidP="00CA2948" w:rsidR="006D69FE">
      <w:pPr>
        <w:jc w:val="both"/>
      </w:pPr>
    </w:p>
    <w:p w:rsidRDefault="00CA2948" w:rsidP="006D69FE" w:rsidR="006D69FE">
      <w:pPr>
        <w:ind w:left="720"/>
        <w:jc w:val="center"/>
      </w:pPr>
      <w:r>
        <w:t>U Rijeci 20. lipnja</w:t>
      </w:r>
      <w:r w:rsidR="006D69FE">
        <w:t xml:space="preserve"> 2016.</w:t>
      </w:r>
    </w:p>
    <w:p w:rsidRDefault="006D69FE" w:rsidP="006D69FE" w:rsidR="006D69FE">
      <w:pPr>
        <w:ind w:left="720"/>
      </w:pPr>
    </w:p>
    <w:p w:rsidRDefault="006D69FE" w:rsidP="006D69FE" w:rsidR="006D69FE">
      <w:pPr>
        <w:ind w:left="720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72F75">
        <w:t>S</w:t>
      </w:r>
      <w:r>
        <w:t xml:space="preserve">utkinja                 </w:t>
      </w:r>
    </w:p>
    <w:p w:rsidRDefault="006D69FE" w:rsidP="006D69FE" w:rsidR="006D69FE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A2948">
        <w:tab/>
      </w:r>
      <w:r w:rsidR="00CA2948">
        <w:tab/>
      </w:r>
      <w:r w:rsidR="00CA2948">
        <w:tab/>
      </w:r>
      <w:r>
        <w:t xml:space="preserve">  </w:t>
      </w:r>
      <w:r w:rsidR="00272F75">
        <w:t xml:space="preserve">  </w:t>
      </w:r>
      <w:r>
        <w:t xml:space="preserve">Ema Brdovčak </w:t>
      </w:r>
    </w:p>
    <w:p w:rsidRDefault="006D69FE" w:rsidP="006D69FE" w:rsidR="006D69FE">
      <w:pPr>
        <w:ind w:left="720"/>
      </w:pPr>
    </w:p>
    <w:p w:rsidRDefault="00272F75" w:rsidP="006D69FE" w:rsidR="00272F75">
      <w:pPr>
        <w:ind w:left="720"/>
      </w:pPr>
    </w:p>
    <w:p w:rsidRDefault="00272F75" w:rsidP="006D69FE" w:rsidR="00272F75">
      <w:pPr>
        <w:ind w:left="720"/>
      </w:pPr>
    </w:p>
    <w:p w:rsidRDefault="00272F75" w:rsidP="006D69FE" w:rsidR="00272F75">
      <w:pPr>
        <w:ind w:left="720"/>
      </w:pPr>
    </w:p>
    <w:p w:rsidRDefault="00272F75" w:rsidP="006D69FE" w:rsidR="00272F75">
      <w:pPr>
        <w:ind w:left="720"/>
      </w:pPr>
    </w:p>
    <w:p w:rsidRDefault="00272F75" w:rsidP="006D69FE" w:rsidR="00272F75">
      <w:pPr>
        <w:ind w:left="720"/>
      </w:pPr>
    </w:p>
    <w:p w:rsidRDefault="006D69FE" w:rsidP="006D69FE" w:rsidR="006D69FE">
      <w:pPr>
        <w:ind w:left="720"/>
      </w:pPr>
      <w:r>
        <w:t>UPUTA O PRAVNOM LIJEKU:</w:t>
      </w:r>
    </w:p>
    <w:p w:rsidRDefault="006D69FE" w:rsidP="00272F75" w:rsidR="006D69FE">
      <w:pPr>
        <w:ind w:left="720"/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6D69FE" w:rsidP="006D69FE" w:rsidR="006D69FE">
      <w:pPr>
        <w:ind w:left="720"/>
      </w:pPr>
    </w:p>
    <w:p w:rsidRDefault="006D69FE" w:rsidP="006D69FE" w:rsidR="006D69FE">
      <w:pPr>
        <w:ind w:left="720"/>
      </w:pPr>
    </w:p>
    <w:p w:rsidRDefault="00272F75" w:rsidP="006D69FE" w:rsidR="00272F75">
      <w:pPr>
        <w:ind w:left="720"/>
      </w:pPr>
    </w:p>
    <w:p w:rsidRDefault="00272F75" w:rsidP="006D69FE" w:rsidR="00272F75">
      <w:pPr>
        <w:ind w:left="720"/>
      </w:pPr>
    </w:p>
    <w:p w:rsidRDefault="006D69FE" w:rsidP="006D69FE" w:rsidR="006D69FE">
      <w:pPr>
        <w:ind w:left="720"/>
      </w:pPr>
      <w:r>
        <w:t>DNA</w:t>
      </w:r>
    </w:p>
    <w:p w:rsidRDefault="006D69FE" w:rsidP="006D69FE" w:rsidR="006D69FE">
      <w:pPr>
        <w:ind w:left="720"/>
      </w:pPr>
      <w:r>
        <w:t>-</w:t>
      </w:r>
      <w:r>
        <w:tab/>
        <w:t xml:space="preserve">st. upravitelju </w:t>
      </w:r>
    </w:p>
    <w:p w:rsidRDefault="006D69FE" w:rsidP="006D69FE" w:rsidR="006D69FE">
      <w:pPr>
        <w:ind w:left="720"/>
      </w:pPr>
      <w:r>
        <w:t>-</w:t>
      </w:r>
      <w:r>
        <w:tab/>
        <w:t>e-oglasna ploča suda</w:t>
      </w:r>
    </w:p>
    <w:p w:rsidRDefault="006D69FE" w:rsidP="00CA2948" w:rsidR="006D69FE">
      <w:pPr>
        <w:ind w:hanging="720" w:left="1440"/>
      </w:pPr>
      <w:r>
        <w:t xml:space="preserve">- </w:t>
      </w:r>
      <w:r>
        <w:tab/>
        <w:t>po pravomoćnosti naložiti računovodstvu isplatu iz Fonda za pokriće troškova stečajnog postupka</w:t>
      </w:r>
    </w:p>
    <w:p w:rsidRDefault="006D69FE" w:rsidP="006D69FE" w:rsidR="00095F3E" w:rsidRPr="00EF1D21">
      <w:pPr>
        <w:ind w:left="720"/>
      </w:pPr>
      <w:r>
        <w:t xml:space="preserve">- </w:t>
      </w:r>
      <w:r>
        <w:tab/>
        <w:t>spis u kal. 20 dana</w:t>
      </w:r>
    </w:p>
    <w:sectPr w:rsidSect="00690758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C6F" w:rsidR="007C2C6F">
      <w:r>
        <w:separator/>
      </w:r>
    </w:p>
  </w:endnote>
  <w:endnote w:id="0" w:type="continuationSeparator">
    <w:p w:rsidRDefault="007C2C6F" w:rsidR="007C2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F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C6F" w:rsidR="007C2C6F">
      <w:r>
        <w:separator/>
      </w:r>
    </w:p>
  </w:footnote>
  <w:footnote w:id="0" w:type="continuationSeparator">
    <w:p w:rsidRDefault="007C2C6F" w:rsidR="007C2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758" w:rsidP="00690758" w:rsidR="00690758">
    <w:pPr>
      <w:pStyle w:val="Zaglavlje"/>
      <w:jc w:val="right"/>
    </w:pPr>
    <w:r>
      <w:t>8 St-116/13-81</w:t>
    </w:r>
  </w:p>
  <w:p w:rsidRDefault="00E84343" w:rsidR="00E84343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695" w:rsidP="00A45EAD" w:rsidR="00AF669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F6695" w:rsidP="00210E4E" w:rsidR="00AF6695" w:rsidRPr="00AF6695">
    <w:pPr>
      <w:rPr>
        <w:sz w:val="20"/>
        <w:szCs w:val="20"/>
      </w:rPr>
    </w:pPr>
    <w:r w:rsidRPr="00AF6695">
      <w:rPr>
        <w:rFonts w:eastAsia="MS Mincho"/>
        <w:sz w:val="20"/>
        <w:szCs w:val="20"/>
      </w:rPr>
      <w:t>REPUBLIKA HRVATSKA</w:t>
    </w:r>
  </w:p>
  <w:p w:rsidRDefault="00AF6695" w:rsidP="00210E4E" w:rsidR="00AF6695" w:rsidRPr="00AF6695">
    <w:pPr>
      <w:rPr>
        <w:sz w:val="20"/>
        <w:szCs w:val="20"/>
      </w:rPr>
    </w:pPr>
    <w:r w:rsidRPr="00AF6695">
      <w:rPr>
        <w:rFonts w:eastAsia="MS Mincho"/>
        <w:sz w:val="20"/>
        <w:szCs w:val="20"/>
      </w:rPr>
      <w:t>TRGOVAČKI SUD U RIJECI</w:t>
    </w:r>
  </w:p>
  <w:p w:rsidRDefault="00AF6695" w:rsidP="00A45EAD" w:rsidR="00AF6695" w:rsidRPr="00AF6695">
    <w:pPr>
      <w:rPr>
        <w:rFonts w:eastAsia="MS Mincho"/>
        <w:sz w:val="20"/>
        <w:szCs w:val="20"/>
      </w:rPr>
    </w:pPr>
    <w:r w:rsidRPr="00AF669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71A8B"/>
    <w:rsid w:val="00095F3E"/>
    <w:rsid w:val="000D0E95"/>
    <w:rsid w:val="000D0F99"/>
    <w:rsid w:val="001622F6"/>
    <w:rsid w:val="00191C72"/>
    <w:rsid w:val="001A1B63"/>
    <w:rsid w:val="001C05C1"/>
    <w:rsid w:val="001D5070"/>
    <w:rsid w:val="00205A06"/>
    <w:rsid w:val="00272F75"/>
    <w:rsid w:val="00274354"/>
    <w:rsid w:val="00291C44"/>
    <w:rsid w:val="002D3728"/>
    <w:rsid w:val="002E1B3E"/>
    <w:rsid w:val="002F7CA3"/>
    <w:rsid w:val="00327862"/>
    <w:rsid w:val="003A38C8"/>
    <w:rsid w:val="003A551F"/>
    <w:rsid w:val="003B2888"/>
    <w:rsid w:val="003B37EC"/>
    <w:rsid w:val="003C151A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4F33"/>
    <w:rsid w:val="005D65C4"/>
    <w:rsid w:val="005E271F"/>
    <w:rsid w:val="00605FD5"/>
    <w:rsid w:val="006155DB"/>
    <w:rsid w:val="006244D1"/>
    <w:rsid w:val="00681D35"/>
    <w:rsid w:val="00684993"/>
    <w:rsid w:val="00690758"/>
    <w:rsid w:val="006C4065"/>
    <w:rsid w:val="006C5264"/>
    <w:rsid w:val="006D69FE"/>
    <w:rsid w:val="0070493E"/>
    <w:rsid w:val="00727916"/>
    <w:rsid w:val="0073588E"/>
    <w:rsid w:val="00796152"/>
    <w:rsid w:val="007C2C6F"/>
    <w:rsid w:val="007D08F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47F3E"/>
    <w:rsid w:val="00953A18"/>
    <w:rsid w:val="009658EC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4BA9"/>
    <w:rsid w:val="00AB7695"/>
    <w:rsid w:val="00AC6591"/>
    <w:rsid w:val="00AD1726"/>
    <w:rsid w:val="00AF14C1"/>
    <w:rsid w:val="00AF3BFB"/>
    <w:rsid w:val="00AF6695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4DBE"/>
    <w:rsid w:val="00C7136A"/>
    <w:rsid w:val="00C741AF"/>
    <w:rsid w:val="00CA2948"/>
    <w:rsid w:val="00CB6FCF"/>
    <w:rsid w:val="00CD00EC"/>
    <w:rsid w:val="00CE58EB"/>
    <w:rsid w:val="00D06E23"/>
    <w:rsid w:val="00D201E2"/>
    <w:rsid w:val="00D3599D"/>
    <w:rsid w:val="00D441BF"/>
    <w:rsid w:val="00D63A88"/>
    <w:rsid w:val="00D81643"/>
    <w:rsid w:val="00D85CF8"/>
    <w:rsid w:val="00D870D8"/>
    <w:rsid w:val="00DB70A1"/>
    <w:rsid w:val="00DD2D2E"/>
    <w:rsid w:val="00E02742"/>
    <w:rsid w:val="00E34823"/>
    <w:rsid w:val="00E3609D"/>
    <w:rsid w:val="00E8360A"/>
    <w:rsid w:val="00E84343"/>
    <w:rsid w:val="00EC1939"/>
    <w:rsid w:val="00EC3E0C"/>
    <w:rsid w:val="00EF1976"/>
    <w:rsid w:val="00EF1D21"/>
    <w:rsid w:val="00EF3674"/>
    <w:rsid w:val="00F16759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7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7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St-116/2013</izvorni_sadrzaj>
    <derivirana_varijabla naziv="DomainObject.Predmet.OznakaBroj_1">St-116/2013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F G  GRAĐENJE I TRGOVINA d.o.o.  Pula</izvorni_sadrzaj>
    <derivirana_varijabla naziv="DomainObject.Predmet.ProtustrankaFormated_1">  F F G  GRAĐENJE I TRGOVINA d.o.o.  Pula</derivirana_varijabla>
  </DomainObject.Predmet.ProtustrankaFormated>
  <DomainObject.Predmet.ProtustrankaFormatedOIB>
    <izvorni_sadrzaj>  F F G  GRAĐENJE I TRGOVINA d.o.o.  Pula, OIB 15397821248</izvorni_sadrzaj>
    <derivirana_varijabla naziv="DomainObject.Predmet.ProtustrankaFormatedOIB_1">  F F G  GRAĐENJE I TRGOVINA d.o.o.  Pula, OIB 15397821248</derivirana_varijabla>
  </DomainObject.Predmet.ProtustrankaFormatedOIB>
  <DomainObject.Predmet.ProtustrankaFormatedWithAdress>
    <izvorni_sadrzaj> F F G  GRAĐENJE I TRGOVINA d.o.o.  Pula, Centar 28, 52 100 Pula</izvorni_sadrzaj>
    <derivirana_varijabla naziv="DomainObject.Predmet.ProtustrankaFormatedWithAdress_1"> F F G  GRAĐENJE I TRGOVINA d.o.o.  Pula, Centar 28, 52 100 Pula</derivirana_varijabla>
  </DomainObject.Predmet.ProtustrankaFormatedWithAdress>
  <DomainObject.Predmet.ProtustrankaFormatedWithAdressOIB>
    <izvorni_sadrzaj> F F G  GRAĐENJE I TRGOVINA d.o.o.  Pula, OIB 15397821248, Centar 28, 52 100 Pula</izvorni_sadrzaj>
    <derivirana_varijabla naziv="DomainObject.Predmet.ProtustrankaFormatedWithAdressOIB_1"> F F G  GRAĐENJE I TRGOVINA d.o.o.  Pula, OIB 15397821248, Centar 28, 52 100 Pula</derivirana_varijabla>
  </DomainObject.Predmet.ProtustrankaFormatedWithAdressOIB>
  <DomainObject.Predmet.ProtustrankaWithAdress>
    <izvorni_sadrzaj>F F G  GRAĐENJE I TRGOVINA d.o.o.  Pula Centar 28, 52 100 Pula</izvorni_sadrzaj>
    <derivirana_varijabla naziv="DomainObject.Predmet.ProtustrankaWithAdress_1">F F G  GRAĐENJE I TRGOVINA d.o.o.  Pula Centar 28, 52 100 Pula</derivirana_varijabla>
  </DomainObject.Predmet.ProtustrankaWithAdress>
  <DomainObject.Predmet.ProtustrankaWithAdressOIB>
    <izvorni_sadrzaj>F F G  GRAĐENJE I TRGOVINA d.o.o.  Pula, OIB 15397821248, Centar 28, 52 100 Pula</izvorni_sadrzaj>
    <derivirana_varijabla naziv="DomainObject.Predmet.ProtustrankaWithAdressOIB_1">F F G  GRAĐENJE I TRGOVINA d.o.o.  Pula, OIB 15397821248, Centar 28, 52 100 Pula</derivirana_varijabla>
  </DomainObject.Predmet.ProtustrankaWithAdressOIB>
  <DomainObject.Predmet.ProtustrankaNazivFormated>
    <izvorni_sadrzaj>F F G  GRAĐENJE I TRGOVINA d.o.o.  Pula</izvorni_sadrzaj>
    <derivirana_varijabla naziv="DomainObject.Predmet.ProtustrankaNazivFormated_1">F F G  GRAĐENJE I TRGOVINA d.o.o.  Pula</derivirana_varijabla>
  </DomainObject.Predmet.ProtustrankaNazivFormated>
  <DomainObject.Predmet.ProtustrankaNazivFormatedOIB>
    <izvorni_sadrzaj>F F G  GRAĐENJE I TRGOVINA d.o.o.  Pula, OIB 15397821248</izvorni_sadrzaj>
    <derivirana_varijabla naziv="DomainObject.Predmet.ProtustrankaNazivFormatedOIB_1">F F G  GRAĐENJE I TRGOVINA d.o.o.  Pula, OIB 15397821248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 F G  GRAĐENJE I TRGOVINA d.o.o.  Pula</item>
    </izvorni_sadrzaj>
    <derivirana_varijabla naziv="DomainObject.Predmet.ProtuStrankaListFormated_1">
      <item>F F G  GRAĐENJE I TRGOVINA d.o.o.  Pula</item>
    </derivirana_varijabla>
  </DomainObject.Predmet.ProtuStrankaListFormated>
  <DomainObject.Predmet.ProtuStrankaListFormatedOIB>
    <izvorni_sadrzaj>
      <item>F F G  GRAĐENJE I TRGOVINA d.o.o.  Pula, OIB 15397821248</item>
    </izvorni_sadrzaj>
    <derivirana_varijabla naziv="DomainObject.Predmet.ProtuStrankaListFormatedOIB_1">
      <item>F F G  GRAĐENJE I TRGOVINA d.o.o.  Pula, OIB 15397821248</item>
    </derivirana_varijabla>
  </DomainObject.Predmet.ProtuStrankaListFormatedOIB>
  <DomainObject.Predmet.ProtuStrankaListFormatedWithAdress>
    <izvorni_sadrzaj>
      <item>F F G  GRAĐENJE I TRGOVINA d.o.o.  Pula, Centar 28, 52 100 Pula</item>
    </izvorni_sadrzaj>
    <derivirana_varijabla naziv="DomainObject.Predmet.ProtuStrankaListFormatedWithAdress_1">
      <item>F F G  GRAĐENJE I TRGOVINA d.o.o.  Pula, Centar 28, 52 100 Pula</item>
    </derivirana_varijabla>
  </DomainObject.Predmet.ProtuStrankaListFormatedWithAdress>
  <DomainObject.Predmet.ProtuStrankaListFormatedWithAdressOIB>
    <izvorni_sadrzaj>
      <item>F F G  GRAĐENJE I TRGOVINA d.o.o.  Pula, OIB 15397821248, Centar 28, 52 100 Pula</item>
    </izvorni_sadrzaj>
    <derivirana_varijabla naziv="DomainObject.Predmet.ProtuStrankaListFormatedWithAdressOIB_1">
      <item>F F G  GRAĐENJE I TRGOVINA d.o.o.  Pula, OIB 15397821248, Centar 28, 52 100 Pula</item>
    </derivirana_varijabla>
  </DomainObject.Predmet.ProtuStrankaListFormatedWithAdressOIB>
  <DomainObject.Predmet.ProtuStrankaListNazivFormated>
    <izvorni_sadrzaj>
      <item>F F G  GRAĐENJE I TRGOVINA d.o.o.  Pula</item>
    </izvorni_sadrzaj>
    <derivirana_varijabla naziv="DomainObject.Predmet.ProtuStrankaListNazivFormated_1">
      <item>F F G  GRAĐENJE I TRGOVINA d.o.o.  Pula</item>
    </derivirana_varijabla>
  </DomainObject.Predmet.ProtuStrankaListNazivFormated>
  <DomainObject.Predmet.ProtuStrankaListNazivFormatedOIB>
    <izvorni_sadrzaj>
      <item>F F G  GRAĐENJE I TRGOVINA d.o.o.  Pula, OIB 15397821248</item>
    </izvorni_sadrzaj>
    <derivirana_varijabla naziv="DomainObject.Predmet.ProtuStrankaListNazivFormatedOIB_1">
      <item>F F G  GRAĐENJE I TRGOVINA d.o.o.  Pula, OIB 15397821248</item>
    </derivirana_varijabla>
  </DomainObject.Predmet.ProtuStrankaListNazivFormatedOIB>
  <DomainObject.Predmet.OstaliList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Formated>
  <DomainObject.Predmet.OstaliList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FormatedOIB>
  <DomainObject.Predmet.OstaliListFormatedWithAdress>
    <izvorni_sadrzaj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izvorni_sadrzaj>
    <derivirana_varijabla naziv="DomainObject.Predmet.OstaliListFormatedWithAdress_1"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derivirana_varijabla>
  </DomainObject.Predmet.OstaliListFormatedWithAdress>
  <DomainObject.Predmet.OstaliListFormatedWithAdressOIB>
    <izvorni_sadrzaj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izvorni_sadrzaj>
    <derivirana_varijabla naziv="DomainObject.Predmet.OstaliListFormatedWithAdressOIB_1"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derivirana_varijabla>
  </DomainObject.Predmet.OstaliListFormatedWithAdressOIB>
  <DomainObject.Predmet.OstaliListNaziv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Naziv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NazivFormated>
  <DomainObject.Predmet.OstaliListNaziv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Naziv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 F G  GRAĐENJE I TRGOVINA d.o.o.  Pula</izvorni_sadrzaj>
    <derivirana_varijabla naziv="DomainObject.Predmet.ProtustrankaIDrugi_1">F F G  GRAĐENJE I TRGOVINA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 F G  GRAĐENJE I TRGOVINA d.o.o.  Pula, OIB 15397821248, Centar 28, 52 100 Pula</izvorni_sadrzaj>
    <derivirana_varijabla naziv="DomainObject.Predmet.ProtustrankaIDrugiAdressOIB_1">F F G  GRAĐENJE I TRGOVINA d.o.o.  Pula, OIB 15397821248, Centar 28,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SudioniciListNaziv_1"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SudioniciListNaziv>
  <DomainObject.Predmet.SudioniciListAdressOIB>
    <izvorni_sadrzaj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izvorni_sadrzaj>
    <derivirana_varijabla naziv="DomainObject.Predmet.SudioniciListAdressOIB_1"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izvorni_sadrzaj>
    <derivirana_varijabla naziv="DomainObject.Predmet.SudioniciListNazivOIB_1"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8899F-BCB1-42B1-990C-F2094998B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499</properties:Words>
  <properties:Characters>2681</properties:Characters>
  <properties:Lines>76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2016-06-20T12:46:00Z</dcterms:created>
  <dc:creator>M San Grupa</dc:creator>
  <cp:lastModifiedBy>Renata Valić</cp:lastModifiedBy>
  <cp:lastPrinted>2016-06-21T09:24:00Z</cp:lastPrinted>
  <dcterms:modified xmlns:xsi="http://www.w3.org/2001/XMLSchema-instance" xsi:type="dcterms:W3CDTF">2016-06-21T09:28:00Z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