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05c1" w14:paraId="a6405c1" w:rsidRDefault="002D2245" w:rsidP="006B708C" w:rsidR="002D2245" w:rsidRPr="00D459F2">
      <w:pPr>
        <w15:collapsed w:val="false"/>
        <w:rPr>
          <w:b/>
        </w:rPr>
      </w:pPr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79041E">
        <w:t>70</w:t>
      </w:r>
      <w:r w:rsidRPr="00D459F2">
        <w:t>. St</w:t>
      </w:r>
      <w:r w:rsidR="00C20A9B" w:rsidRPr="00D459F2">
        <w:t>-</w:t>
      </w:r>
      <w:r w:rsidR="0079041E">
        <w:t>704/2018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</w:t>
      </w:r>
      <w:r w:rsidR="00E57CF2">
        <w:t>Maji Jurovicki</w:t>
      </w:r>
      <w:r w:rsidRPr="00D459F2">
        <w:t xml:space="preserve">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</w:t>
      </w:r>
      <w:bookmarkStart w:name="_GoBack" w:id="0"/>
      <w:bookmarkEnd w:id="0"/>
      <w:r w:rsidRPr="00D459F2">
        <w:t>0368,</w:t>
      </w:r>
      <w:r w:rsidRPr="00D459F2">
        <w:rPr>
          <w:lang w:val="pt-BR"/>
        </w:rPr>
        <w:t xml:space="preserve"> za otvaranje stečajnog postupka nad dužnikom </w:t>
      </w:r>
      <w:r w:rsidR="00E57CF2" w:rsidRPr="00345FEB">
        <w:t xml:space="preserve">PANER d.o.o. </w:t>
      </w:r>
      <w:proofErr w:type="spellStart"/>
      <w:r w:rsidR="00E57CF2" w:rsidRPr="00345FEB">
        <w:t>OIB</w:t>
      </w:r>
      <w:proofErr w:type="spellEnd"/>
      <w:r w:rsidR="00E57CF2" w:rsidRPr="00345FEB">
        <w:t xml:space="preserve">: </w:t>
      </w:r>
      <w:proofErr w:type="spellStart"/>
      <w:r w:rsidR="00E57CF2" w:rsidRPr="00345FEB">
        <w:t>17142959303</w:t>
      </w:r>
      <w:proofErr w:type="spellEnd"/>
      <w:r w:rsidR="00E57CF2" w:rsidRPr="00345FEB">
        <w:t xml:space="preserve">, </w:t>
      </w:r>
      <w:r w:rsidR="00202E04">
        <w:t>Rijeka, Pavla Rittera Vitezovića 8</w:t>
      </w:r>
      <w:r w:rsidRPr="00D459F2">
        <w:rPr>
          <w:lang w:val="pt-BR"/>
        </w:rPr>
        <w:t xml:space="preserve">, </w:t>
      </w:r>
      <w:r w:rsidR="00E57CF2">
        <w:rPr>
          <w:lang w:val="pt-BR"/>
        </w:rPr>
        <w:t xml:space="preserve"> </w:t>
      </w:r>
      <w:proofErr w:type="spellStart"/>
      <w:r w:rsidR="00956F3C">
        <w:t>13</w:t>
      </w:r>
      <w:proofErr w:type="spellEnd"/>
      <w:r w:rsidR="00956F3C">
        <w:t>. svibnja 2019</w:t>
      </w:r>
      <w:r w:rsidR="00E57CF2">
        <w:t xml:space="preserve">. 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ED0106">
      <w:pPr>
        <w:ind w:firstLine="720"/>
        <w:jc w:val="both"/>
        <w:rPr>
          <w:lang w:val="pt-BR"/>
        </w:rPr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E57CF2" w:rsidRPr="00345FEB">
        <w:t xml:space="preserve">PANER d.o.o. </w:t>
      </w:r>
      <w:proofErr w:type="spellStart"/>
      <w:r w:rsidR="00E57CF2" w:rsidRPr="00345FEB">
        <w:t>OIB</w:t>
      </w:r>
      <w:proofErr w:type="spellEnd"/>
      <w:r w:rsidR="00E57CF2" w:rsidRPr="00345FEB">
        <w:t xml:space="preserve">: </w:t>
      </w:r>
      <w:proofErr w:type="spellStart"/>
      <w:r w:rsidR="00E57CF2" w:rsidRPr="00345FEB">
        <w:t>17142959303</w:t>
      </w:r>
      <w:proofErr w:type="spellEnd"/>
      <w:r w:rsidR="00E57CF2" w:rsidRPr="00345FEB">
        <w:t xml:space="preserve">, </w:t>
      </w:r>
      <w:r w:rsidR="00202E04">
        <w:t>Rijeka, Pavla Rittera Vitezovića 8</w:t>
      </w:r>
      <w:r w:rsidR="00202E04">
        <w:t>.</w:t>
      </w:r>
    </w:p>
    <w:p w:rsidRDefault="007332C3" w:rsidP="005E3781" w:rsidR="00ED0106">
      <w:pPr>
        <w:ind w:firstLine="720"/>
        <w:jc w:val="both"/>
        <w:rPr>
          <w:lang w:val="pt-BR"/>
        </w:rPr>
      </w:pPr>
      <w:r w:rsidRPr="00D459F2">
        <w:rPr>
          <w:lang w:val="pt-BR"/>
        </w:rPr>
        <w:t xml:space="preserve"> </w:t>
      </w:r>
    </w:p>
    <w:p w:rsidRDefault="007332C3" w:rsidP="005E3781" w:rsidR="00685A5E" w:rsidRPr="00D459F2">
      <w:pPr>
        <w:ind w:firstLine="720"/>
        <w:jc w:val="both"/>
      </w:pPr>
      <w:r w:rsidRPr="00D459F2">
        <w:rPr>
          <w:lang w:val="pt-BR"/>
        </w:rPr>
        <w:t xml:space="preserve">za </w:t>
      </w:r>
      <w:r w:rsidR="00ED0106">
        <w:rPr>
          <w:lang w:val="pt-BR"/>
        </w:rPr>
        <w:t>dan</w:t>
      </w:r>
      <w:r w:rsidR="002B1807">
        <w:rPr>
          <w:lang w:val="pt-BR"/>
        </w:rPr>
        <w:t xml:space="preserve"> </w:t>
      </w:r>
      <w:r w:rsidR="00ED0106">
        <w:t>17</w:t>
      </w:r>
      <w:r w:rsidR="00E57CF2">
        <w:t>. listopada</w:t>
      </w:r>
      <w:r w:rsidR="002B1807">
        <w:t xml:space="preserve"> 2019</w:t>
      </w:r>
      <w:r w:rsidR="00ED0106">
        <w:t>. u 11,</w:t>
      </w:r>
      <w:r w:rsidR="00B15008" w:rsidRPr="00D459F2">
        <w:t>0</w:t>
      </w:r>
      <w:r w:rsidR="000371F2" w:rsidRPr="00D459F2">
        <w:t>0</w:t>
      </w:r>
      <w:r w:rsidR="006B708C" w:rsidRPr="00D459F2">
        <w:rPr>
          <w:b/>
        </w:rPr>
        <w:t xml:space="preserve"> </w:t>
      </w:r>
      <w:r w:rsidR="006B708C" w:rsidRPr="00D459F2">
        <w:t>sati,</w:t>
      </w:r>
      <w:r w:rsidR="006B708C" w:rsidRPr="00D459F2">
        <w:rPr>
          <w:b/>
        </w:rPr>
        <w:t xml:space="preserve"> </w:t>
      </w:r>
      <w:r w:rsidR="006B708C" w:rsidRPr="00D459F2">
        <w:t>u zgradi ovog suda u sobi br</w:t>
      </w:r>
      <w:r w:rsidR="00C20A9B" w:rsidRPr="00D459F2">
        <w:t xml:space="preserve">. </w:t>
      </w:r>
      <w:r w:rsidR="00E57CF2">
        <w:t>30/I</w:t>
      </w:r>
      <w:r w:rsidR="006B708C" w:rsidRPr="00D459F2">
        <w:t xml:space="preserve"> </w:t>
      </w:r>
      <w:r w:rsidR="00E57CF2">
        <w:t>- dvorišna</w:t>
      </w:r>
      <w:r w:rsidR="0038741D" w:rsidRPr="00D459F2">
        <w:t xml:space="preserve"> zgrada, a na koje se poziva</w:t>
      </w:r>
      <w:r w:rsidR="006B708C"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  <w:r w:rsidR="00E57CF2">
        <w:t xml:space="preserve"> </w:t>
      </w:r>
    </w:p>
    <w:p w:rsidRDefault="007F5BEE" w:rsidP="00B03DDD" w:rsidR="007F5BEE" w:rsidRPr="00D459F2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proofErr w:type="spellStart"/>
      <w:r w:rsidR="00E57CF2">
        <w:t>Veneto</w:t>
      </w:r>
      <w:proofErr w:type="spellEnd"/>
      <w:r w:rsidR="00E57CF2">
        <w:t xml:space="preserve"> banka </w:t>
      </w:r>
      <w:r w:rsidR="00D459F2" w:rsidRPr="00D459F2">
        <w:t xml:space="preserve">d.d. </w:t>
      </w:r>
      <w:r w:rsidR="00E57CF2">
        <w:t xml:space="preserve"> </w:t>
      </w:r>
    </w:p>
    <w:p w:rsidRDefault="00B03DDD" w:rsidP="00B03DDD" w:rsidR="000D43FC" w:rsidRPr="00D459F2">
      <w:pPr>
        <w:ind w:firstLine="283" w:left="720"/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956F3C">
        <w:t>13. svibnja 2019</w:t>
      </w:r>
      <w:r w:rsidR="00E57C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="00E57CF2">
        <w:t>Maja Jurovicki</w:t>
      </w:r>
      <w:r w:rsidR="00DF5A57">
        <w:t xml:space="preserve">, v.r. </w:t>
      </w:r>
    </w:p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>
      <w:r w:rsidRPr="00D459F2">
        <w:tab/>
      </w:r>
      <w:r w:rsidRPr="00D459F2">
        <w:tab/>
      </w:r>
    </w:p>
    <w:p w:rsidRDefault="00DF5A57" w:rsidP="004F5146" w:rsidR="00DF5A5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F5A57" w:rsidP="004F5146" w:rsidR="00DF5A57">
      <w:pPr>
        <w:jc w:val="right"/>
      </w:pPr>
      <w:r>
        <w:t xml:space="preserve">Mirjana Gašparić </w:t>
      </w:r>
    </w:p>
    <w:p w:rsidRDefault="00692286" w:rsidP="00DF5A57" w:rsidR="00692286" w:rsidRPr="00D459F2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0F3" w:rsidP="005E3781" w:rsidR="00CD60F3">
      <w:r>
        <w:separator/>
      </w:r>
    </w:p>
  </w:endnote>
  <w:endnote w:id="0" w:type="continuationSeparator">
    <w:p w:rsidRDefault="00CD60F3" w:rsidP="005E3781" w:rsidR="00CD6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0F3" w:rsidP="005E3781" w:rsidR="00CD60F3">
      <w:r>
        <w:separator/>
      </w:r>
    </w:p>
  </w:footnote>
  <w:footnote w:id="0" w:type="continuationSeparator">
    <w:p w:rsidRDefault="00CD60F3" w:rsidP="005E3781" w:rsidR="00CD60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02E04"/>
    <w:rsid w:val="0021087C"/>
    <w:rsid w:val="002229F4"/>
    <w:rsid w:val="00263D9E"/>
    <w:rsid w:val="00264157"/>
    <w:rsid w:val="00264933"/>
    <w:rsid w:val="00287281"/>
    <w:rsid w:val="002B1807"/>
    <w:rsid w:val="002B3E88"/>
    <w:rsid w:val="002C2349"/>
    <w:rsid w:val="002C5B3B"/>
    <w:rsid w:val="002D2245"/>
    <w:rsid w:val="0032087C"/>
    <w:rsid w:val="003443A0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0953"/>
    <w:rsid w:val="0051699E"/>
    <w:rsid w:val="00555310"/>
    <w:rsid w:val="00560074"/>
    <w:rsid w:val="005640F5"/>
    <w:rsid w:val="00586DD5"/>
    <w:rsid w:val="00595184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041E"/>
    <w:rsid w:val="007A6843"/>
    <w:rsid w:val="007B3F07"/>
    <w:rsid w:val="007F5BEE"/>
    <w:rsid w:val="00880F0E"/>
    <w:rsid w:val="008B05F8"/>
    <w:rsid w:val="008D6FB5"/>
    <w:rsid w:val="00956F3C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83A8C"/>
    <w:rsid w:val="00CD0B3B"/>
    <w:rsid w:val="00CD60F3"/>
    <w:rsid w:val="00D03437"/>
    <w:rsid w:val="00D459F2"/>
    <w:rsid w:val="00D47D35"/>
    <w:rsid w:val="00D52D3B"/>
    <w:rsid w:val="00D74489"/>
    <w:rsid w:val="00DB06B8"/>
    <w:rsid w:val="00DC5B26"/>
    <w:rsid w:val="00DF5A57"/>
    <w:rsid w:val="00E07559"/>
    <w:rsid w:val="00E57CF2"/>
    <w:rsid w:val="00E9131D"/>
    <w:rsid w:val="00EA7FA1"/>
    <w:rsid w:val="00ED0106"/>
    <w:rsid w:val="00EF7A29"/>
    <w:rsid w:val="00F030F3"/>
    <w:rsid w:val="00F378C1"/>
    <w:rsid w:val="00F4108B"/>
    <w:rsid w:val="00F41884"/>
    <w:rsid w:val="00F810C6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5A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5A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A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A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A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5A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5A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A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A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A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St-704/2018-21</izvorni_sadrzaj>
    <derivirana_varijabla naziv="DomainObject.Oznaka_1">St-704/2018-21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St-704/2018</izvorni_sadrzaj>
    <derivirana_varijabla naziv="DomainObject.Predmet.OznakaBroj_1">St-704/2018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PANER trgovina i usluge d. o. o.</izvorni_sadrzaj>
    <derivirana_varijabla naziv="DomainObject.Predmet.ProtustrankaFormated_1">  PANER trgovina i usluge d. o. o.</derivirana_varijabla>
  </DomainObject.Predmet.ProtustrankaFormated>
  <DomainObject.Predmet.ProtustrankaFormatedOIB>
    <izvorni_sadrzaj>  PANER trgovina i usluge d. o. o., OIB 17142959303</izvorni_sadrzaj>
    <derivirana_varijabla naziv="DomainObject.Predmet.ProtustrankaFormatedOIB_1">  PANER trgovina i usluge d. o. o., OIB 17142959303</derivirana_varijabla>
  </DomainObject.Predmet.ProtustrankaFormatedOIB>
  <DomainObject.Predmet.ProtustrankaFormatedWithAdress>
    <izvorni_sadrzaj> PANER trgovina i usluge d. o. o., Pavla Rittera Vitezovića 8, 51000 Rijeka</izvorni_sadrzaj>
    <derivirana_varijabla naziv="DomainObject.Predmet.ProtustrankaFormatedWithAdress_1"> PANER trgovina i usluge d. o. o., Pavla Rittera Vitezovića 8, 51000 Rijeka</derivirana_varijabla>
  </DomainObject.Predmet.ProtustrankaFormatedWithAdress>
  <DomainObject.Predmet.ProtustrankaFormatedWithAdressOIB>
    <izvorni_sadrzaj> PANER trgovina i usluge d. o. o., OIB 17142959303, Pavla Rittera Vitezovića 8, 51000 Rijeka</izvorni_sadrzaj>
    <derivirana_varijabla naziv="DomainObject.Predmet.ProtustrankaFormatedWithAdressOIB_1"> PANER trgovina i usluge d. o. o., OIB 17142959303, Pavla Rittera Vitezovića 8, 51000 Rijeka</derivirana_varijabla>
  </DomainObject.Predmet.ProtustrankaFormatedWithAdressOIB>
  <DomainObject.Predmet.ProtustrankaWithAdress>
    <izvorni_sadrzaj>PANER trgovina i usluge d. o. o. Pavla Rittera Vitezovića 8, 51000 Rijeka</izvorni_sadrzaj>
    <derivirana_varijabla naziv="DomainObject.Predmet.ProtustrankaWithAdress_1">PANER trgovina i usluge d. o. o. Pavla Rittera Vitezovića 8, 51000 Rijeka</derivirana_varijabla>
  </DomainObject.Predmet.ProtustrankaWithAdress>
  <DomainObject.Predmet.ProtustrankaWithAdressOIB>
    <izvorni_sadrzaj>PANER trgovina i usluge d. o. o., OIB 17142959303, Pavla Rittera Vitezovića 8, 51000 Rijeka</izvorni_sadrzaj>
    <derivirana_varijabla naziv="DomainObject.Predmet.ProtustrankaWithAdressOIB_1">PANER trgovina i usluge d. o. o., OIB 17142959303, Pavla Rittera Vitezovića 8, 51000 Rijeka</derivirana_varijabla>
  </DomainObject.Predmet.ProtustrankaWithAdressOIB>
  <DomainObject.Predmet.ProtustrankaNazivFormated>
    <izvorni_sadrzaj>PANER trgovina i usluge d. o. o.</izvorni_sadrzaj>
    <derivirana_varijabla naziv="DomainObject.Predmet.ProtustrankaNazivFormated_1">PANER trgovina i usluge d. o. o.</derivirana_varijabla>
  </DomainObject.Predmet.ProtustrankaNazivFormated>
  <DomainObject.Predmet.ProtustrankaNazivFormatedOIB>
    <izvorni_sadrzaj>PANER trgovina i usluge d. o. o., OIB 17142959303</izvorni_sadrzaj>
    <derivirana_varijabla naziv="DomainObject.Predmet.ProtustrankaNazivFormatedOIB_1">PANER trgovina i usluge d. o. o., OIB 17142959303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Stepčić; H-ABDUCO društvo s ograničenom odgovornošću za usluge</izvorni_sadrzaj>
    <derivirana_varijabla naziv="DomainObject.Predmet.StrankaFormated_1">  FINA Regionalni centar Zagreb; Robert Stepčić; H-ABDUCO društvo s ograničenom odgovornošću za usluge</derivirana_varijabla>
  </DomainObject.Predmet.StrankaFormated>
  <DomainObject.Predmet.StrankaFormatedOIB>
    <izvorni_sadrzaj>  FINA Regionalni centar Zagreb, OIB 85821130368; Robert Stepčić, OIB 65873503843; H-ABDUCO društvo s ograničenom odgovornošću za usluge, OIB 13667298928</izvorni_sadrzaj>
    <derivirana_varijabla naziv="DomainObject.Predmet.StrankaFormatedOIB_1">  FINA Regionalni centar Zagreb, OIB 85821130368; Robert Stepčić, OIB 65873503843;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Robert Stepčić, Plomin 72, 52234 Plomin; H-ABDUCO društvo s ograničenom odgovornošću za usluge, Slavonska avenija 6A, 10000 Zagreb</izvorni_sadrzaj>
    <derivirana_varijabla naziv="DomainObject.Predmet.StrankaFormatedWithAdress_1"> FINA Regionalni centar Zagreb, Trg svibanjskih žrtava 1995. 1, 10000 Zagreb; Robert Stepčić, Plomin 72, 52234 Plomin;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Robert Stepčić, OIB 65873503843, Plomin 72, 52234 Plomin;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1, 10000 Zagreb; Robert Stepčić, OIB 65873503843, Plomin 72, 52234 Plomin;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1,10000 Zagreb,Robert Stepčić Plomin 72,52234 Plomin,H-ABDUCO društvo s ograničenom odgovornošću za usluge Slavonska avenija 6A,10000 Zagreb</izvorni_sadrzaj>
    <derivirana_varijabla naziv="DomainObject.Predmet.StrankaWithAdress_1">FINA Regionalni centar Zagreb Trg svibanjskih žrtava 1995. 1,10000 Zagreb,Robert Stepčić Plomin 72,52234 Plomin,H-ABDUCO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1,10000 Zagreb,Robert Stepčić, OIB 65873503843, Plomin 72,52234 Plomin,H-ABDUCO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1,10000 Zagreb,Robert Stepčić, OIB 65873503843, Plomin 72,52234 Plomin,H-ABDUCO društvo s ograničenom odgovornošću za usluge, OIB 13667298928, Slavonska avenija 6A,10000 Zagreb</derivirana_varijabla>
  </DomainObject.Predmet.StrankaWithAdressOIB>
  <DomainObject.Predmet.StrankaNazivFormated>
    <izvorni_sadrzaj>FINA Regionalni centar Zagreb,Robert Stepčić,H-ABDUCO društvo s ograničenom odgovornošću za usluge</izvorni_sadrzaj>
    <derivirana_varijabla naziv="DomainObject.Predmet.StrankaNazivFormated_1">FINA Regionalni centar Zagreb,Robert Stepčić,H-ABDUCO društvo s ograničenom odgovornošću za usluge</derivirana_varijabla>
  </DomainObject.Predmet.StrankaNazivFormated>
  <DomainObject.Predmet.StrankaNazivFormatedOIB>
    <izvorni_sadrzaj>FINA Regionalni centar Zagreb, OIB 85821130368,Robert Stepčić, OIB 65873503843,H-ABDUCO društvo s ograničenom odgovornošću za usluge, OIB 13667298928</izvorni_sadrzaj>
    <derivirana_varijabla naziv="DomainObject.Predmet.StrankaNazivFormatedOIB_1">FINA Regionalni centar Zagreb, OIB 85821130368,Robert Stepčić, OIB 65873503843,H-ABDUCO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Robert Stepčić</item>
      <item>H-ABDUCO društvo s ograničenom odgovornošću za usluge</item>
    </izvorni_sadrzaj>
    <derivirana_varijabla naziv="DomainObject.Predmet.StrankaListFormated_1">
      <item>FINA Regionalni centar Zagreb</item>
      <item>Robert Stepčić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Robert Stepčić, OIB 65873503843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Robert Stepčić, OIB 65873503843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Robert Stepčić, Plomin 72, 52234 Plomin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1, 10000 Zagreb</item>
      <item>Robert Stepčić, Plomin 72, 52234 Plomin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Stepčić, OIB 65873503843, Plomin 72, 52234 Plomin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Robert Stepčić, OIB 65873503843, Plomin 72, 52234 Plomin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Robert Stepčić</item>
      <item>H-ABDUCO društvo s ograničenom odgovornošću za usluge</item>
    </izvorni_sadrzaj>
    <derivirana_varijabla naziv="DomainObject.Predmet.StrankaListNazivFormated_1">
      <item>FINA Regionalni centar Zagreb</item>
      <item>Robert Stepčić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Robert Stepčić, OIB 65873503843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Robert Stepčić, OIB 65873503843</item>
      <item>H-ABDUCO društvo s ograničenom odgovornošću za usluge, OIB 13667298928</item>
    </derivirana_varijabla>
  </DomainObject.Predmet.StrankaListNazivFormatedOIB>
  <DomainObject.Predmet.ProtuStrankaListFormated>
    <izvorni_sadrzaj>
      <item>PANER trgovina i usluge d. o. o.</item>
    </izvorni_sadrzaj>
    <derivirana_varijabla naziv="DomainObject.Predmet.ProtuStrankaListFormated_1">
      <item>PANER trgovina i usluge d. o. o.</item>
    </derivirana_varijabla>
  </DomainObject.Predmet.ProtuStrankaListFormated>
  <DomainObject.Predmet.ProtuStrankaListFormatedOIB>
    <izvorni_sadrzaj>
      <item>PANER trgovina i usluge d. o. o., OIB 17142959303</item>
    </izvorni_sadrzaj>
    <derivirana_varijabla naziv="DomainObject.Predmet.ProtuStrankaListFormatedOIB_1">
      <item>PANER trgovina i usluge d. o. o., OIB 17142959303</item>
    </derivirana_varijabla>
  </DomainObject.Predmet.ProtuStrankaListFormatedOIB>
  <DomainObject.Predmet.ProtuStrankaListFormatedWithAdress>
    <izvorni_sadrzaj>
      <item>PANER trgovina i usluge d. o. o., Pavla Rittera Vitezovića 8, 51000 Rijeka</item>
    </izvorni_sadrzaj>
    <derivirana_varijabla naziv="DomainObject.Predmet.ProtuStrankaListFormatedWithAdress_1">
      <item>PANER trgovina i usluge d. o. o., Pavla Rittera Vitezovića 8, 51000 Rijeka</item>
    </derivirana_varijabla>
  </DomainObject.Predmet.ProtuStrankaListFormatedWithAdress>
  <DomainObject.Predmet.ProtuStrankaListFormatedWithAdressOIB>
    <izvorni_sadrzaj>
      <item>PANER trgovina i usluge d. o. o., OIB 17142959303, Pavla Rittera Vitezovića 8, 51000 Rijeka</item>
    </izvorni_sadrzaj>
    <derivirana_varijabla naziv="DomainObject.Predmet.ProtuStrankaListFormatedWithAdressOIB_1">
      <item>PANER trgovina i usluge d. o. o., OIB 17142959303, Pavla Rittera Vitezovića 8, 51000 Rijeka</item>
    </derivirana_varijabla>
  </DomainObject.Predmet.ProtuStrankaListFormatedWithAdressOIB>
  <DomainObject.Predmet.ProtuStrankaListNazivFormated>
    <izvorni_sadrzaj>
      <item>PANER trgovina i usluge d. o. o.</item>
    </izvorni_sadrzaj>
    <derivirana_varijabla naziv="DomainObject.Predmet.ProtuStrankaListNazivFormated_1">
      <item>PANER trgovina i usluge d. o. o.</item>
    </derivirana_varijabla>
  </DomainObject.Predmet.ProtuStrankaListNazivFormated>
  <DomainObject.Predmet.ProtuStrankaListNazivFormatedOIB>
    <izvorni_sadrzaj>
      <item>PANER trgovina i usluge d. o. o., OIB 17142959303</item>
    </izvorni_sadrzaj>
    <derivirana_varijabla naziv="DomainObject.Predmet.ProtuStrankaListNazivFormatedOIB_1">
      <item>PANER trgovina i usluge d. o. o., OIB 17142959303</item>
    </derivirana_varijabla>
  </DomainObject.Predmet.ProtuStrankaListNazivFormatedOIB>
  <DomainObject.Predmet.OstaliListFormated>
    <izvorni_sadrzaj>
      <item>Robert Stepčić</item>
      <item>Marko Došen</item>
      <item>ZOU Marko Kuvač i Petar Banić</item>
    </izvorni_sadrzaj>
    <derivirana_varijabla naziv="DomainObject.Predmet.OstaliListFormated_1">
      <item>Robert Stepčić</item>
      <item>Marko Došen</item>
      <item>ZOU Marko Kuvač i Petar Banić</item>
    </derivirana_varijabla>
  </DomainObject.Predmet.OstaliListFormated>
  <DomainObject.Predmet.OstaliListFormatedOIB>
    <izvorni_sadrzaj>
      <item>Robert Stepčić, OIB 65873503843</item>
      <item>Marko Došen</item>
      <item>ZOU Marko Kuvač i Petar Banić</item>
    </izvorni_sadrzaj>
    <derivirana_varijabla naziv="DomainObject.Predmet.OstaliListFormatedOIB_1">
      <item>Robert Stepčić, OIB 65873503843</item>
      <item>Marko Došen</item>
      <item>ZOU Marko Kuvač i Petar Banić</item>
    </derivirana_varijabla>
  </DomainObject.Predmet.OstaliListFormatedOIB>
  <DomainObject.Predmet.OstaliListFormatedWithAdress>
    <izvorni_sadrzaj>
      <item>Robert Stepčić, Plomin 72, 52234 Plomin</item>
      <item>Marko Došen, P. R: Vitezovića 6/II, 51000 Rijeka</item>
      <item>ZOU Marko Kuvač i Petar Banić, Korzo 4, 51000 Rijeka</item>
    </izvorni_sadrzaj>
    <derivirana_varijabla naziv="DomainObject.Predmet.OstaliListFormatedWithAdress_1">
      <item>Robert Stepčić, Plomin 72, 52234 Plomin</item>
      <item>Marko Došen, P. R: Vitezovića 6/II, 51000 Rijeka</item>
      <item>ZOU Marko Kuvač i Petar Banić, Korzo 4, 51000 Rijeka</item>
    </derivirana_varijabla>
  </DomainObject.Predmet.OstaliListFormatedWithAdress>
  <DomainObject.Predmet.OstaliListFormatedWithAdressOIB>
    <izvorni_sadrzaj>
      <item>Robert Stepčić, OIB 65873503843, Plomin 72, 52234 Plomin</item>
      <item>Marko Došen, P. R: Vitezovića 6/II, 51000 Rijeka</item>
      <item>ZOU Marko Kuvač i Petar Banić, Korzo 4, 51000 Rijeka</item>
    </izvorni_sadrzaj>
    <derivirana_varijabla naziv="DomainObject.Predmet.OstaliListFormatedWithAdressOIB_1">
      <item>Robert Stepčić, OIB 65873503843, Plomin 72, 52234 Plomin</item>
      <item>Marko Došen, P. R: Vitezovića 6/II, 51000 Rijeka</item>
      <item>ZOU Marko Kuvač i Petar Banić, Korzo 4, 51000 Rijeka</item>
    </derivirana_varijabla>
  </DomainObject.Predmet.OstaliListFormatedWithAdressOIB>
  <DomainObject.Predmet.OstaliListNazivFormated>
    <izvorni_sadrzaj>
      <item>Robert Stepčić</item>
      <item>Marko Došen</item>
      <item>ZOU Marko Kuvač i Petar Banić</item>
    </izvorni_sadrzaj>
    <derivirana_varijabla naziv="DomainObject.Predmet.OstaliListNazivFormated_1">
      <item>Robert Stepčić</item>
      <item>Marko Došen</item>
      <item>ZOU Marko Kuvač i Petar Banić</item>
    </derivirana_varijabla>
  </DomainObject.Predmet.OstaliListNazivFormated>
  <DomainObject.Predmet.OstaliListNazivFormatedOIB>
    <izvorni_sadrzaj>
      <item>Robert Stepčić, OIB 65873503843</item>
      <item>Marko Došen</item>
      <item>ZOU Marko Kuvač i Petar Banić</item>
    </izvorni_sadrzaj>
    <derivirana_varijabla naziv="DomainObject.Predmet.OstaliListNazivFormatedOIB_1">
      <item>Robert Stepčić, OIB 65873503843</item>
      <item>Marko Došen</item>
      <item>ZOU Marko Kuvač i Petar Banić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St-704/2018-21</izvorni_sadrzaj>
    <derivirana_varijabla naziv="DomainObject.PoslovniBrojDokumenta_1">St-704/2018-21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PANER trgovina i usluge d. o. o.</izvorni_sadrzaj>
    <derivirana_varijabla naziv="DomainObject.Predmet.ProtustrankaIDrugi_1">PANER trgovina i usluge d. o. 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PANER trgovina i usluge d. o. o., OIB 17142959303, Pavla Rittera Vitezovića 8, 51000 Rijeka</izvorni_sadrzaj>
    <derivirana_varijabla naziv="DomainObject.Predmet.ProtustrankaIDrugiAdressOIB_1">PANER trgovina i usluge d. o. o., OIB 17142959303, Pavla Rittera Vitezovića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PANER trgovina i usluge d. o. o.</item>
      <item>FINA Regionalni centar Zagreb</item>
      <item>Robert Stepčić</item>
      <item>Robert Stepčić</item>
      <item>Marko Došen</item>
      <item>H-ABDUCO društvo s ograničenom odgovornošću za usluge</item>
      <item>ZOU Marko Kuvač i Petar Banić</item>
    </izvorni_sadrzaj>
    <derivirana_varijabla naziv="DomainObject.Predmet.SudioniciListNaziv_1">
      <item>PANER trgovina i usluge d. o. o.</item>
      <item>FINA Regionalni centar Zagreb</item>
      <item>Robert Stepčić</item>
      <item>Robert Stepčić</item>
      <item>Marko Došen</item>
      <item>H-ABDUCO društvo s ograničenom odgovornošću za usluge</item>
      <item>ZOU Marko Kuvač i Petar Banić</item>
    </derivirana_varijabla>
  </DomainObject.Predmet.SudioniciListNaziv>
  <DomainObject.Predmet.SudioniciListAdressOIB>
    <izvorni_sadrzaj>
      <item>PANER trgovina i usluge d. o. o., OIB 17142959303, Pavla Rittera Vitezovića 8,51000 Rijeka</item>
      <item>FINA Regionalni centar Zagreb, OIB 85821130368, Trg svibanjskih žrtava 1995. 1,10000 Zagreb</item>
      <item>Robert Stepčić, OIB 65873503843, Plomin 72,52234 Plomin</item>
      <item>Robert Stepčić, OIB 65873503843, Plomin 72,52234 Plomin</item>
      <item>Marko Došen, P. R: Vitezovića 6/II,51000 Rijeka</item>
      <item>H-ABDUCO društvo s ograničenom odgovornošću za usluge, OIB 13667298928, Slavonska avenija 6A,10000 Zagreb</item>
      <item>ZOU Marko Kuvač i Petar Banić, Korzo 4,51000 Rijeka</item>
    </izvorni_sadrzaj>
    <derivirana_varijabla naziv="DomainObject.Predmet.SudioniciListAdressOIB_1">
      <item>PANER trgovina i usluge d. o. o., OIB 17142959303, Pavla Rittera Vitezovića 8,51000 Rijeka</item>
      <item>FINA Regionalni centar Zagreb, OIB 85821130368, Trg svibanjskih žrtava 1995. 1,10000 Zagreb</item>
      <item>Robert Stepčić, OIB 65873503843, Plomin 72,52234 Plomin</item>
      <item>Robert Stepčić, OIB 65873503843, Plomin 72,52234 Plomin</item>
      <item>Marko Došen, P. R: Vitezovića 6/II,51000 Rijeka</item>
      <item>H-ABDUCO društvo s ograničenom odgovornošću za usluge, OIB 13667298928, Slavonska avenija 6A,10000 Zagreb</item>
      <item>ZOU Marko Kuvač i Petar Banić, Korzo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17142959303</item>
      <item>, OIB 85821130368</item>
      <item>, OIB 65873503843</item>
      <item>, OIB 65873503843</item>
      <item>, OIB null</item>
      <item>, OIB 13667298928</item>
      <item>, OIB null</item>
    </izvorni_sadrzaj>
    <derivirana_varijabla naziv="DomainObject.Predmet.SudioniciListNazivOIB_1">
      <item>, OIB 17142959303</item>
      <item>, OIB 85821130368</item>
      <item>, OIB 65873503843</item>
      <item>, OIB 65873503843</item>
      <item>, OIB null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St-704/2018-17</izvorni_sadrzaj>
    <derivirana_varijabla naziv="DomainObject.PredzadnjaOdlukaIzPredmeta.Oznaka_1">St-704/2018-17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E81CA-DAE5-420E-9F42-2FD1E9286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933</properties:Characters>
  <properties:Lines>39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2018-05-25T09:17:00Z</dcterms:created>
  <dc:creator>nmarkovic</dc:creator>
  <cp:lastModifiedBy>Mirjana Gašparić</cp:lastModifiedBy>
  <cp:lastPrinted>2019-05-13T10:54:00Z</cp:lastPrinted>
  <dcterms:modified xmlns:xsi="http://www.w3.org/2001/XMLSchema-instance" xsi:type="dcterms:W3CDTF">2019-05-15T10:57:00Z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St-704/2018-21 / Odluka - Zaključak (70.St-704-18-_Zaključak_-_poziv_za_ročište.st-704-18-_zaključak_-_poziv_za_ročište)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