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5d35a" w14:paraId="a75d35a" w:rsidRDefault="00590D1E" w:rsidP="00590D1E" w:rsidR="00590D1E">
      <w:pPr>
        <w15:collapsed w:val="false"/>
      </w:pPr>
      <w:bookmarkStart w:name="_GoBack" w:id="0"/>
      <w:bookmarkEnd w:id="0"/>
      <w:r>
        <w:rPr>
          <w:rStyle w:val="Naglaeno"/>
        </w:rPr>
        <w:t xml:space="preserve">             </w:t>
      </w:r>
      <w:r w:rsidR="00541204">
        <w:rPr>
          <w:b/>
          <w:bCs/>
          <w:noProof/>
          <w:lang w:eastAsia="hr-HR"/>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590D1E" w:rsidP="00590D1E" w:rsidR="00590D1E" w:rsidRPr="00D21A2C"/>
    <w:p w:rsidRDefault="00590D1E" w:rsidP="00590D1E" w:rsidR="00590D1E" w:rsidRPr="00B82754">
      <w:pPr>
        <w:ind w:hanging="720" w:left="360"/>
        <w:rPr>
          <w:b/>
        </w:rPr>
      </w:pPr>
      <w:r w:rsidRPr="00B82754">
        <w:rPr>
          <w:b/>
        </w:rPr>
        <w:t xml:space="preserve">     REPUBLIKA HRVATSKA</w:t>
      </w:r>
    </w:p>
    <w:p w:rsidRDefault="00590D1E" w:rsidP="00590D1E" w:rsidR="00590D1E"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90D1E" w:rsidP="00E4690C" w:rsidR="00301A4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9B7621" w:rsidP="00E4690C" w:rsidR="009B7621">
      <w:pPr>
        <w:ind w:hanging="720" w:left="360"/>
        <w:rPr>
          <w:sz w:val="22"/>
          <w:szCs w:val="22"/>
        </w:rPr>
      </w:pPr>
    </w:p>
    <w:p w:rsidRDefault="009B7621" w:rsidP="00E4690C" w:rsidR="009B7621" w:rsidRPr="00E4690C">
      <w:pPr>
        <w:ind w:hanging="720" w:left="360"/>
        <w:rPr>
          <w:sz w:val="22"/>
          <w:szCs w:val="22"/>
        </w:rPr>
      </w:pPr>
    </w:p>
    <w:p w:rsidRDefault="00590D1E" w:rsidP="00590D1E" w:rsidR="000E6E82" w:rsidRPr="00590D1E">
      <w:pPr>
        <w:pStyle w:val="Naslov1"/>
        <w:rPr>
          <w:b w:val="false"/>
          <w:lang w:val="hr-HR"/>
        </w:rPr>
      </w:pPr>
      <w:r w:rsidRPr="00590D1E">
        <w:rPr>
          <w:b w:val="false"/>
          <w:lang w:val="hr-HR"/>
        </w:rPr>
        <w:t>R</w:t>
      </w:r>
      <w:r w:rsidR="00715306">
        <w:rPr>
          <w:b w:val="false"/>
          <w:lang w:val="hr-HR"/>
        </w:rPr>
        <w:t xml:space="preserve"> </w:t>
      </w:r>
      <w:r w:rsidRPr="00590D1E">
        <w:rPr>
          <w:b w:val="false"/>
          <w:lang w:val="hr-HR"/>
        </w:rPr>
        <w:t>E</w:t>
      </w:r>
      <w:r w:rsidR="00715306">
        <w:rPr>
          <w:b w:val="false"/>
          <w:lang w:val="hr-HR"/>
        </w:rPr>
        <w:t xml:space="preserve"> </w:t>
      </w:r>
      <w:r w:rsidRPr="00590D1E">
        <w:rPr>
          <w:b w:val="false"/>
          <w:lang w:val="hr-HR"/>
        </w:rPr>
        <w:t>P</w:t>
      </w:r>
      <w:r w:rsidR="00715306">
        <w:rPr>
          <w:b w:val="false"/>
          <w:lang w:val="hr-HR"/>
        </w:rPr>
        <w:t xml:space="preserve"> </w:t>
      </w:r>
      <w:r w:rsidRPr="00590D1E">
        <w:rPr>
          <w:b w:val="false"/>
          <w:lang w:val="hr-HR"/>
        </w:rPr>
        <w:t>U</w:t>
      </w:r>
      <w:r w:rsidR="00715306">
        <w:rPr>
          <w:b w:val="false"/>
          <w:lang w:val="hr-HR"/>
        </w:rPr>
        <w:t xml:space="preserve"> </w:t>
      </w:r>
      <w:r w:rsidRPr="00590D1E">
        <w:rPr>
          <w:b w:val="false"/>
          <w:lang w:val="hr-HR"/>
        </w:rPr>
        <w:t>B</w:t>
      </w:r>
      <w:r w:rsidR="00715306">
        <w:rPr>
          <w:b w:val="false"/>
          <w:lang w:val="hr-HR"/>
        </w:rPr>
        <w:t xml:space="preserve"> </w:t>
      </w:r>
      <w:r w:rsidRPr="00590D1E">
        <w:rPr>
          <w:b w:val="false"/>
          <w:lang w:val="hr-HR"/>
        </w:rPr>
        <w:t>L</w:t>
      </w:r>
      <w:r w:rsidR="00715306">
        <w:rPr>
          <w:b w:val="false"/>
          <w:lang w:val="hr-HR"/>
        </w:rPr>
        <w:t xml:space="preserve"> </w:t>
      </w:r>
      <w:r w:rsidRPr="00590D1E">
        <w:rPr>
          <w:b w:val="false"/>
          <w:lang w:val="hr-HR"/>
        </w:rPr>
        <w:t>I</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 xml:space="preserve"> H</w:t>
      </w:r>
      <w:r w:rsidR="00715306">
        <w:rPr>
          <w:b w:val="false"/>
          <w:lang w:val="hr-HR"/>
        </w:rPr>
        <w:t xml:space="preserve"> </w:t>
      </w:r>
      <w:r w:rsidRPr="00590D1E">
        <w:rPr>
          <w:b w:val="false"/>
          <w:lang w:val="hr-HR"/>
        </w:rPr>
        <w:t>R</w:t>
      </w:r>
      <w:r w:rsidR="00715306">
        <w:rPr>
          <w:b w:val="false"/>
          <w:lang w:val="hr-HR"/>
        </w:rPr>
        <w:t xml:space="preserve"> </w:t>
      </w:r>
      <w:r w:rsidRPr="00590D1E">
        <w:rPr>
          <w:b w:val="false"/>
          <w:lang w:val="hr-HR"/>
        </w:rPr>
        <w:t>V</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T</w:t>
      </w:r>
      <w:r w:rsidR="00715306">
        <w:rPr>
          <w:b w:val="false"/>
          <w:lang w:val="hr-HR"/>
        </w:rPr>
        <w:t xml:space="preserve"> </w:t>
      </w:r>
      <w:r w:rsidRPr="00590D1E">
        <w:rPr>
          <w:b w:val="false"/>
          <w:lang w:val="hr-HR"/>
        </w:rPr>
        <w:t>S</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p>
    <w:p w:rsidRDefault="00B75497" w:rsidP="00B75497" w:rsidR="00B75497" w:rsidRPr="00590D1E">
      <w:pPr>
        <w:pStyle w:val="Naslov1"/>
        <w:rPr>
          <w:b w:val="false"/>
          <w:lang w:val="es-ES"/>
        </w:rPr>
      </w:pPr>
      <w:r w:rsidRPr="00590D1E">
        <w:rPr>
          <w:b w:val="false"/>
          <w:lang w:val="hr-HR"/>
        </w:rPr>
        <w:t>R J E Š E N J E</w:t>
      </w:r>
    </w:p>
    <w:p w:rsidRDefault="00B75497" w:rsidP="00B75497" w:rsidR="00B75497">
      <w:pPr>
        <w:jc w:val="center"/>
        <w:rPr>
          <w:b/>
          <w:bCs/>
        </w:rPr>
      </w:pPr>
    </w:p>
    <w:p w:rsidRDefault="00B75497" w:rsidP="00B75497" w:rsidR="00B75497">
      <w:pPr>
        <w:jc w:val="center"/>
        <w:rPr>
          <w:b/>
          <w:bCs/>
        </w:rPr>
      </w:pPr>
    </w:p>
    <w:p w:rsidRDefault="00B75497" w:rsidP="00B75497" w:rsidR="00B75497">
      <w:pPr>
        <w:ind w:firstLine="708"/>
        <w:jc w:val="both"/>
      </w:pPr>
      <w:r>
        <w:t>Trgovački sud u Osijeku, po sucu Jadranki Herman, u stečajnom predmetu</w:t>
      </w:r>
      <w:r w:rsidR="00590D1E">
        <w:rPr>
          <w:b/>
          <w:bCs/>
        </w:rPr>
        <w:t xml:space="preserve"> </w:t>
      </w:r>
      <w:r w:rsidR="00B94B72">
        <w:rPr>
          <w:color w:val="000000"/>
        </w:rPr>
        <w:t>prijedloga vjerovnika RH Ministarstvo financija Porezna uprava Područni ured Slavonije i Baranje, Vukovar, koga zastupa Županijsko državno odvjetništvo u Vukovaru, za otvaranje stečajnog postupka nad dužnikom KNEŽEVIĆ-LIM d.o.o. Vinkovci, Bana Jelačića 103, OIB: 48902143563, MBS: 030116804</w:t>
      </w:r>
      <w:r w:rsidR="00FB6565">
        <w:rPr>
          <w:bCs/>
        </w:rPr>
        <w:t xml:space="preserve">, dana </w:t>
      </w:r>
      <w:r w:rsidR="00B94B72">
        <w:rPr>
          <w:bCs/>
        </w:rPr>
        <w:t>17. siječnja 2017</w:t>
      </w:r>
      <w:r w:rsidR="00715306">
        <w:rPr>
          <w:bCs/>
        </w:rPr>
        <w:t xml:space="preserve">. </w:t>
      </w:r>
    </w:p>
    <w:p w:rsidRDefault="001718AE" w:rsidP="00B75497" w:rsidR="001718AE">
      <w:pPr>
        <w:jc w:val="both"/>
      </w:pPr>
    </w:p>
    <w:p w:rsidRDefault="00B75497" w:rsidP="00B75497" w:rsidR="00B75497" w:rsidRPr="00D7218C">
      <w:pPr>
        <w:jc w:val="center"/>
        <w:rPr>
          <w:bCs/>
        </w:rPr>
      </w:pPr>
      <w:r w:rsidRPr="00D7218C">
        <w:t xml:space="preserve">    r i j e š i o   j e</w:t>
      </w:r>
    </w:p>
    <w:p w:rsidRDefault="00B75497" w:rsidP="00B75497" w:rsidR="00B75497">
      <w:pPr>
        <w:jc w:val="both"/>
      </w:pPr>
    </w:p>
    <w:p w:rsidRDefault="00A1301D" w:rsidP="00A1301D" w:rsidR="00A1301D">
      <w:pPr>
        <w:jc w:val="both"/>
      </w:pPr>
    </w:p>
    <w:p w:rsidRDefault="00A1301D" w:rsidP="00105B72" w:rsidR="00A1301D">
      <w:pPr>
        <w:numPr>
          <w:ilvl w:val="0"/>
          <w:numId w:val="14"/>
        </w:numPr>
        <w:jc w:val="both"/>
        <w:rPr>
          <w:bCs/>
        </w:rPr>
      </w:pPr>
      <w:r>
        <w:t xml:space="preserve">Pokreće se postupak radi utvrđivanja pretpostavki za otvaranje stečajnog postupka (prethodni postupak) nad dužnikom </w:t>
      </w:r>
      <w:r w:rsidR="00B94B72">
        <w:rPr>
          <w:color w:val="000000"/>
        </w:rPr>
        <w:t>KNEŽEVIĆ-LIM d.o.o. Vinkovci, Bana Jelačića 103, OIB: 48902143563, MBS: 030116804</w:t>
      </w:r>
      <w:r w:rsidR="00105B72">
        <w:rPr>
          <w:bCs/>
        </w:rPr>
        <w:t>.</w:t>
      </w:r>
    </w:p>
    <w:p w:rsidRDefault="00A1301D" w:rsidP="00A1301D" w:rsidR="00877CE7">
      <w:pPr>
        <w:numPr>
          <w:ilvl w:val="0"/>
          <w:numId w:val="14"/>
        </w:numPr>
        <w:jc w:val="both"/>
      </w:pPr>
      <w:r>
        <w:t>U ovom postupku imenuje se privreme</w:t>
      </w:r>
      <w:r w:rsidR="00105B72">
        <w:t xml:space="preserve">ni stečajni upravitelj u osobi </w:t>
      </w:r>
      <w:r w:rsidR="00B94B72">
        <w:t xml:space="preserve">Vlado Šokac, Belišće, Bistrinci, Fiskulturna 12, OIB: 95457319937 </w:t>
      </w:r>
      <w:r w:rsidR="00DE6D5E">
        <w:t>.</w:t>
      </w:r>
    </w:p>
    <w:p w:rsidRDefault="00A1301D" w:rsidP="00A1301D" w:rsidR="00A1301D">
      <w:pPr>
        <w:numPr>
          <w:ilvl w:val="0"/>
          <w:numId w:val="14"/>
        </w:numPr>
        <w:jc w:val="both"/>
      </w:pPr>
      <w:r>
        <w:t xml:space="preserve">Privremeni stečajni upravitelj dužan je u primjerenom roku, a najdulje u roku od 15 dana dostaviti stečajnom sucu izvješće o financijsko gospodarskom stanju stečajnog dužnika,  mogućnostima provođenja stečajnog postupka nad njegovom imovinom kao i ispitati postoje li kod dužnika razlozi za otvaranje stečajnog postupka. </w:t>
      </w:r>
    </w:p>
    <w:p w:rsidRDefault="00A1301D" w:rsidP="00A1301D" w:rsidR="00A1301D">
      <w:pPr>
        <w:numPr>
          <w:ilvl w:val="0"/>
          <w:numId w:val="14"/>
        </w:numPr>
        <w:jc w:val="both"/>
      </w:pPr>
      <w:r>
        <w:t>Privremeni stečajni upravitelj ovlašten je stupiti u poslovne prostorije dužnika, te tamo provesti sve radnje.</w:t>
      </w:r>
    </w:p>
    <w:p w:rsidRDefault="00A1301D" w:rsidP="00A1301D" w:rsidR="00A1301D">
      <w:pPr>
        <w:numPr>
          <w:ilvl w:val="0"/>
          <w:numId w:val="14"/>
        </w:numPr>
        <w:jc w:val="both"/>
      </w:pPr>
      <w:r>
        <w:t>Dužnik, odnosno zakonski zastupnik dužnika, dužan je privremenom stečajnom upravitelju dopustiti uvid u knjige i svu poslovnu dokumentaciju dužnika, pružiti mu sve potrebne obavijesti.</w:t>
      </w:r>
    </w:p>
    <w:p w:rsidRDefault="00A1301D" w:rsidP="00E4690C" w:rsidR="00105B72">
      <w:pPr>
        <w:numPr>
          <w:ilvl w:val="0"/>
          <w:numId w:val="14"/>
        </w:numPr>
        <w:jc w:val="both"/>
      </w:pPr>
      <w:r>
        <w:t>Ročište radi izjašnjenja o prijedlogu i raspravi o pretpostavkama  za otvaranje stečajnog postupka određuje se u prostorijama ovog suda na adresi Osijek, Zagrebačka 2, soba broj 22/I, za dan</w:t>
      </w:r>
    </w:p>
    <w:p w:rsidRDefault="009B7621" w:rsidP="009B7621" w:rsidR="009B7621">
      <w:pPr>
        <w:ind w:left="720"/>
        <w:jc w:val="both"/>
      </w:pPr>
    </w:p>
    <w:p w:rsidRDefault="00B94B72" w:rsidP="00E4690C" w:rsidR="00105B72">
      <w:pPr>
        <w:ind w:left="720"/>
        <w:jc w:val="center"/>
      </w:pPr>
      <w:r>
        <w:t>28. veljače</w:t>
      </w:r>
      <w:r w:rsidR="00877CE7">
        <w:t xml:space="preserve"> 2017</w:t>
      </w:r>
      <w:r w:rsidR="00105B72">
        <w:t xml:space="preserve">. godine s početkom u </w:t>
      </w:r>
      <w:r w:rsidR="00877CE7">
        <w:t>10,</w:t>
      </w:r>
      <w:r>
        <w:t>3</w:t>
      </w:r>
      <w:r w:rsidR="00877CE7">
        <w:t>0</w:t>
      </w:r>
      <w:r w:rsidR="00105B72">
        <w:t xml:space="preserve">  sati.</w:t>
      </w:r>
    </w:p>
    <w:p w:rsidRDefault="009B7621" w:rsidP="00E4690C" w:rsidR="009B7621">
      <w:pPr>
        <w:ind w:left="720"/>
        <w:jc w:val="center"/>
      </w:pPr>
    </w:p>
    <w:p w:rsidRDefault="00DF2A3D" w:rsidP="00DF2A3D" w:rsidR="00DF2A3D">
      <w:pPr>
        <w:ind w:left="720"/>
        <w:jc w:val="both"/>
      </w:pPr>
    </w:p>
    <w:p w:rsidRDefault="00A1301D" w:rsidP="001A6485" w:rsidR="00A1301D">
      <w:pPr>
        <w:numPr>
          <w:ilvl w:val="0"/>
          <w:numId w:val="14"/>
        </w:numPr>
        <w:jc w:val="both"/>
      </w:pPr>
      <w:r>
        <w:t>Na ročište se dostavom ovog rješenja pozivaju :</w:t>
      </w:r>
    </w:p>
    <w:p w:rsidRDefault="00A1301D" w:rsidP="00DF2A3D" w:rsidR="009B7621">
      <w:pPr>
        <w:ind w:firstLine="720"/>
        <w:jc w:val="both"/>
      </w:pPr>
      <w:r>
        <w:lastRenderedPageBreak/>
        <w:t xml:space="preserve">- predlagatelj – </w:t>
      </w:r>
      <w:r w:rsidR="00105B72">
        <w:t xml:space="preserve">RH Ministarstvo financija po ŽDO </w:t>
      </w:r>
      <w:r w:rsidR="00877CE7">
        <w:t>Vukovar</w:t>
      </w:r>
    </w:p>
    <w:p w:rsidRDefault="001A6485" w:rsidP="00105B72" w:rsidR="00877CE7">
      <w:pPr>
        <w:ind w:firstLine="720"/>
        <w:jc w:val="both"/>
        <w:rPr>
          <w:bCs/>
        </w:rPr>
      </w:pPr>
      <w:r>
        <w:t xml:space="preserve">- dužnik </w:t>
      </w:r>
      <w:r w:rsidR="00B94B72">
        <w:rPr>
          <w:color w:val="000000"/>
        </w:rPr>
        <w:t>KNEŽEVIĆ-LIM d.o.o. Vinkovci</w:t>
      </w:r>
      <w:r w:rsidR="00877CE7" w:rsidRPr="00877CE7">
        <w:rPr>
          <w:bCs/>
        </w:rPr>
        <w:t xml:space="preserve"> </w:t>
      </w:r>
    </w:p>
    <w:p w:rsidRDefault="001A6485" w:rsidP="00B94B72" w:rsidR="00105B72">
      <w:pPr>
        <w:ind w:left="720"/>
        <w:jc w:val="both"/>
      </w:pPr>
      <w:r>
        <w:t>-</w:t>
      </w:r>
      <w:r w:rsidR="00105B72">
        <w:t xml:space="preserve">zakonski zastupnik dužnika </w:t>
      </w:r>
      <w:r w:rsidR="00B94B72">
        <w:t>Ivan Knežević, OIB: 08413658405, Šiškovci, K. Tomislava 5e</w:t>
      </w:r>
    </w:p>
    <w:p w:rsidRDefault="00A1301D" w:rsidP="001A6485" w:rsidR="00A1301D">
      <w:pPr>
        <w:ind w:firstLine="720"/>
        <w:jc w:val="both"/>
      </w:pPr>
      <w:r>
        <w:t>-</w:t>
      </w:r>
      <w:r w:rsidR="001A6485">
        <w:t xml:space="preserve"> </w:t>
      </w:r>
      <w:r w:rsidR="00E4690C">
        <w:t xml:space="preserve">privremeni stečajni upravitelj </w:t>
      </w:r>
    </w:p>
    <w:p w:rsidRDefault="00A1301D" w:rsidP="001A6485" w:rsidR="00A1301D">
      <w:pPr>
        <w:ind w:firstLine="720"/>
        <w:jc w:val="both"/>
      </w:pPr>
      <w:r>
        <w:t>-</w:t>
      </w:r>
      <w:r w:rsidR="001A6485">
        <w:t xml:space="preserve"> FINA</w:t>
      </w:r>
      <w:r>
        <w:t xml:space="preserve"> Osijek.</w:t>
      </w:r>
    </w:p>
    <w:p w:rsidRDefault="001A6485" w:rsidP="001A6485" w:rsidR="001A6485">
      <w:pPr>
        <w:ind w:firstLine="720"/>
        <w:jc w:val="both"/>
      </w:pPr>
    </w:p>
    <w:p w:rsidRDefault="00A1301D" w:rsidP="00A1301D" w:rsidR="00A1301D">
      <w:pPr>
        <w:numPr>
          <w:ilvl w:val="0"/>
          <w:numId w:val="14"/>
        </w:numPr>
        <w:jc w:val="both"/>
      </w:pPr>
      <w:r>
        <w:t xml:space="preserve">Naređuje se zastupniku po zakonu dužnika </w:t>
      </w:r>
      <w:r w:rsidR="00B94B72">
        <w:t>Ivan Knežević</w:t>
      </w:r>
      <w:r w:rsidR="001A6485">
        <w:t>,</w:t>
      </w:r>
      <w:r>
        <w:t xml:space="preserve"> da u roku od 8 dana dostavi sudu pozivom na gornji poslovni broj :</w:t>
      </w:r>
    </w:p>
    <w:p w:rsidRDefault="00A1301D" w:rsidP="009B7621" w:rsidR="00A1301D">
      <w:pPr>
        <w:pStyle w:val="Odlomakpopisa"/>
        <w:numPr>
          <w:ilvl w:val="0"/>
          <w:numId w:val="17"/>
        </w:numPr>
        <w:jc w:val="both"/>
      </w:pPr>
      <w:r>
        <w:t>popis imovine i obveza prema članku 16. i 17. Stečajnog zakona (Narodne novine broj 71/15) u dva primjerka.</w:t>
      </w:r>
    </w:p>
    <w:p w:rsidRDefault="00F70BDB" w:rsidP="00F70BDB" w:rsidR="00F70BDB">
      <w:pPr>
        <w:ind w:left="720"/>
        <w:jc w:val="both"/>
      </w:pPr>
    </w:p>
    <w:p w:rsidRDefault="00A1301D" w:rsidP="00F70BDB" w:rsidR="00A1301D">
      <w:pPr>
        <w:ind w:left="720"/>
        <w:jc w:val="both"/>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odgovara kao za davanje lažnog iskaza u postupku pred sudom. </w:t>
      </w:r>
    </w:p>
    <w:p w:rsidRDefault="00A1301D" w:rsidP="00F70BDB" w:rsidR="00A1301D">
      <w:pPr>
        <w:ind w:left="720"/>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F70BDB" w:rsidP="00F70BDB" w:rsidR="00F70BDB">
      <w:pPr>
        <w:ind w:left="360"/>
        <w:jc w:val="both"/>
      </w:pPr>
    </w:p>
    <w:p w:rsidRDefault="00A1301D" w:rsidP="00F70BDB" w:rsidR="00A1301D">
      <w:pPr>
        <w:numPr>
          <w:ilvl w:val="0"/>
          <w:numId w:val="14"/>
        </w:numPr>
        <w:jc w:val="both"/>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B75497" w:rsidP="00B75497" w:rsidR="00B75497">
      <w:pPr>
        <w:jc w:val="both"/>
      </w:pPr>
    </w:p>
    <w:p w:rsidRDefault="00B75497" w:rsidP="00DF2A3D" w:rsidR="00B75497" w:rsidRPr="00DF2A3D">
      <w:pPr>
        <w:pStyle w:val="Naslov1"/>
        <w:rPr>
          <w:b w:val="false"/>
          <w:lang w:val="hr-HR"/>
        </w:rPr>
      </w:pPr>
      <w:r w:rsidRPr="00D7218C">
        <w:rPr>
          <w:b w:val="false"/>
          <w:lang w:val="hr-HR"/>
        </w:rPr>
        <w:t>Obrazloženje</w:t>
      </w:r>
    </w:p>
    <w:p w:rsidRDefault="00B75497" w:rsidP="00B75497" w:rsidR="00B75497">
      <w:pPr>
        <w:jc w:val="both"/>
        <w:rPr>
          <w:b/>
          <w:bCs/>
        </w:rPr>
      </w:pPr>
    </w:p>
    <w:p w:rsidRDefault="00FA70D4" w:rsidP="00B75497" w:rsidR="00B75497" w:rsidRPr="00301A4D">
      <w:pPr>
        <w:ind w:firstLine="720"/>
        <w:jc w:val="both"/>
        <w:rPr>
          <w:bCs/>
        </w:rPr>
      </w:pPr>
      <w:r>
        <w:t xml:space="preserve">Dana </w:t>
      </w:r>
      <w:r w:rsidR="00B94B72">
        <w:t>27.11.2015.</w:t>
      </w:r>
      <w:r w:rsidR="00B75497">
        <w:t xml:space="preserve">. zaprimljen je na ovome sudu zahtjev </w:t>
      </w:r>
      <w:r w:rsidR="00D7218C">
        <w:t xml:space="preserve"> FINE Regionalni centar Osijek  Podružnica Osijek,</w:t>
      </w:r>
      <w:r w:rsidR="0097601C">
        <w:t xml:space="preserve"> K</w:t>
      </w:r>
      <w:r w:rsidR="00301A4D">
        <w:t>lasa:</w:t>
      </w:r>
      <w:r w:rsidR="00D7218C">
        <w:t xml:space="preserve"> 110-0</w:t>
      </w:r>
      <w:r w:rsidR="00877CE7">
        <w:t>7/1</w:t>
      </w:r>
      <w:r w:rsidR="00B94B72">
        <w:t>5</w:t>
      </w:r>
      <w:r w:rsidR="00877CE7">
        <w:t xml:space="preserve">-01/04 Ur. broj </w:t>
      </w:r>
      <w:r w:rsidR="00B94B72">
        <w:t>04-06-15-14845</w:t>
      </w:r>
      <w:r w:rsidR="0097601C">
        <w:t xml:space="preserve">  od </w:t>
      </w:r>
      <w:r w:rsidR="00B94B72">
        <w:t>26.11.2015</w:t>
      </w:r>
      <w:r w:rsidR="00877CE7">
        <w:t>.</w:t>
      </w:r>
      <w:r w:rsidR="00D7218C">
        <w:t xml:space="preserve"> godine, za</w:t>
      </w:r>
      <w:r w:rsidR="00B75497">
        <w:t xml:space="preserve"> </w:t>
      </w:r>
      <w:r w:rsidR="00D7218C">
        <w:t xml:space="preserve">provedbu </w:t>
      </w:r>
      <w:r w:rsidR="00B75497">
        <w:t xml:space="preserve">skraćenog stečajnog postupka nad dužnikom </w:t>
      </w:r>
      <w:r w:rsidR="00B94B72">
        <w:rPr>
          <w:color w:val="000000"/>
        </w:rPr>
        <w:t>KNEŽEVIĆ-LIM d.o.o. Vinkovci, Bana Jelačića 103, OIB: 48902143563, MBS: 030116804</w:t>
      </w:r>
      <w:r w:rsidR="0097601C">
        <w:rPr>
          <w:bCs/>
        </w:rPr>
        <w:t>.</w:t>
      </w:r>
    </w:p>
    <w:p w:rsidRDefault="005C39A5" w:rsidP="00B75497" w:rsidR="005C39A5">
      <w:pPr>
        <w:ind w:firstLine="720"/>
        <w:jc w:val="both"/>
      </w:pPr>
    </w:p>
    <w:p w:rsidRDefault="0078442E" w:rsidP="00DF2A3D" w:rsidR="00DF2A3D">
      <w:pPr>
        <w:ind w:firstLine="720"/>
        <w:jc w:val="both"/>
      </w:pPr>
      <w:r>
        <w:t xml:space="preserve">Dana </w:t>
      </w:r>
      <w:r w:rsidR="00B94B72">
        <w:t>1. prosinca 2015</w:t>
      </w:r>
      <w:r w:rsidR="002D7118">
        <w:t>. godine, sukladno članku 430. Stečajnog zakona (Narodne novine broj 71/15) Trgovački sud u sud u Osijeku</w:t>
      </w:r>
      <w:r w:rsidR="00D84AEC">
        <w:t>,</w:t>
      </w:r>
      <w:r w:rsidR="002D7118">
        <w:t xml:space="preserve">  po</w:t>
      </w:r>
      <w:r w:rsidR="00D84AEC">
        <w:t>d poslovnim brojem St-</w:t>
      </w:r>
      <w:r w:rsidR="00B94B72">
        <w:t>1287/15</w:t>
      </w:r>
      <w:r w:rsidR="00E161A9">
        <w:t>-3</w:t>
      </w:r>
      <w:r w:rsidR="00D84AEC">
        <w:t xml:space="preserve">, </w:t>
      </w:r>
      <w:r w:rsidR="002D7118">
        <w:t>objavio je oglas  na mrežnoj stranici e-oglasna ploča sudova</w:t>
      </w:r>
      <w:r w:rsidR="00D84AEC">
        <w:t>,</w:t>
      </w:r>
      <w:r w:rsidR="002D7118">
        <w:t xml:space="preserve"> </w:t>
      </w:r>
      <w:r w:rsidR="00D84AEC">
        <w:t xml:space="preserve">kojim je pozvao osobe ovlaštene za zastupanje dužnika da u roku od 15 dana od dana objave oglasa podnesu </w:t>
      </w:r>
      <w:r w:rsidR="009B7621">
        <w:t xml:space="preserve"> </w:t>
      </w:r>
    </w:p>
    <w:p w:rsidRDefault="00DF2A3D" w:rsidP="00DF2A3D" w:rsidR="00DF2A3D">
      <w:pPr>
        <w:ind w:firstLine="720"/>
        <w:jc w:val="both"/>
      </w:pPr>
    </w:p>
    <w:p w:rsidRDefault="00DF2A3D" w:rsidP="00DF2A3D" w:rsidR="00DF2A3D">
      <w:pPr>
        <w:ind w:firstLine="720"/>
        <w:jc w:val="both"/>
      </w:pPr>
    </w:p>
    <w:p w:rsidRDefault="00DF2A3D" w:rsidP="00DF2A3D" w:rsidR="00DF2A3D">
      <w:pPr>
        <w:ind w:firstLine="720"/>
        <w:jc w:val="both"/>
      </w:pPr>
    </w:p>
    <w:p w:rsidRDefault="00DF2A3D" w:rsidP="00DF2A3D" w:rsidR="00DF2A3D">
      <w:pPr>
        <w:ind w:firstLine="720"/>
        <w:jc w:val="both"/>
      </w:pPr>
    </w:p>
    <w:p w:rsidRDefault="00DF2A3D" w:rsidP="00DF2A3D" w:rsidR="00DF2A3D">
      <w:pPr>
        <w:ind w:firstLine="720"/>
        <w:jc w:val="both"/>
      </w:pPr>
    </w:p>
    <w:p w:rsidRDefault="00DF2A3D" w:rsidP="00DF2A3D" w:rsidR="00DF2A3D">
      <w:pPr>
        <w:ind w:firstLine="720"/>
        <w:jc w:val="both"/>
      </w:pPr>
    </w:p>
    <w:p w:rsidRDefault="00DF2A3D" w:rsidP="00DF2A3D" w:rsidR="00DF2A3D">
      <w:pPr>
        <w:ind w:firstLine="720"/>
        <w:jc w:val="both"/>
      </w:pPr>
    </w:p>
    <w:p w:rsidRDefault="00D84AEC" w:rsidP="00DF2A3D" w:rsidR="002D7118">
      <w:pPr>
        <w:ind w:firstLine="720"/>
        <w:jc w:val="both"/>
      </w:pPr>
      <w:r>
        <w:t>sudu</w:t>
      </w:r>
      <w:r w:rsidR="009B7621">
        <w:t xml:space="preserve"> </w:t>
      </w:r>
      <w:r>
        <w:t xml:space="preserve"> javnobilježnički </w:t>
      </w:r>
      <w:r w:rsidR="009B7621">
        <w:t xml:space="preserve"> </w:t>
      </w:r>
      <w:r>
        <w:t xml:space="preserve">ovjerovljeni </w:t>
      </w:r>
      <w:r w:rsidR="009B7621">
        <w:t xml:space="preserve"> </w:t>
      </w:r>
      <w:r>
        <w:t xml:space="preserve">popis </w:t>
      </w:r>
      <w:r w:rsidR="009B7621">
        <w:t xml:space="preserve"> </w:t>
      </w:r>
      <w:r>
        <w:t>imovine</w:t>
      </w:r>
      <w:r w:rsidR="009B7621">
        <w:t xml:space="preserve"> </w:t>
      </w:r>
      <w:r>
        <w:t xml:space="preserve"> i </w:t>
      </w:r>
      <w:r w:rsidR="009B7621">
        <w:t xml:space="preserve"> </w:t>
      </w:r>
      <w:r>
        <w:t>obveza</w:t>
      </w:r>
      <w:r w:rsidR="009B7621">
        <w:t xml:space="preserve"> </w:t>
      </w:r>
      <w:r>
        <w:t>na</w:t>
      </w:r>
      <w:r w:rsidR="009B7621">
        <w:t xml:space="preserve"> </w:t>
      </w:r>
      <w:r>
        <w:t xml:space="preserve"> propisanom obrascu, te vjerovnike da najkasnije u roku od 45 dana od objave oglasa predlože otvaranje stečajnog postupka i uplate predujam u iznosu od 10.000,00 kn za pokriće troškova tog postupka na žiro račun suda. </w:t>
      </w:r>
    </w:p>
    <w:p w:rsidRDefault="009B7621" w:rsidP="00877CE7" w:rsidR="009B7621">
      <w:pPr>
        <w:jc w:val="both"/>
      </w:pPr>
    </w:p>
    <w:p w:rsidRDefault="00D84AEC" w:rsidP="000E5C95" w:rsidR="00301A4D">
      <w:pPr>
        <w:ind w:firstLine="720"/>
        <w:jc w:val="both"/>
        <w:rPr>
          <w:bCs/>
        </w:rPr>
      </w:pPr>
      <w:r>
        <w:t xml:space="preserve">Podneskom zaprimljenim, kod ovog suda dana </w:t>
      </w:r>
      <w:r w:rsidR="00B94B72">
        <w:t>4. siječnja</w:t>
      </w:r>
      <w:r w:rsidR="00877CE7">
        <w:t xml:space="preserve"> 2016</w:t>
      </w:r>
      <w:r w:rsidR="006E648B">
        <w:t xml:space="preserve">. godine, vjerovnik Republika Hrvatska zastupana po Županijskom državnom odvjetništvu u </w:t>
      </w:r>
      <w:r w:rsidR="00877CE7">
        <w:t>Vukovaru</w:t>
      </w:r>
      <w:r w:rsidR="006E648B">
        <w:t xml:space="preserve"> podnijela je prijedlog za otvaranjem stečajnog postupka nad dužnikom </w:t>
      </w:r>
      <w:r w:rsidR="00B94B72">
        <w:rPr>
          <w:color w:val="000000"/>
        </w:rPr>
        <w:t>KNEŽEVIĆ-LIM d.o.o. Vinkovci, Bana Jelačića 103, OIB: 48902143563, MBS: 030116804</w:t>
      </w:r>
      <w:r w:rsidR="006E648B">
        <w:rPr>
          <w:bCs/>
        </w:rPr>
        <w:t>, uz koji prijedlog je dostavila dokaz o postojanju svoje tražbine i postojanju stečajnog razloga</w:t>
      </w:r>
      <w:r w:rsidR="000E5C95">
        <w:rPr>
          <w:bCs/>
        </w:rPr>
        <w:t xml:space="preserve"> iz članka 6. stav 2. Stečajnog zakona: nesposobnosti za plaćanje.</w:t>
      </w:r>
    </w:p>
    <w:p w:rsidRDefault="009B7621" w:rsidP="000E5C95" w:rsidR="009B7621">
      <w:pPr>
        <w:ind w:firstLine="720"/>
        <w:jc w:val="both"/>
        <w:rPr>
          <w:bCs/>
        </w:rPr>
      </w:pPr>
    </w:p>
    <w:p w:rsidRDefault="00F70BDB" w:rsidP="00A1301D" w:rsidR="00A1301D">
      <w:pPr>
        <w:jc w:val="both"/>
      </w:pPr>
      <w:r>
        <w:tab/>
        <w:t>Rješenjem ovog suda St-</w:t>
      </w:r>
      <w:r w:rsidR="00B94B72">
        <w:t>1287/15-5</w:t>
      </w:r>
      <w:r w:rsidR="00AF1A01">
        <w:t xml:space="preserve"> od</w:t>
      </w:r>
      <w:r>
        <w:t xml:space="preserve"> </w:t>
      </w:r>
      <w:r w:rsidR="00B94B72">
        <w:t>7. siječnja</w:t>
      </w:r>
      <w:r w:rsidR="00877CE7">
        <w:t xml:space="preserve"> 2016</w:t>
      </w:r>
      <w:r>
        <w:t>. godine obustavljen je skraćeni stečajni postupak nad dužnikom, te je određeno da će se postupak nad dužnikom nastaviti primjenom Općih odredaba Stečajnog zakona.</w:t>
      </w:r>
    </w:p>
    <w:p w:rsidRDefault="00F70BDB" w:rsidP="00A1301D" w:rsidR="00F70BDB">
      <w:pPr>
        <w:jc w:val="both"/>
      </w:pPr>
    </w:p>
    <w:p w:rsidRDefault="00A1301D" w:rsidP="00A418D1" w:rsidR="00A1301D">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A1301D" w:rsidP="00A1301D" w:rsidR="00A1301D">
      <w:pPr>
        <w:jc w:val="both"/>
      </w:pPr>
    </w:p>
    <w:p w:rsidRDefault="00A1301D" w:rsidP="00A418D1" w:rsidR="00A1301D">
      <w:pPr>
        <w:ind w:firstLine="720"/>
        <w:jc w:val="both"/>
      </w:pPr>
      <w:r>
        <w:t xml:space="preserve">Prema članku 115. Stečajnog zakona na temelju prijedloga za otvaranje stečajnog postupka sud donosi rješenje o pokretanju prethodnog postupka radi utvrđivanja pretpostavki za otvaranje stečajnog postupka. Kako nisu ostvareni uvjeti iz članka 116. Stečajnog zakona da se stečajni postupak otvori bez provođenja prethodnog postupka, sud je sukladno članku 119. Stečajnog zakona u rješenju o pokretanju prethodnog postupka imenovao privremenog stečajnog upravitelja i odredio njegove dužnosti. Privremeni stečajni upravitelj dužan je ispitati postoji li kod dužnika razlog za otvaranje stečajnog postupka,  utvrditi stanje imovine dužnika, te sačiniti izvješće o financijsko – gospodarskom stanju stečajnog dužnika. </w:t>
      </w:r>
    </w:p>
    <w:p w:rsidRDefault="00A1301D" w:rsidP="00A1301D" w:rsidR="00A1301D">
      <w:pPr>
        <w:jc w:val="both"/>
      </w:pPr>
    </w:p>
    <w:p w:rsidRDefault="00A1301D" w:rsidP="00A418D1" w:rsidR="00A1301D">
      <w:pPr>
        <w:ind w:firstLine="720"/>
        <w:jc w:val="both"/>
      </w:pPr>
      <w:r>
        <w:t>Prema članku 119. stav 5. Stečajnog zakona imenovani  privre</w:t>
      </w:r>
      <w:r w:rsidR="005C0799">
        <w:t xml:space="preserve">meni stečajni upravitelj, </w:t>
      </w:r>
      <w:r w:rsidR="00B94B72">
        <w:t>Vlado Šokac iz Bistrinaca, Belišće</w:t>
      </w:r>
      <w:r>
        <w:t xml:space="preserve">, ovlašten je stupiti u poslovne prostorije dužnika i tamo provesti potrebne radnje. Dužnik je dužan privremenom stečajnom upravitelju dopustiti uvid u poslovne knjige i poslovnu dokumentaciju dužnika. </w:t>
      </w:r>
    </w:p>
    <w:p w:rsidRDefault="00A1301D" w:rsidP="00A1301D" w:rsidR="00A1301D">
      <w:pPr>
        <w:jc w:val="both"/>
      </w:pPr>
    </w:p>
    <w:p w:rsidRDefault="00A1301D" w:rsidP="00A418D1" w:rsidR="009B7621">
      <w:pPr>
        <w:ind w:firstLine="720"/>
        <w:jc w:val="both"/>
      </w:pPr>
      <w:r>
        <w:t xml:space="preserve">Sukladno članku 128. Stečajnog zakona rješenjem o pokretanju prethodnog postupka odmah je  zakazano ročište radi rasprave o pretpostavkama za otvaranje stečajnog postupka i očitovanju o prijedlogu za otvaranje stečajnog postupka. Na ročište su pozvane osobe ovlaštene za zastupanje dužnika po zakonu, kojima je sud, primjenom </w:t>
      </w:r>
    </w:p>
    <w:p w:rsidRDefault="009B7621" w:rsidP="009B7621" w:rsidR="009B7621">
      <w:pPr>
        <w:jc w:val="both"/>
      </w:pPr>
    </w:p>
    <w:p w:rsidRDefault="009B7621" w:rsidP="009B7621" w:rsidR="009B7621">
      <w:pPr>
        <w:jc w:val="both"/>
      </w:pPr>
    </w:p>
    <w:p w:rsidRDefault="009B7621" w:rsidP="009B7621" w:rsidR="009B7621">
      <w:pPr>
        <w:jc w:val="both"/>
      </w:pPr>
    </w:p>
    <w:p w:rsidRDefault="009B7621" w:rsidP="009B7621" w:rsidR="009B7621">
      <w:pPr>
        <w:jc w:val="both"/>
      </w:pPr>
    </w:p>
    <w:p w:rsidRDefault="009B7621" w:rsidP="009B7621" w:rsidR="009B7621">
      <w:pPr>
        <w:jc w:val="both"/>
      </w:pPr>
    </w:p>
    <w:p w:rsidRDefault="00DF2A3D" w:rsidP="00A1301D" w:rsidR="00DF2A3D">
      <w:pPr>
        <w:jc w:val="both"/>
      </w:pPr>
    </w:p>
    <w:p w:rsidRDefault="00A1301D" w:rsidP="00A1301D" w:rsidR="00A1301D">
      <w:pPr>
        <w:jc w:val="both"/>
      </w:pPr>
      <w:r>
        <w:t>odredbi članka 16. Stečajnog zakona naredio dostavu popisa imovine i obveza, podnositelj prijedloga, privreme</w:t>
      </w:r>
      <w:r w:rsidR="00A418D1">
        <w:t>ni stečajni upravitelj kao i FINA</w:t>
      </w:r>
      <w:r>
        <w:t xml:space="preserve"> Osijek.</w:t>
      </w:r>
    </w:p>
    <w:p w:rsidRDefault="009B7621" w:rsidP="00A1301D" w:rsidR="009B7621">
      <w:pPr>
        <w:jc w:val="both"/>
      </w:pPr>
    </w:p>
    <w:p w:rsidRDefault="009B7621" w:rsidP="00A1301D" w:rsidR="009B7621">
      <w:pPr>
        <w:jc w:val="both"/>
      </w:pPr>
    </w:p>
    <w:p w:rsidRDefault="00DF2A3D" w:rsidP="00A1301D" w:rsidR="00DF2A3D">
      <w:pPr>
        <w:jc w:val="both"/>
      </w:pPr>
    </w:p>
    <w:p w:rsidRDefault="00A418D1" w:rsidP="00A418D1" w:rsidR="00A1301D">
      <w:pPr>
        <w:jc w:val="center"/>
      </w:pPr>
      <w:r>
        <w:t xml:space="preserve">U Osijeku </w:t>
      </w:r>
      <w:r w:rsidR="00B94B72">
        <w:t>17. siječnja 2017</w:t>
      </w:r>
      <w:r>
        <w:t xml:space="preserve">. </w:t>
      </w:r>
    </w:p>
    <w:p w:rsidRDefault="00A418D1" w:rsidP="00A418D1" w:rsidR="00A418D1">
      <w:pPr>
        <w:jc w:val="center"/>
      </w:pPr>
    </w:p>
    <w:p w:rsidRDefault="00A1301D" w:rsidP="00A1301D" w:rsidR="00A1301D">
      <w:pPr>
        <w:jc w:val="both"/>
      </w:pPr>
      <w:r>
        <w:t xml:space="preserve"> </w:t>
      </w:r>
    </w:p>
    <w:p w:rsidRDefault="00A1301D" w:rsidP="00A1301D" w:rsidR="00A1301D">
      <w:pPr>
        <w:jc w:val="both"/>
      </w:pPr>
      <w:r>
        <w:t>Zapisničar</w:t>
      </w:r>
    </w:p>
    <w:p w:rsidRDefault="00877CE7" w:rsidP="00A1301D" w:rsidR="00A1301D">
      <w:pPr>
        <w:jc w:val="both"/>
      </w:pPr>
      <w:r>
        <w:t>Žana Bem</w:t>
      </w:r>
    </w:p>
    <w:p w:rsidRDefault="00A1301D" w:rsidP="00A1301D" w:rsidR="00A1301D">
      <w:pPr>
        <w:jc w:val="both"/>
      </w:pPr>
    </w:p>
    <w:p w:rsidRDefault="00A1301D" w:rsidP="009B7621" w:rsidR="00A1301D">
      <w:pPr>
        <w:ind w:left="5760"/>
        <w:jc w:val="both"/>
      </w:pPr>
      <w:r>
        <w:t>STEČAJNI SUDAC</w:t>
      </w:r>
    </w:p>
    <w:p w:rsidRDefault="00A1301D" w:rsidP="009B7621" w:rsidR="00A1301D">
      <w:pPr>
        <w:ind w:left="5760"/>
        <w:jc w:val="both"/>
      </w:pPr>
      <w:r>
        <w:t xml:space="preserve">  Jadranka Herman</w:t>
      </w:r>
    </w:p>
    <w:p w:rsidRDefault="00A1301D" w:rsidP="00A1301D" w:rsidR="00A1301D">
      <w:pPr>
        <w:jc w:val="both"/>
      </w:pPr>
    </w:p>
    <w:p w:rsidRDefault="00A1301D" w:rsidP="00A1301D" w:rsidR="00A1301D">
      <w:pPr>
        <w:jc w:val="both"/>
      </w:pPr>
    </w:p>
    <w:p w:rsidRDefault="009B7621" w:rsidP="00A1301D" w:rsidR="009B7621">
      <w:pPr>
        <w:jc w:val="both"/>
      </w:pPr>
    </w:p>
    <w:p w:rsidRDefault="00A1301D" w:rsidP="00A1301D" w:rsidR="00A1301D">
      <w:pPr>
        <w:jc w:val="both"/>
      </w:pPr>
      <w:r>
        <w:t>POUKA O PRAVNOM LIJEKU:</w:t>
      </w:r>
    </w:p>
    <w:p w:rsidRDefault="00A1301D" w:rsidP="00A1301D" w:rsidR="00A1301D">
      <w:pPr>
        <w:jc w:val="both"/>
      </w:pPr>
      <w:r>
        <w:t>Protiv ovog rješenja nije dopuštena posebna žalba (članak 115. stav 1. Stečajnog zakona).</w:t>
      </w:r>
    </w:p>
    <w:p w:rsidRDefault="00A1301D" w:rsidP="00A1301D" w:rsidR="00A1301D">
      <w:pPr>
        <w:jc w:val="both"/>
      </w:pPr>
    </w:p>
    <w:p w:rsidRDefault="00A1301D" w:rsidP="00A1301D" w:rsidR="00A1301D">
      <w:pPr>
        <w:jc w:val="both"/>
      </w:pPr>
    </w:p>
    <w:p w:rsidRDefault="00A1301D" w:rsidP="00A1301D" w:rsidR="00A1301D">
      <w:pPr>
        <w:jc w:val="both"/>
      </w:pPr>
      <w:r>
        <w:t>DNA</w:t>
      </w:r>
    </w:p>
    <w:p w:rsidRDefault="00A418D1" w:rsidP="00541204" w:rsidR="00A1301D">
      <w:pPr>
        <w:numPr>
          <w:ilvl w:val="0"/>
          <w:numId w:val="16"/>
        </w:numPr>
        <w:jc w:val="both"/>
      </w:pPr>
      <w:r>
        <w:t xml:space="preserve">Predlagatelj- RH MF po ŽDO </w:t>
      </w:r>
      <w:r w:rsidR="00877CE7">
        <w:t>Vukovar</w:t>
      </w:r>
      <w:r>
        <w:t xml:space="preserve"> </w:t>
      </w:r>
    </w:p>
    <w:p w:rsidRDefault="00541204" w:rsidP="00541204" w:rsidR="00541204" w:rsidRPr="00541204">
      <w:pPr>
        <w:numPr>
          <w:ilvl w:val="0"/>
          <w:numId w:val="16"/>
        </w:numPr>
        <w:jc w:val="both"/>
      </w:pPr>
      <w:r>
        <w:t xml:space="preserve">dužnik </w:t>
      </w:r>
    </w:p>
    <w:p w:rsidRDefault="00541204" w:rsidP="00541204" w:rsidR="00541204">
      <w:pPr>
        <w:numPr>
          <w:ilvl w:val="0"/>
          <w:numId w:val="16"/>
        </w:numPr>
        <w:jc w:val="both"/>
      </w:pPr>
      <w:r>
        <w:t xml:space="preserve">zakonski zastupnik dužnika </w:t>
      </w:r>
    </w:p>
    <w:p w:rsidRDefault="00A1301D" w:rsidP="00A1301D" w:rsidR="00A1301D">
      <w:pPr>
        <w:numPr>
          <w:ilvl w:val="0"/>
          <w:numId w:val="16"/>
        </w:numPr>
        <w:jc w:val="both"/>
      </w:pPr>
      <w:r>
        <w:t xml:space="preserve">Privremeni stečajni upravitelj </w:t>
      </w:r>
    </w:p>
    <w:p w:rsidRDefault="00541204" w:rsidP="00A1301D" w:rsidR="00541204">
      <w:pPr>
        <w:numPr>
          <w:ilvl w:val="0"/>
          <w:numId w:val="16"/>
        </w:numPr>
        <w:jc w:val="both"/>
      </w:pPr>
      <w:r>
        <w:t>FINA Osijek</w:t>
      </w:r>
    </w:p>
    <w:p w:rsidRDefault="00541204" w:rsidP="00A1301D" w:rsidR="00541204">
      <w:pPr>
        <w:numPr>
          <w:ilvl w:val="0"/>
          <w:numId w:val="16"/>
        </w:numPr>
        <w:jc w:val="both"/>
      </w:pPr>
      <w:r>
        <w:t>e-oglasna ploča suda</w:t>
      </w:r>
    </w:p>
    <w:p w:rsidRDefault="00A1301D" w:rsidP="00A1301D" w:rsidR="00A1301D">
      <w:pPr>
        <w:numPr>
          <w:ilvl w:val="0"/>
          <w:numId w:val="16"/>
        </w:numPr>
        <w:jc w:val="both"/>
      </w:pPr>
      <w:r>
        <w:t>Ministarstvo pravosuđa RH, Zagreb</w:t>
      </w:r>
    </w:p>
    <w:p w:rsidRDefault="00AF1A01" w:rsidP="00A1301D" w:rsidR="00A1301D">
      <w:pPr>
        <w:numPr>
          <w:ilvl w:val="0"/>
          <w:numId w:val="16"/>
        </w:numPr>
        <w:jc w:val="both"/>
      </w:pPr>
      <w:r>
        <w:t xml:space="preserve">roč. </w:t>
      </w:r>
      <w:r w:rsidR="00B94B72">
        <w:t>28/2</w:t>
      </w: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sectPr w:rsidR="00A1301D">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C52CE" w:rsidP="00BC52CE" w:rsidR="00BC52CE">
      <w:r>
        <w:separator/>
      </w:r>
    </w:p>
  </w:endnote>
  <w:endnote w:id="0" w:type="continuationSeparator">
    <w:p w:rsidRDefault="00BC52CE" w:rsidP="00BC52CE" w:rsidR="00BC52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C52CE" w:rsidP="00BC52CE" w:rsidR="00BC52CE">
      <w:r>
        <w:separator/>
      </w:r>
    </w:p>
  </w:footnote>
  <w:footnote w:id="0" w:type="continuationSeparator">
    <w:p w:rsidRDefault="00BC52CE" w:rsidP="00BC52CE" w:rsidR="00BC52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24DB" w:rsidR="00BC52CE">
    <w:pPr>
      <w:pStyle w:val="Zaglavlje"/>
      <w:jc w:val="center"/>
    </w:pPr>
    <w:sdt>
      <w:sdtPr>
        <w:id w:val="133997482"/>
        <w:docPartObj>
          <w:docPartGallery w:val="Page Numbers (Top of Page)"/>
          <w:docPartUnique/>
        </w:docPartObj>
      </w:sdtPr>
      <w:sdtEndPr/>
      <w:sdtContent>
        <w:r w:rsidR="00BC52CE">
          <w:fldChar w:fldCharType="begin"/>
        </w:r>
        <w:r w:rsidR="00BC52CE">
          <w:instrText>PAGE   \* MERGEFORMAT</w:instrText>
        </w:r>
        <w:r w:rsidR="00BC52CE">
          <w:fldChar w:fldCharType="separate"/>
        </w:r>
        <w:r>
          <w:rPr>
            <w:noProof/>
          </w:rPr>
          <w:t>4</w:t>
        </w:r>
        <w:r w:rsidR="00BC52CE">
          <w:fldChar w:fldCharType="end"/>
        </w:r>
      </w:sdtContent>
    </w:sdt>
  </w:p>
  <w:p w:rsidRDefault="00BC52CE" w:rsidR="00BC52CE">
    <w:pPr>
      <w:pStyle w:val="Zaglavlje"/>
    </w:pPr>
  </w:p>
  <w:p w:rsidRDefault="00E4690C" w:rsidP="00BC52CE" w:rsidR="00BC52CE">
    <w:pPr>
      <w:pStyle w:val="Zaglavlje"/>
      <w:jc w:val="right"/>
    </w:pPr>
    <w:r>
      <w:t>13 St-</w:t>
    </w:r>
    <w:r w:rsidR="00B94B72">
      <w:t>397/16-5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7EF6325"/>
    <w:multiLevelType w:val="hybridMultilevel"/>
    <w:tmpl w:val="1902C874"/>
    <w:lvl w:tplc="C1D83114" w:ilvl="0">
      <w:start w:val="1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3">
    <w:nsid w:val="3EB02757"/>
    <w:multiLevelType w:val="hybridMultilevel"/>
    <w:tmpl w:val="616E1D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4719564B"/>
    <w:multiLevelType w:val="hybridMultilevel"/>
    <w:tmpl w:val="D2FE1350"/>
    <w:lvl w:tplc="5B122870"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52A53C91"/>
    <w:multiLevelType w:val="hybridMultilevel"/>
    <w:tmpl w:val="D7021D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4"/>
  </w:num>
  <w:num w:numId="14">
    <w:abstractNumId w:val="13"/>
  </w:num>
  <w:num w:numId="15">
    <w:abstractNumId w:val="15"/>
  </w:num>
  <w:num w:numId="16">
    <w:abstractNumId w:val="16"/>
  </w:num>
  <w:num w:numId="17">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45004"/>
    <w:rsid w:val="00072890"/>
    <w:rsid w:val="000D55E4"/>
    <w:rsid w:val="000D5628"/>
    <w:rsid w:val="000E40B3"/>
    <w:rsid w:val="000E5C95"/>
    <w:rsid w:val="000E6E82"/>
    <w:rsid w:val="00105B72"/>
    <w:rsid w:val="00140078"/>
    <w:rsid w:val="0014134B"/>
    <w:rsid w:val="0014394E"/>
    <w:rsid w:val="00154A6B"/>
    <w:rsid w:val="00163169"/>
    <w:rsid w:val="001718AE"/>
    <w:rsid w:val="001867CA"/>
    <w:rsid w:val="001A6485"/>
    <w:rsid w:val="001C0CFA"/>
    <w:rsid w:val="001D2166"/>
    <w:rsid w:val="001E7E8C"/>
    <w:rsid w:val="002132A8"/>
    <w:rsid w:val="0028334A"/>
    <w:rsid w:val="00287EC6"/>
    <w:rsid w:val="00292D1E"/>
    <w:rsid w:val="002C51D3"/>
    <w:rsid w:val="002D7118"/>
    <w:rsid w:val="002E7214"/>
    <w:rsid w:val="002F7A13"/>
    <w:rsid w:val="00301A4D"/>
    <w:rsid w:val="003331FB"/>
    <w:rsid w:val="00357C3F"/>
    <w:rsid w:val="00365B73"/>
    <w:rsid w:val="003843C3"/>
    <w:rsid w:val="003B06A8"/>
    <w:rsid w:val="003B51C9"/>
    <w:rsid w:val="003B7AAC"/>
    <w:rsid w:val="003D451A"/>
    <w:rsid w:val="00455C18"/>
    <w:rsid w:val="00456233"/>
    <w:rsid w:val="004636D6"/>
    <w:rsid w:val="004E65BC"/>
    <w:rsid w:val="005012E6"/>
    <w:rsid w:val="005200AB"/>
    <w:rsid w:val="00541204"/>
    <w:rsid w:val="005560F4"/>
    <w:rsid w:val="00571630"/>
    <w:rsid w:val="00583AE6"/>
    <w:rsid w:val="00590D1E"/>
    <w:rsid w:val="005C04D0"/>
    <w:rsid w:val="005C0799"/>
    <w:rsid w:val="005C39A5"/>
    <w:rsid w:val="005E2B09"/>
    <w:rsid w:val="005E739C"/>
    <w:rsid w:val="00607A96"/>
    <w:rsid w:val="00625F0A"/>
    <w:rsid w:val="00640246"/>
    <w:rsid w:val="006832C3"/>
    <w:rsid w:val="006E648B"/>
    <w:rsid w:val="006F0A36"/>
    <w:rsid w:val="00710662"/>
    <w:rsid w:val="00715306"/>
    <w:rsid w:val="00726845"/>
    <w:rsid w:val="00752B41"/>
    <w:rsid w:val="0078442E"/>
    <w:rsid w:val="007C1C95"/>
    <w:rsid w:val="007C2112"/>
    <w:rsid w:val="00806185"/>
    <w:rsid w:val="00821EA4"/>
    <w:rsid w:val="0085567C"/>
    <w:rsid w:val="00877CE7"/>
    <w:rsid w:val="008A49DF"/>
    <w:rsid w:val="008F656F"/>
    <w:rsid w:val="00941AE2"/>
    <w:rsid w:val="00964800"/>
    <w:rsid w:val="0097601C"/>
    <w:rsid w:val="009824DB"/>
    <w:rsid w:val="00991CE4"/>
    <w:rsid w:val="00992F2B"/>
    <w:rsid w:val="00996147"/>
    <w:rsid w:val="009B7621"/>
    <w:rsid w:val="009C690C"/>
    <w:rsid w:val="009E2A56"/>
    <w:rsid w:val="00A1301D"/>
    <w:rsid w:val="00A418D1"/>
    <w:rsid w:val="00A45F7B"/>
    <w:rsid w:val="00AA0272"/>
    <w:rsid w:val="00AF1A01"/>
    <w:rsid w:val="00B526C2"/>
    <w:rsid w:val="00B6174E"/>
    <w:rsid w:val="00B7064E"/>
    <w:rsid w:val="00B75497"/>
    <w:rsid w:val="00B94B72"/>
    <w:rsid w:val="00B96701"/>
    <w:rsid w:val="00BB4147"/>
    <w:rsid w:val="00BC52CE"/>
    <w:rsid w:val="00C02B4E"/>
    <w:rsid w:val="00C318C9"/>
    <w:rsid w:val="00C37A56"/>
    <w:rsid w:val="00C82B5E"/>
    <w:rsid w:val="00CC2E2A"/>
    <w:rsid w:val="00CC2E2F"/>
    <w:rsid w:val="00CC5FC7"/>
    <w:rsid w:val="00CE2A4F"/>
    <w:rsid w:val="00D03A3D"/>
    <w:rsid w:val="00D411F0"/>
    <w:rsid w:val="00D60CE0"/>
    <w:rsid w:val="00D7218C"/>
    <w:rsid w:val="00D84AEC"/>
    <w:rsid w:val="00DB1856"/>
    <w:rsid w:val="00DE4EC1"/>
    <w:rsid w:val="00DE6D5E"/>
    <w:rsid w:val="00DE7EA8"/>
    <w:rsid w:val="00DF2A3D"/>
    <w:rsid w:val="00E161A9"/>
    <w:rsid w:val="00E4690C"/>
    <w:rsid w:val="00E55445"/>
    <w:rsid w:val="00E962DA"/>
    <w:rsid w:val="00E97528"/>
    <w:rsid w:val="00ED07AA"/>
    <w:rsid w:val="00ED438E"/>
    <w:rsid w:val="00F03D23"/>
    <w:rsid w:val="00F04195"/>
    <w:rsid w:val="00F35A98"/>
    <w:rsid w:val="00F40AC3"/>
    <w:rsid w:val="00F673A4"/>
    <w:rsid w:val="00F70BDB"/>
    <w:rsid w:val="00F920FE"/>
    <w:rsid w:val="00F971B3"/>
    <w:rsid w:val="00FA70D4"/>
    <w:rsid w:val="00FB1DC3"/>
    <w:rsid w:val="00FB6565"/>
    <w:rsid w:val="00FC068C"/>
    <w:rsid w:val="00FC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true"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true"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9824DB"/>
    <w:rPr>
      <w:color w:val="808080"/>
      <w:bdr w:space="0" w:sz="0" w:color="auto" w:val="none"/>
      <w:shd w:fill="auto" w:color="auto" w:val="clear"/>
    </w:rPr>
  </w:style>
  <w:style w:customStyle="true" w:styleId="eSPISCCParagraphDefaultFont" w:type="character">
    <w:name w:val="eSPIS_CC_Paragraph Default Font"/>
    <w:basedOn w:val="Naglaeno"/>
    <w:rsid w:val="009824DB"/>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9824DB"/>
    <w:rPr>
      <w:b/>
      <w:bCs/>
      <w:bdr w:space="0" w:sz="0" w:color="auto" w:val="none"/>
      <w:shd w:fill="FFFFCC" w:color="auto" w:val="clear"/>
      <w:lang w:val="hr-HR"/>
    </w:rPr>
  </w:style>
  <w:style w:customStyle="true" w:styleId="PozadinaSvijetloCrvena" w:type="character">
    <w:name w:val="Pozadina_SvijetloCrvena"/>
    <w:basedOn w:val="eSPISCCParagraphDefaultFont"/>
    <w:rsid w:val="009824DB"/>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9824DB"/>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1"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1"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9824DB"/>
    <w:rPr>
      <w:color w:val="808080"/>
      <w:bdr w:color="auto" w:space="0" w:sz="0" w:val="none"/>
      <w:shd w:color="auto" w:fill="auto" w:val="clear"/>
    </w:rPr>
  </w:style>
  <w:style w:customStyle="1" w:styleId="eSPISCCParagraphDefaultFont" w:type="character">
    <w:name w:val="eSPIS_CC_Paragraph Default Font"/>
    <w:basedOn w:val="Naglaeno"/>
    <w:rsid w:val="009824DB"/>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9824DB"/>
    <w:rPr>
      <w:b/>
      <w:bCs/>
      <w:bdr w:color="auto" w:space="0" w:sz="0" w:val="none"/>
      <w:shd w:color="auto" w:fill="FFFFCC" w:val="clear"/>
      <w:lang w:val="hr-HR"/>
    </w:rPr>
  </w:style>
  <w:style w:customStyle="1" w:styleId="PozadinaSvijetloCrvena" w:type="character">
    <w:name w:val="Pozadina_SvijetloCrvena"/>
    <w:basedOn w:val="eSPISCCParagraphDefaultFont"/>
    <w:rsid w:val="009824DB"/>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9824DB"/>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2017.</izvorni_sadrzaj>
    <derivirana_varijabla naziv="DomainObject.DatumDonosenjaOdluke_1">17.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397</izvorni_sadrzaj>
    <derivirana_varijabla naziv="DomainObject.Predmet.Broj_1">397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veljače 2016.</izvorni_sadrzaj>
    <derivirana_varijabla naziv="DomainObject.Predmet.DatumOsnivanja_1">22.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St-397/2016</izvorni_sadrzaj>
    <derivirana_varijabla naziv="DomainObject.Predmet.OznakaBroj_1">St-397/2016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KNEŽEVIĆ-LIM d.o.o. za proizvodnju, trgovinu i usluge</izvorni_sadrzaj>
    <derivirana_varijabla naziv="DomainObject.Predmet.ProtustrankaFormated_1">  KNEŽEVIĆ-LIM d.o.o. za proizvodnju, trgovinu i usluge</derivirana_varijabla>
  </DomainObject.Predmet.ProtustrankaFormated>
  <DomainObject.Predmet.ProtustrankaFormatedOIB>
    <izvorni_sadrzaj>  KNEŽEVIĆ-LIM d.o.o. za proizvodnju, trgovinu i usluge, OIB 48902143563</izvorni_sadrzaj>
    <derivirana_varijabla naziv="DomainObject.Predmet.ProtustrankaFormatedOIB_1">  KNEŽEVIĆ-LIM d.o.o. za proizvodnju, trgovinu i usluge, OIB 48902143563</derivirana_varijabla>
  </DomainObject.Predmet.ProtustrankaFormatedOIB>
  <DomainObject.Predmet.ProtustrankaFormatedWithAdress>
    <izvorni_sadrzaj> KNEŽEVIĆ-LIM d.o.o. za proizvodnju, trgovinu i usluge, B. Jelačića 103, 32100 Vinkovci</izvorni_sadrzaj>
    <derivirana_varijabla naziv="DomainObject.Predmet.ProtustrankaFormatedWithAdress_1"> KNEŽEVIĆ-LIM d.o.o. za proizvodnju, trgovinu i usluge, B. Jelačića 103, 32100 Vinkovci</derivirana_varijabla>
  </DomainObject.Predmet.ProtustrankaFormatedWithAdress>
  <DomainObject.Predmet.ProtustrankaFormatedWithAdressOIB>
    <izvorni_sadrzaj> KNEŽEVIĆ-LIM d.o.o. za proizvodnju, trgovinu i usluge, OIB 48902143563, B. Jelačića 103, 32100 Vinkovci</izvorni_sadrzaj>
    <derivirana_varijabla naziv="DomainObject.Predmet.ProtustrankaFormatedWithAdressOIB_1"> KNEŽEVIĆ-LIM d.o.o. za proizvodnju, trgovinu i usluge, OIB 48902143563, B. Jelačića 103, 32100 Vinkovci</derivirana_varijabla>
  </DomainObject.Predmet.ProtustrankaFormatedWithAdressOIB>
  <DomainObject.Predmet.ProtustrankaWithAdress>
    <izvorni_sadrzaj>KNEŽEVIĆ-LIM d.o.o. za proizvodnju, trgovinu i usluge B. Jelačića 103, 32100 Vinkovci</izvorni_sadrzaj>
    <derivirana_varijabla naziv="DomainObject.Predmet.ProtustrankaWithAdress_1">KNEŽEVIĆ-LIM d.o.o. za proizvodnju, trgovinu i usluge B. Jelačića 103, 32100 Vinkovci</derivirana_varijabla>
  </DomainObject.Predmet.ProtustrankaWithAdress>
  <DomainObject.Predmet.ProtustrankaWithAdressOIB>
    <izvorni_sadrzaj>KNEŽEVIĆ-LIM d.o.o. za proizvodnju, trgovinu i usluge, OIB 48902143563, B. Jelačića 103, 32100 Vinkovci</izvorni_sadrzaj>
    <derivirana_varijabla naziv="DomainObject.Predmet.ProtustrankaWithAdressOIB_1">KNEŽEVIĆ-LIM d.o.o. za proizvodnju, trgovinu i usluge, OIB 48902143563, B. Jelačića 103, 32100 Vinkovci</derivirana_varijabla>
  </DomainObject.Predmet.ProtustrankaWithAdressOIB>
  <DomainObject.Predmet.ProtustrankaNazivFormated>
    <izvorni_sadrzaj>KNEŽEVIĆ-LIM d.o.o. za proizvodnju, trgovinu i usluge</izvorni_sadrzaj>
    <derivirana_varijabla naziv="DomainObject.Predmet.ProtustrankaNazivFormated_1">KNEŽEVIĆ-LIM d.o.o. za proizvodnju, trgovinu i usluge</derivirana_varijabla>
  </DomainObject.Predmet.ProtustrankaNazivFormated>
  <DomainObject.Predmet.ProtustrankaNazivFormatedOIB>
    <izvorni_sadrzaj>KNEŽEVIĆ-LIM d.o.o. za proizvodnju, trgovinu i usluge, OIB 48902143563</izvorni_sadrzaj>
    <derivirana_varijabla naziv="DomainObject.Predmet.ProtustrankaNazivFormatedOIB_1">KNEŽEVIĆ-LIM d.o.o. za proizvodnju, trgovinu i usluge, OIB 48902143563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SLAVONIJE I BARANJE POREZNO MJESTO VUKOVAR</izvorni_sadrzaj>
    <derivirana_varijabla naziv="DomainObject.Predmet.StrankaFormated_1">  RH MF PU PODRUČNI URED SLAVONIJE I BARANJE POREZNO MJESTO VUKOVAR</derivirana_varijabla>
  </DomainObject.Predmet.StrankaFormated>
  <DomainObject.Predmet.StrankaFormatedOIB>
    <izvorni_sadrzaj>  RH MF PU PODRUČNI URED SLAVONIJE I BARANJE POREZNO MJESTO VUKOVAR, OIB 18683136487</izvorni_sadrzaj>
    <derivirana_varijabla naziv="DomainObject.Predmet.StrankaFormatedOIB_1">  RH MF PU PODRUČNI URED SLAVONIJE I BARANJE POREZNO MJESTO VUKOVAR, OIB 18683136487</derivirana_varijabla>
  </DomainObject.Predmet.StrankaFormatedOIB>
  <DomainObject.Predmet.StrankaFormatedWithAdress>
    <izvorni_sadrzaj> RH MF PU PODRUČNI URED SLAVONIJE I BARANJE POREZNO MJESTO VUKOVAR</izvorni_sadrzaj>
    <derivirana_varijabla naziv="DomainObject.Predmet.StrankaFormatedWithAdress_1"> RH MF PU PODRUČNI URED SLAVONIJE I BARANJE POREZNO MJESTO VUKOVAR</derivirana_varijabla>
  </DomainObject.Predmet.StrankaFormatedWithAdress>
  <DomainObject.Predmet.StrankaFormatedWithAdressOIB>
    <izvorni_sadrzaj> RH MF PU PODRUČNI URED SLAVONIJE I BARANJE POREZNO MJESTO VUKOVAR, OIB 18683136487</izvorni_sadrzaj>
    <derivirana_varijabla naziv="DomainObject.Predmet.StrankaFormatedWithAdressOIB_1"> RH MF PU PODRUČNI URED SLAVONIJE I BARANJE POREZNO MJESTO VUKOVAR, OIB 18683136487</derivirana_varijabla>
  </DomainObject.Predmet.StrankaFormatedWithAdressOIB>
  <DomainObject.Predmet.StrankaWithAdress>
    <izvorni_sadrzaj>RH MF PU PODRUČNI URED SLAVONIJE I BARANJE POREZNO MJESTO VUKOVAR </izvorni_sadrzaj>
    <derivirana_varijabla naziv="DomainObject.Predmet.StrankaWithAdress_1">RH MF PU PODRUČNI URED SLAVONIJE I BARANJE POREZNO MJESTO VUKOVAR </derivirana_varijabla>
  </DomainObject.Predmet.StrankaWithAdress>
  <DomainObject.Predmet.StrankaWithAdressOIB>
    <izvorni_sadrzaj>RH MF PU PODRUČNI URED SLAVONIJE I BARANJE POREZNO MJESTO VUKOVAR, OIB 18683136487</izvorni_sadrzaj>
    <derivirana_varijabla naziv="DomainObject.Predmet.StrankaWithAdressOIB_1">RH MF PU PODRUČNI URED SLAVONIJE I BARANJE POREZNO MJESTO VUKOVAR, OIB 18683136487</derivirana_varijabla>
  </DomainObject.Predmet.StrankaWithAdressOIB>
  <DomainObject.Predmet.StrankaNazivFormated>
    <izvorni_sadrzaj>RH MF PU PODRUČNI URED SLAVONIJE I BARANJE POREZNO MJESTO VUKOVAR</izvorni_sadrzaj>
    <derivirana_varijabla naziv="DomainObject.Predmet.StrankaNazivFormated_1">RH MF PU PODRUČNI URED SLAVONIJE I BARANJE POREZNO MJESTO VUKOVAR</derivirana_varijabla>
  </DomainObject.Predmet.StrankaNazivFormated>
  <DomainObject.Predmet.StrankaNazivFormatedOIB>
    <izvorni_sadrzaj>RH MF PU PODRUČNI URED SLAVONIJE I BARANJE POREZNO MJESTO VUKOVAR, OIB 18683136487</izvorni_sadrzaj>
    <derivirana_varijabla naziv="DomainObject.Predmet.StrankaNazivFormatedOIB_1">RH MF PU PODRUČNI URED SLAVONIJE I BARANJE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PU PODRUČNI URED SLAVONIJE I BARANJE POREZNO MJESTO VUKOVAR</item>
    </izvorni_sadrzaj>
    <derivirana_varijabla naziv="DomainObject.Predmet.StrankaListFormated_1">
      <item>RH MF PU PODRUČNI URED SLAVONIJE I BARANJE POREZNO MJESTO VUKOVAR</item>
    </derivirana_varijabla>
  </DomainObject.Predmet.StrankaListFormated>
  <DomainObject.Predmet.StrankaListFormatedOIB>
    <izvorni_sadrzaj>
      <item>RH MF PU PODRUČNI URED SLAVONIJE I BARANJE POREZNO MJESTO VUKOVAR, OIB 18683136487</item>
    </izvorni_sadrzaj>
    <derivirana_varijabla naziv="DomainObject.Predmet.StrankaListFormatedOIB_1">
      <item>RH MF PU PODRUČNI URED SLAVONIJE I BARANJE POREZNO MJESTO VUKOVAR, OIB 18683136487</item>
    </derivirana_varijabla>
  </DomainObject.Predmet.StrankaListFormatedOIB>
  <DomainObject.Predmet.StrankaListFormatedWithAdress>
    <izvorni_sadrzaj>
      <item>RH MF PU PODRUČNI URED SLAVONIJE I BARANJE POREZNO MJESTO VUKOVAR</item>
    </izvorni_sadrzaj>
    <derivirana_varijabla naziv="DomainObject.Predmet.StrankaListFormatedWithAdress_1">
      <item>RH MF PU PODRUČNI URED SLAVONIJE I BARANJE POREZNO MJESTO VUKOVAR</item>
    </derivirana_varijabla>
  </DomainObject.Predmet.StrankaListFormatedWithAdress>
  <DomainObject.Predmet.StrankaListFormatedWithAdressOIB>
    <izvorni_sadrzaj>
      <item>RH MF PU PODRUČNI URED SLAVONIJE I BARANJE POREZNO MJESTO VUKOVAR, OIB 18683136487</item>
    </izvorni_sadrzaj>
    <derivirana_varijabla naziv="DomainObject.Predmet.StrankaListFormatedWithAdressOIB_1">
      <item>RH MF PU PODRUČNI URED SLAVONIJE I BARANJE POREZNO MJESTO VUKOVAR, OIB 18683136487</item>
    </derivirana_varijabla>
  </DomainObject.Predmet.StrankaListFormatedWithAdressOIB>
  <DomainObject.Predmet.StrankaListNazivFormated>
    <izvorni_sadrzaj>
      <item>RH MF PU PODRUČNI URED SLAVONIJE I BARANJE POREZNO MJESTO VUKOVAR</item>
    </izvorni_sadrzaj>
    <derivirana_varijabla naziv="DomainObject.Predmet.StrankaListNazivFormated_1">
      <item>RH MF PU PODRUČNI URED SLAVONIJE I BARANJE POREZNO MJESTO VUKOVAR</item>
    </derivirana_varijabla>
  </DomainObject.Predmet.StrankaListNazivFormated>
  <DomainObject.Predmet.StrankaListNazivFormatedOIB>
    <izvorni_sadrzaj>
      <item>RH MF PU PODRUČNI URED SLAVONIJE I BARANJE POREZNO MJESTO VUKOVAR, OIB 18683136487</item>
    </izvorni_sadrzaj>
    <derivirana_varijabla naziv="DomainObject.Predmet.StrankaListNazivFormatedOIB_1">
      <item>RH MF PU PODRUČNI URED SLAVONIJE I BARANJE POREZNO MJESTO VUKOVAR, OIB 18683136487</item>
    </derivirana_varijabla>
  </DomainObject.Predmet.StrankaListNazivFormatedOIB>
  <DomainObject.Predmet.ProtuStrankaListFormated>
    <izvorni_sadrzaj>
      <item>KNEŽEVIĆ-LIM d.o.o. za proizvodnju, trgovinu i usluge</item>
    </izvorni_sadrzaj>
    <derivirana_varijabla naziv="DomainObject.Predmet.ProtuStrankaListFormated_1">
      <item>KNEŽEVIĆ-LIM d.o.o. za proizvodnju, trgovinu i usluge</item>
    </derivirana_varijabla>
  </DomainObject.Predmet.ProtuStrankaListFormated>
  <DomainObject.Predmet.ProtuStrankaListFormatedOIB>
    <izvorni_sadrzaj>
      <item>KNEŽEVIĆ-LIM d.o.o. za proizvodnju, trgovinu i usluge, OIB 48902143563</item>
    </izvorni_sadrzaj>
    <derivirana_varijabla naziv="DomainObject.Predmet.ProtuStrankaListFormatedOIB_1">
      <item>KNEŽEVIĆ-LIM d.o.o. za proizvodnju, trgovinu i usluge, OIB 48902143563</item>
    </derivirana_varijabla>
  </DomainObject.Predmet.ProtuStrankaListFormatedOIB>
  <DomainObject.Predmet.ProtuStrankaListFormatedWithAdress>
    <izvorni_sadrzaj>
      <item>KNEŽEVIĆ-LIM d.o.o. za proizvodnju, trgovinu i usluge, B. Jelačića 103, 32100 Vinkovci</item>
    </izvorni_sadrzaj>
    <derivirana_varijabla naziv="DomainObject.Predmet.ProtuStrankaListFormatedWithAdress_1">
      <item>KNEŽEVIĆ-LIM d.o.o. za proizvodnju, trgovinu i usluge, B. Jelačića 103, 32100 Vinkovci</item>
    </derivirana_varijabla>
  </DomainObject.Predmet.ProtuStrankaListFormatedWithAdress>
  <DomainObject.Predmet.ProtuStrankaListFormatedWithAdressOIB>
    <izvorni_sadrzaj>
      <item>KNEŽEVIĆ-LIM d.o.o. za proizvodnju, trgovinu i usluge, OIB 48902143563, B. Jelačića 103, 32100 Vinkovci</item>
    </izvorni_sadrzaj>
    <derivirana_varijabla naziv="DomainObject.Predmet.ProtuStrankaListFormatedWithAdressOIB_1">
      <item>KNEŽEVIĆ-LIM d.o.o. za proizvodnju, trgovinu i usluge, OIB 48902143563, B. Jelačića 103, 32100 Vinkovci</item>
    </derivirana_varijabla>
  </DomainObject.Predmet.ProtuStrankaListFormatedWithAdressOIB>
  <DomainObject.Predmet.ProtuStrankaListNazivFormated>
    <izvorni_sadrzaj>
      <item>KNEŽEVIĆ-LIM d.o.o. za proizvodnju, trgovinu i usluge</item>
    </izvorni_sadrzaj>
    <derivirana_varijabla naziv="DomainObject.Predmet.ProtuStrankaListNazivFormated_1">
      <item>KNEŽEVIĆ-LIM d.o.o. za proizvodnju, trgovinu i usluge</item>
    </derivirana_varijabla>
  </DomainObject.Predmet.ProtuStrankaListNazivFormated>
  <DomainObject.Predmet.ProtuStrankaListNazivFormatedOIB>
    <izvorni_sadrzaj>
      <item>KNEŽEVIĆ-LIM d.o.o. za proizvodnju, trgovinu i usluge, OIB 48902143563</item>
    </izvorni_sadrzaj>
    <derivirana_varijabla naziv="DomainObject.Predmet.ProtuStrankaListNazivFormatedOIB_1">
      <item>KNEŽEVIĆ-LIM d.o.o. za proizvodnju, trgovinu i usluge, OIB 48902143563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2017.</izvorni_sadrzaj>
    <derivirana_varijabla naziv="DomainObject.Datum_1">17. siječnja 2017.</derivirana_varijabla>
  </DomainObject.Datum>
  <DomainObject.PoslovniBrojDokumenta>
    <izvorni_sadrzaj/>
    <derivirana_varijabla naziv="DomainObject.PoslovniBrojDokumenta_1"/>
  </DomainObject.PoslovniBrojDokumenta>
  <DomainObject.Predmet.StrankaIDrugi>
    <izvorni_sadrzaj>RH MF PU PODRUČNI URED SLAVONIJE I BARANJE POREZNO MJESTO VUKOVAR</izvorni_sadrzaj>
    <derivirana_varijabla naziv="DomainObject.Predmet.StrankaIDrugi_1">RH MF PU PODRUČNI URED SLAVONIJE I BARANJE POREZNO MJESTO VUKOVAR</derivirana_varijabla>
  </DomainObject.Predmet.StrankaIDrugi>
  <DomainObject.Predmet.ProtustrankaIDrugi>
    <izvorni_sadrzaj>KNEŽEVIĆ-LIM d.o.o. za proizvodnju, trgovinu i usluge</izvorni_sadrzaj>
    <derivirana_varijabla naziv="DomainObject.Predmet.ProtustrankaIDrugi_1">KNEŽEVIĆ-LIM d.o.o. za proizvodnju, trgovinu i usluge</derivirana_varijabla>
  </DomainObject.Predmet.ProtustrankaIDrugi>
  <DomainObject.Predmet.StrankaIDrugiAdressOIB>
    <izvorni_sadrzaj>RH MF PU PODRUČNI URED SLAVONIJE I BARANJE POREZNO MJESTO VUKOVAR, OIB 18683136487</izvorni_sadrzaj>
    <derivirana_varijabla naziv="DomainObject.Predmet.StrankaIDrugiAdressOIB_1">RH MF PU PODRUČNI URED SLAVONIJE I BARANJE POREZNO MJESTO VUKOVAR, OIB 18683136487</derivirana_varijabla>
  </DomainObject.Predmet.StrankaIDrugiAdressOIB>
  <DomainObject.Predmet.ProtustrankaIDrugiAdressOIB>
    <izvorni_sadrzaj>KNEŽEVIĆ-LIM d.o.o. za proizvodnju, trgovinu i usluge, OIB 48902143563, B. Jelačića 103, 32100 Vinkovci</izvorni_sadrzaj>
    <derivirana_varijabla naziv="DomainObject.Predmet.ProtustrankaIDrugiAdressOIB_1">KNEŽEVIĆ-LIM d.o.o. za proizvodnju, trgovinu i usluge, OIB 48902143563, B. Jelačića 103,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KNEŽEVIĆ-LIM d.o.o. za proizvodnju, trgovinu i usluge</item>
      <item>RH MF PU PODRUČNI URED SLAVONIJE I BARANJE POREZNO MJESTO VUKOVAR</item>
    </izvorni_sadrzaj>
    <derivirana_varijabla naziv="DomainObject.Predmet.SudioniciListNaziv_1">
      <item>KNEŽEVIĆ-LIM d.o.o. za proizvodnju, trgovinu i usluge</item>
      <item>RH MF PU PODRUČNI URED SLAVONIJE I BARANJE POREZNO MJESTO VUKOVAR</item>
    </derivirana_varijabla>
  </DomainObject.Predmet.SudioniciListNaziv>
  <DomainObject.Predmet.SudioniciListAdressOIB>
    <izvorni_sadrzaj>
      <item>KNEŽEVIĆ-LIM d.o.o. za proizvodnju, trgovinu i usluge, OIB 48902143563, B. Jelačića 103,32100 Vinkovci</item>
      <item>RH MF PU PODRUČNI URED SLAVONIJE I BARANJE POREZNO MJESTO VUKOVAR, OIB 18683136487</item>
    </izvorni_sadrzaj>
    <derivirana_varijabla naziv="DomainObject.Predmet.SudioniciListAdressOIB_1">
      <item>KNEŽEVIĆ-LIM d.o.o. za proizvodnju, trgovinu i usluge, OIB 48902143563, B. Jelačića 103,32100 Vinkovci</item>
      <item>RH MF PU PODRUČNI URED SLAVONIJE I BARANJE POREZNO MJESTO VUKOVAR,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48902143563</item>
      <item>, OIB 18683136487</item>
    </izvorni_sadrzaj>
    <derivirana_varijabla naziv="DomainObject.Predmet.SudioniciListNazivOIB_1">
      <item>, OIB 48902143563</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Vlado Šokac, OIB 95457319937, Fiskulturna 12, Belišće Bistrinci</item>
    </izvorni_sadrzaj>
    <derivirana_varijabla naziv="DomainObject.Predmet.StecajniUpraviteljiListAddressOIB_1">
      <item>Vlado Šokac, OIB 95457319937, Fiskulturna 12, Belišće Bistrinci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CCF3A8-B2FB-4E69-9524-C637E8D0DE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1043</properties:Words>
  <properties:Characters>6008</properties:Characters>
  <properties:Lines>172</properties:Lines>
  <properties:Paragraphs>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7077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2017-01-17T09:58:00Z</dcterms:created>
  <dc:creator>mkocijan</dc:creator>
  <cp:lastModifiedBy>Žana Bem</cp:lastModifiedBy>
  <cp:lastPrinted>2016-10-04T07:30:00Z</cp:lastPrinted>
  <dcterms:modified xmlns:xsi="http://www.w3.org/2001/XMLSchema-instance" xsi:type="dcterms:W3CDTF">2017-01-17T10:04:00Z</dcterms:modified>
  <cp:revision>3</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