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10fb" w14:paraId="7d610f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756350" w:rsidRPr="00756350">
        <w:rPr>
          <w:lang w:val="hr-HR"/>
        </w:rPr>
        <w:t>MRIŽA RIBARSKA d.o.o.</w:t>
      </w:r>
      <w:r w:rsidR="00756350">
        <w:rPr>
          <w:lang w:val="hr-HR"/>
        </w:rPr>
        <w:t>,</w:t>
      </w:r>
      <w:r w:rsidR="00756350" w:rsidRPr="00756350">
        <w:rPr>
          <w:lang w:val="hr-HR"/>
        </w:rPr>
        <w:t xml:space="preserve"> OIB: 95866467543</w:t>
      </w:r>
      <w:r w:rsidR="00756350" w:rsidRPr="002C47C7">
        <w:rPr>
          <w:lang w:val="hr-HR"/>
        </w:rPr>
        <w:t>,</w:t>
      </w:r>
      <w:r w:rsidR="00756350" w:rsidRPr="00D07B95">
        <w:rPr>
          <w:lang w:val="hr-HR"/>
        </w:rPr>
        <w:t xml:space="preserve"> </w:t>
      </w:r>
      <w:r w:rsidR="00756350" w:rsidRPr="00756350">
        <w:rPr>
          <w:lang w:val="hr-HR"/>
        </w:rPr>
        <w:t xml:space="preserve">Split, Trumbićeva obala 13, </w:t>
      </w:r>
      <w:r w:rsidR="00564E07">
        <w:rPr>
          <w:szCs w:val="24"/>
          <w:lang w:val="hr-HR"/>
        </w:rPr>
        <w:t xml:space="preserve">dana </w:t>
      </w:r>
      <w:r w:rsidR="00BC62A2">
        <w:rPr>
          <w:szCs w:val="24"/>
          <w:lang w:val="hr-HR"/>
        </w:rPr>
        <w:t>6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756350" w:rsidRPr="00756350">
        <w:rPr>
          <w:szCs w:val="24"/>
        </w:rPr>
        <w:t>MRIŽA RIBARSKA d.o.o., OIB: 95866467543, Split, Trumbićeva obala 13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</w:t>
      </w:r>
      <w:r w:rsidR="002C47C7">
        <w:t>1</w:t>
      </w:r>
      <w:r w:rsidR="00622DF9">
        <w:t>:</w:t>
      </w:r>
      <w:r w:rsidR="002C47C7">
        <w:t>4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2C47C7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837BEA">
        <w:rPr>
          <w:rFonts w:cs="Times New Roman" w:eastAsia="Times New Roman"/>
          <w:szCs w:val="24"/>
          <w:lang w:eastAsia="hr-HR"/>
        </w:rPr>
        <w:t>Damir Vuković iz Splita, Vrh Kmana 6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837BEA">
        <w:t>Damiru Vukoviću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26. travnja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Pr="00756350">
        <w:rPr>
          <w:szCs w:val="24"/>
        </w:rPr>
        <w:t>MRIŽA RIBARSKA d.o.o., OIB: 95866467543, Split, Trumbićeva obala 13</w:t>
      </w:r>
      <w:r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neprekinutom razdoblju od 1500 dana, u ukupnom iznosu od 94.337,74 kn, kao i da prema podacima koji su dostavljeni od Hrvatskog zavoda za mirovinsko osiguranje dužnik ima 1 zaposlenog.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1500</w:t>
      </w:r>
      <w:r w:rsidRPr="00564E07">
        <w:rPr>
          <w:szCs w:val="24"/>
        </w:rPr>
        <w:t xml:space="preserve"> 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6.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E1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756350">
      <w:t>1169/2016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756350">
      <w:t>1169/2016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51E1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A4F49"/>
    <w:rsid w:val="007A5333"/>
    <w:rsid w:val="007E6841"/>
    <w:rsid w:val="007F7A84"/>
    <w:rsid w:val="00814EDB"/>
    <w:rsid w:val="00815142"/>
    <w:rsid w:val="008366A0"/>
    <w:rsid w:val="00837BEA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MRIŽA RIBARSKA d.o.o. za trgovinu, ugostiteljstvo, turizam i proizvodnju ribolovnih alata i opreme</izvorni_sadrzaj>
    <derivirana_varijabla naziv="DomainObject.Predmet.ProtustrankaFormated_1">  MRIŽA RIBARSKA d.o.o. za trgovinu, ugostiteljstvo, turizam i proizvodnju ribolovnih alata i opreme</derivirana_varijabla>
  </DomainObject.Predmet.ProtustrankaFormated>
  <DomainObject.Predmet.ProtustrankaFormatedOIB>
    <izvorni_sadrzaj>  MRIŽA RIBARSKA d.o.o. za trgovinu, ugostiteljstvo, turizam i proizvodnju ribolovnih alata i opreme, OIB 95866467543</izvorni_sadrzaj>
    <derivirana_varijabla naziv="DomainObject.Predmet.ProtustrankaFormatedOIB_1">  MRIŽA RIBARSKA d.o.o. za trgovinu, ugostiteljstvo, turizam i proizvodnju ribolovnih alata i opreme, OIB 95866467543</derivirana_varijabla>
  </DomainObject.Predmet.ProtustrankaFormatedOIB>
  <DomainObject.Predmet.ProtustrankaFormatedWithAdress>
    <izvorni_sadrzaj> MRIŽA RIBARSKA d.o.o. za trgovinu, ugostiteljstvo, turizam i proizvodnju ribolovnih alata i opreme, Trumbićeva obala 13, 21000 Split</izvorni_sadrzaj>
    <derivirana_varijabla naziv="DomainObject.Predmet.ProtustrankaFormatedWithAdress_1"> MRIŽA RIBARSKA d.o.o. za trgovinu, ugostiteljstvo, turizam i proizvodnju ribolovnih alata i opreme, Trumbićeva obala 13, 21000 Split</derivirana_varijabla>
  </DomainObject.Predmet.ProtustrankaFormatedWithAdress>
  <DomainObject.Predmet.ProtustrankaFormatedWithAdressOIB>
    <izvorni_sadrzaj> MRIŽA RIBARSKA d.o.o. za trgovinu, ugostiteljstvo, turizam i proizvodnju ribolovnih alata i opreme, OIB 95866467543, Trumbićeva obala 13, 21000 Split</izvorni_sadrzaj>
    <derivirana_varijabla naziv="DomainObject.Predmet.ProtustrankaFormatedWithAdressOIB_1"> MRIŽA RIBARSKA d.o.o. za trgovinu, ugostiteljstvo, turizam i proizvodnju ribolovnih alata i opreme, OIB 95866467543, Trumbićeva obala 13, 21000 Split</derivirana_varijabla>
  </DomainObject.Predmet.ProtustrankaFormatedWithAdressOIB>
  <DomainObject.Predmet.ProtustrankaWithAdress>
    <izvorni_sadrzaj>MRIŽA RIBARSKA d.o.o. za trgovinu, ugostiteljstvo, turizam i proizvodnju ribolovnih alata i opreme Trumbićeva obala 13, 21000 Split</izvorni_sadrzaj>
    <derivirana_varijabla naziv="DomainObject.Predmet.ProtustrankaWithAdress_1">MRIŽA RIBARSKA d.o.o. za trgovinu, ugostiteljstvo, turizam i proizvodnju ribolovnih alata i opreme Trumbićeva obala 13, 21000 Split</derivirana_varijabla>
  </DomainObject.Predmet.ProtustrankaWithAdress>
  <DomainObject.Predmet.ProtustrankaWithAdressOIB>
    <izvorni_sadrzaj>MRIŽA RIBARSKA d.o.o. za trgovinu, ugostiteljstvo, turizam i proizvodnju ribolovnih alata i opreme, OIB 95866467543, Trumbićeva obala 13, 21000 Split</izvorni_sadrzaj>
    <derivirana_varijabla naziv="DomainObject.Predmet.ProtustrankaWithAdressOIB_1">MRIŽA RIBARSKA d.o.o. za trgovinu, ugostiteljstvo, turizam i proizvodnju ribolovnih alata i opreme, OIB 95866467543, Trumbićeva obala 13, 21000 Split</derivirana_varijabla>
  </DomainObject.Predmet.ProtustrankaWithAdressOIB>
  <DomainObject.Predmet.ProtustrankaNazivFormated>
    <izvorni_sadrzaj>MRIŽA RIBARSKA d.o.o. za trgovinu, ugostiteljstvo, turizam i proizvodnju ribolovnih alata i opreme</izvorni_sadrzaj>
    <derivirana_varijabla naziv="DomainObject.Predmet.ProtustrankaNazivFormated_1">MRIŽA RIBARSKA d.o.o. za trgovinu, ugostiteljstvo, turizam i proizvodnju ribolovnih alata i opreme</derivirana_varijabla>
  </DomainObject.Predmet.ProtustrankaNazivFormated>
  <DomainObject.Predmet.ProtustrankaNazivFormatedOIB>
    <izvorni_sadrzaj>MRIŽA RIBARSKA d.o.o. za trgovinu, ugostiteljstvo, turizam i proizvodnju ribolovnih alata i opreme, OIB 95866467543</izvorni_sadrzaj>
    <derivirana_varijabla naziv="DomainObject.Predmet.ProtustrankaNazivFormatedOIB_1">MRIŽA RIBARSKA d.o.o. za trgovinu, ugostiteljstvo, turizam i proizvodnju ribolovnih alata i opreme, OIB 95866467543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94337.74</izvorni_sadrzaj>
    <derivirana_varijabla naziv="DomainObject.Predmet.TrenutnaVrijednost_1">94337.74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MRIŽA RIBARSKA d.o.o. za trgovinu, ugostiteljstvo, turizam i proizvodnju ribolovnih alata i opreme</item>
    </izvorni_sadrzaj>
    <derivirana_varijabla naziv="DomainObject.Predmet.ProtuStrankaListFormated_1">
      <item>MRIŽA RIBARSKA d.o.o. za trgovinu, ugostiteljstvo, turizam i proizvodnju ribolovnih alata i opreme</item>
    </derivirana_varijabla>
  </DomainObject.Predmet.ProtuStrankaListFormated>
  <DomainObject.Predmet.ProtuStrankaListFormatedOIB>
    <izvorni_sadrzaj>
      <item>MRIŽA RIBARSKA d.o.o. za trgovinu, ugostiteljstvo, turizam i proizvodnju ribolovnih alata i opreme, OIB 95866467543</item>
    </izvorni_sadrzaj>
    <derivirana_varijabla naziv="DomainObject.Predmet.ProtuStrankaListFormatedOIB_1">
      <item>MRIŽA RIBARSKA d.o.o. za trgovinu, ugostiteljstvo, turizam i proizvodnju ribolovnih alata i opreme, OIB 95866467543</item>
    </derivirana_varijabla>
  </DomainObject.Predmet.ProtuStrankaListFormatedOIB>
  <DomainObject.Predmet.ProtuStrankaListFormatedWithAdress>
    <izvorni_sadrzaj>
      <item>MRIŽA RIBARSKA d.o.o. za trgovinu, ugostiteljstvo, turizam i proizvodnju ribolovnih alata i opreme, Trumbićeva obala 13, 21000 Split</item>
    </izvorni_sadrzaj>
    <derivirana_varijabla naziv="DomainObject.Predmet.ProtuStrankaListFormatedWithAdress_1">
      <item>MRIŽA RIBARSKA d.o.o. za trgovinu, ugostiteljstvo, turizam i proizvodnju ribolovnih alata i opreme, Trumbićeva obala 13, 21000 Split</item>
    </derivirana_varijabla>
  </DomainObject.Predmet.ProtuStrankaListFormatedWithAdress>
  <DomainObject.Predmet.ProtuStrankaListFormatedWithAdressOIB>
    <izvorni_sadrzaj>
      <item>MRIŽA RIBARSKA d.o.o. za trgovinu, ugostiteljstvo, turizam i proizvodnju ribolovnih alata i opreme, OIB 95866467543, Trumbićeva obala 13, 21000 Split</item>
    </izvorni_sadrzaj>
    <derivirana_varijabla naziv="DomainObject.Predmet.ProtuStrankaListFormatedWithAdressOIB_1">
      <item>MRIŽA RIBARSKA d.o.o. za trgovinu, ugostiteljstvo, turizam i proizvodnju ribolovnih alata i opreme, OIB 95866467543, Trumbićeva obala 13, 21000 Split</item>
    </derivirana_varijabla>
  </DomainObject.Predmet.ProtuStrankaListFormatedWithAdressOIB>
  <DomainObject.Predmet.ProtuStrankaListNazivFormated>
    <izvorni_sadrzaj>
      <item>MRIŽA RIBARSKA d.o.o. za trgovinu, ugostiteljstvo, turizam i proizvodnju ribolovnih alata i opreme</item>
    </izvorni_sadrzaj>
    <derivirana_varijabla naziv="DomainObject.Predmet.ProtuStrankaListNazivFormated_1">
      <item>MRIŽA RIBARSKA d.o.o. za trgovinu, ugostiteljstvo, turizam i proizvodnju ribolovnih alata i opreme</item>
    </derivirana_varijabla>
  </DomainObject.Predmet.ProtuStrankaListNazivFormated>
  <DomainObject.Predmet.ProtuStrankaListNazivFormatedOIB>
    <izvorni_sadrzaj>
      <item>MRIŽA RIBARSKA d.o.o. za trgovinu, ugostiteljstvo, turizam i proizvodnju ribolovnih alata i opreme, OIB 95866467543</item>
    </izvorni_sadrzaj>
    <derivirana_varijabla naziv="DomainObject.Predmet.ProtuStrankaListNazivFormatedOIB_1">
      <item>MRIŽA RIBARSKA d.o.o. za trgovinu, ugostiteljstvo, turizam i proizvodnju ribolovnih alata i opreme, OIB 95866467543</item>
    </derivirana_varijabla>
  </DomainObject.Predmet.ProtuStrankaListNazivFormatedOIB>
  <DomainObject.Predmet.OstaliListFormated>
    <izvorni_sadrzaj>
      <item>Damir Vuković</item>
    </izvorni_sadrzaj>
    <derivirana_varijabla naziv="DomainObject.Predmet.OstaliListFormated_1">
      <item>Damir Vuković</item>
    </derivirana_varijabla>
  </DomainObject.Predmet.OstaliListFormated>
  <DomainObject.Predmet.OstaliListFormatedOIB>
    <izvorni_sadrzaj>
      <item>Damir Vuković, OIB 52672625584</item>
    </izvorni_sadrzaj>
    <derivirana_varijabla naziv="DomainObject.Predmet.OstaliListFormatedOIB_1">
      <item>Damir Vuković, OIB 52672625584</item>
    </derivirana_varijabla>
  </DomainObject.Predmet.OstaliListFormatedOIB>
  <DomainObject.Predmet.OstaliListFormatedWithAdress>
    <izvorni_sadrzaj>
      <item>Damir Vuković, Vrh Kmana 6, 21000 Split</item>
    </izvorni_sadrzaj>
    <derivirana_varijabla naziv="DomainObject.Predmet.OstaliListFormatedWithAdress_1">
      <item>Damir Vuković, Vrh Kmana 6, 21000 Split</item>
    </derivirana_varijabla>
  </DomainObject.Predmet.OstaliListFormatedWithAdress>
  <DomainObject.Predmet.OstaliListFormatedWithAdressOIB>
    <izvorni_sadrzaj>
      <item>Damir Vuković, OIB 52672625584, Vrh Kmana 6, 21000 Split</item>
    </izvorni_sadrzaj>
    <derivirana_varijabla naziv="DomainObject.Predmet.OstaliListFormatedWithAdressOIB_1">
      <item>Damir Vuković, OIB 52672625584, Vrh Kmana 6, 21000 Split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52672625584</item>
    </izvorni_sadrzaj>
    <derivirana_varijabla naziv="DomainObject.Predmet.OstaliListNazivFormatedOIB_1">
      <item>Damir Vuković, OIB 52672625584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MRIŽA RIBARSKA d.o.o. za trgovinu, ugostiteljstvo, turizam i proizvodnju ribolovnih alata i opreme</izvorni_sadrzaj>
    <derivirana_varijabla naziv="DomainObject.Predmet.ProtustrankaIDrugi_1">MRIŽA RIBARSKA d.o.o. za trgovinu, ugostiteljstvo, turizam i proizvodnju ribolovnih alata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MRIŽA RIBARSKA d.o.o. za trgovinu, ugostiteljstvo, turizam i proizvodnju ribolovnih alata i opreme, OIB 95866467543, Trumbićeva obala 13, 21000 Split</izvorni_sadrzaj>
    <derivirana_varijabla naziv="DomainObject.Predmet.ProtustrankaIDrugiAdressOIB_1">MRIŽA RIBARSKA d.o.o. za trgovinu, ugostiteljstvo, turizam i proizvodnju ribolovnih alata i opreme, OIB 95866467543, Trumbićeva obala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MRIŽA RIBARSKA d.o.o. za trgovinu, ugostiteljstvo, turizam i proizvodnju ribolovnih alata i opreme</item>
      <item>FINANCIJSKA AGENCIJA, RC SPLIT</item>
      <item>Damir Vuković</item>
    </izvorni_sadrzaj>
    <derivirana_varijabla naziv="DomainObject.Predmet.SudioniciListNaziv_1">
      <item>MRIŽA RIBARSKA d.o.o. za trgovinu, ugostiteljstvo, turizam i proizvodnju ribolovnih alata i opreme</item>
      <item>FINANCIJSKA AGENCIJA, RC SPLIT</item>
      <item>Damir Vuković</item>
    </derivirana_varijabla>
  </DomainObject.Predmet.SudioniciListNaziv>
  <DomainObject.Predmet.SudioniciListAdressOIB>
    <izvorni_sadrzaj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izvorni_sadrzaj>
    <derivirana_varijabla naziv="DomainObject.Predmet.SudioniciListAdressOIB_1"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95866467543</item>
      <item>, OIB 85821130368</item>
      <item>, OIB 52672625584</item>
    </izvorni_sadrzaj>
    <derivirana_varijabla naziv="DomainObject.Predmet.SudioniciListNazivOIB_1">
      <item>, OIB 95866467543</item>
      <item>, OIB 85821130368</item>
      <item>, OIB 52672625584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66778-0AE6-44EA-AFF8-88EB0A8B6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5459</properties:Characters>
  <properties:Lines>104</properties:Lines>
  <properties:Paragraphs>49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2017-04-06T08:07:00Z</cp:lastPrinted>
  <dcterms:modified xmlns:xsi="http://www.w3.org/2001/XMLSchema-instance" xsi:type="dcterms:W3CDTF">2017-04-06T08:08:00Z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