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2553E7" w:rsidR="004A4095" w:rsidRPr="006A1BF5">
        <w:tc>
          <w:tcPr>
            <w:tcW w:type="dxa" w:w="2829"/>
            <w:shd w:fill="auto" w:color="auto" w:val="clear"/>
          </w:tcPr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4A409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A4095" w:rsidP="002553E7" w:rsidR="004A4095" w:rsidRPr="004A4095">
            <w:pPr>
              <w:spacing w:before="120"/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Republika Hrvatska</w:t>
            </w:r>
          </w:p>
          <w:p w:rsidRDefault="004A4095" w:rsidP="002553E7" w:rsidR="004A4095" w:rsidRPr="004A4095">
            <w:pPr>
              <w:jc w:val="center"/>
              <w:rPr>
                <w:sz w:val="24"/>
                <w:szCs w:val="24"/>
              </w:rPr>
            </w:pPr>
            <w:r w:rsidRPr="004A4095">
              <w:rPr>
                <w:sz w:val="24"/>
                <w:szCs w:val="24"/>
              </w:rPr>
              <w:t>Trgovački sud u Varaždinu</w:t>
            </w:r>
          </w:p>
          <w:p w:rsidRDefault="004A4095" w:rsidP="002553E7" w:rsidR="004A4095" w:rsidRPr="006A1BF5">
            <w:pPr>
              <w:jc w:val="center"/>
              <w:rPr>
                <w:szCs w:val="24"/>
              </w:rPr>
            </w:pPr>
            <w:r w:rsidRPr="004A4095">
              <w:rPr>
                <w:sz w:val="24"/>
                <w:szCs w:val="24"/>
              </w:rPr>
              <w:t>Varaždin, Braće Radić 2</w:t>
            </w:r>
          </w:p>
        </w:tc>
      </w:tr>
    </w:tbl>
    <w:p w14:textId="7e22a77" w14:paraId="7e22a77" w:rsidRDefault="004A4095" w:rsidP="004A4095" w:rsidR="0026399D" w:rsidRPr="00D15D8D">
      <w:pPr>
        <w:tabs>
          <w:tab w:pos="5781" w:val="left"/>
        </w:tabs>
        <w:jc w:val="both"/>
        <w15:collapse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26399D" w:rsidP="0026399D" w:rsidR="005C6845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E P U B L I K A    H R V A T S K A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Naslov2"/>
        <w:rPr>
          <w:b w:val="false"/>
          <w:szCs w:val="24"/>
        </w:rPr>
      </w:pPr>
      <w:r w:rsidRPr="00D15D8D">
        <w:rPr>
          <w:b w:val="false"/>
          <w:szCs w:val="24"/>
        </w:rPr>
        <w:t>R J E Š E NJ E</w:t>
      </w:r>
    </w:p>
    <w:p w:rsidRDefault="005C6845" w:rsidP="005C6845" w:rsidR="005C6845" w:rsidRPr="00D15D8D">
      <w:pPr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0343FA" w:rsidP="00CB6DAF" w:rsidR="00CB6DAF" w:rsidRPr="0014784E">
      <w:pPr>
        <w:ind w:firstLine="720"/>
        <w:jc w:val="both"/>
        <w:rPr>
          <w:sz w:val="24"/>
          <w:szCs w:val="24"/>
        </w:rPr>
      </w:pPr>
      <w:r w:rsidRPr="00D15D8D">
        <w:rPr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</w:t>
      </w:r>
      <w:r w:rsidRPr="005D6978">
        <w:rPr>
          <w:sz w:val="24"/>
          <w:szCs w:val="24"/>
        </w:rPr>
        <w:t xml:space="preserve">Varaždin, A. Cesarca 2, OIB: 85821130368, za pokretanje stečajnog postupka nad dužnikom </w:t>
      </w:r>
      <w:r w:rsidR="00760E6B" w:rsidRPr="00760E6B">
        <w:t xml:space="preserve"> </w:t>
      </w:r>
      <w:r w:rsidR="00B1174E" w:rsidRPr="00B1174E">
        <w:rPr>
          <w:sz w:val="24"/>
          <w:szCs w:val="24"/>
        </w:rPr>
        <w:t>CONS-TER j.d.o.o.</w:t>
      </w:r>
      <w:r w:rsidR="00B1174E">
        <w:rPr>
          <w:sz w:val="24"/>
          <w:szCs w:val="24"/>
        </w:rPr>
        <w:t>, Ulica žrtava fašizma 3, Čakovec</w:t>
      </w:r>
      <w:r w:rsidR="00760E6B">
        <w:rPr>
          <w:sz w:val="24"/>
          <w:szCs w:val="24"/>
        </w:rPr>
        <w:t>,</w:t>
      </w:r>
      <w:r w:rsidR="005D6978" w:rsidRPr="005D6978">
        <w:rPr>
          <w:sz w:val="24"/>
          <w:szCs w:val="24"/>
        </w:rPr>
        <w:t xml:space="preserve"> OIB: </w:t>
      </w:r>
      <w:r w:rsidR="00B1174E" w:rsidRPr="00B1174E">
        <w:rPr>
          <w:sz w:val="24"/>
          <w:szCs w:val="24"/>
        </w:rPr>
        <w:t>06749027881</w:t>
      </w:r>
      <w:r w:rsidR="00CB6DAF" w:rsidRPr="005D6978">
        <w:rPr>
          <w:sz w:val="24"/>
          <w:szCs w:val="24"/>
        </w:rPr>
        <w:t xml:space="preserve">, </w:t>
      </w:r>
      <w:r w:rsidR="00760E6B">
        <w:rPr>
          <w:sz w:val="24"/>
          <w:szCs w:val="24"/>
        </w:rPr>
        <w:t>8. siječnja 2018</w:t>
      </w:r>
      <w:r w:rsidR="00CB6DAF" w:rsidRPr="0014784E">
        <w:rPr>
          <w:sz w:val="24"/>
          <w:szCs w:val="24"/>
        </w:rPr>
        <w:t xml:space="preserve">.               </w:t>
      </w:r>
    </w:p>
    <w:p w:rsidRDefault="000343FA" w:rsidP="000343FA" w:rsidR="0026399D" w:rsidRPr="0014784E">
      <w:pPr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</w:rPr>
        <w:t xml:space="preserve">           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 i j e š i o   j e</w:t>
      </w:r>
    </w:p>
    <w:p w:rsidRDefault="0026399D" w:rsidP="0026399D" w:rsidR="0026399D" w:rsidRPr="00D15D8D">
      <w:pPr>
        <w:ind w:left="720"/>
        <w:jc w:val="center"/>
        <w:rPr>
          <w:sz w:val="24"/>
          <w:szCs w:val="24"/>
          <w:lang w:val="hr-HR"/>
        </w:rPr>
      </w:pPr>
    </w:p>
    <w:p w:rsidRDefault="0026399D" w:rsidP="004A4095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D15D8D">
        <w:rPr>
          <w:color w:val="FF0000"/>
          <w:sz w:val="24"/>
          <w:szCs w:val="24"/>
          <w:lang w:val="hr-HR"/>
        </w:rPr>
        <w:t xml:space="preserve"> </w:t>
      </w:r>
      <w:r w:rsidR="00B1174E" w:rsidRPr="00B1174E">
        <w:rPr>
          <w:sz w:val="24"/>
          <w:szCs w:val="24"/>
        </w:rPr>
        <w:t>CONS-TER j.d.o.o.</w:t>
      </w:r>
      <w:r w:rsidR="00B1174E">
        <w:rPr>
          <w:sz w:val="24"/>
          <w:szCs w:val="24"/>
        </w:rPr>
        <w:t>, Ulica žrtava fašizma 3, Čakovec,</w:t>
      </w:r>
      <w:r w:rsidR="00B1174E" w:rsidRPr="005D6978">
        <w:rPr>
          <w:sz w:val="24"/>
          <w:szCs w:val="24"/>
        </w:rPr>
        <w:t xml:space="preserve"> OIB: </w:t>
      </w:r>
      <w:r w:rsidR="00B1174E" w:rsidRPr="00B1174E">
        <w:rPr>
          <w:sz w:val="24"/>
          <w:szCs w:val="24"/>
        </w:rPr>
        <w:t>06749027881</w:t>
      </w:r>
      <w:r w:rsidRPr="00D15D8D">
        <w:rPr>
          <w:sz w:val="24"/>
          <w:szCs w:val="24"/>
        </w:rPr>
        <w:t xml:space="preserve">. </w:t>
      </w:r>
    </w:p>
    <w:p w:rsidRDefault="0026399D" w:rsidP="0026399D" w:rsidR="0026399D" w:rsidRPr="00D15D8D">
      <w:pPr>
        <w:ind w:left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B1174E" w:rsidP="00760E6B" w:rsidR="0026399D" w:rsidRPr="00760E6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 w:rsidR="00760E6B">
        <w:rPr>
          <w:sz w:val="24"/>
          <w:szCs w:val="24"/>
          <w:lang w:val="hr-HR"/>
        </w:rPr>
        <w:t>.</w:t>
      </w:r>
      <w:r w:rsidR="00570C6D">
        <w:rPr>
          <w:sz w:val="24"/>
          <w:szCs w:val="24"/>
          <w:lang w:val="hr-HR"/>
        </w:rPr>
        <w:t xml:space="preserve"> v</w:t>
      </w:r>
      <w:r w:rsidR="00760E6B" w:rsidRPr="00760E6B">
        <w:rPr>
          <w:sz w:val="24"/>
          <w:szCs w:val="24"/>
          <w:lang w:val="hr-HR"/>
        </w:rPr>
        <w:t>eljače 2018</w:t>
      </w:r>
      <w:r w:rsidR="0026399D" w:rsidRPr="00760E6B">
        <w:rPr>
          <w:sz w:val="24"/>
          <w:szCs w:val="24"/>
          <w:lang w:val="hr-HR"/>
        </w:rPr>
        <w:t xml:space="preserve">. u </w:t>
      </w:r>
      <w:r>
        <w:rPr>
          <w:sz w:val="24"/>
          <w:szCs w:val="24"/>
          <w:lang w:val="hr-HR"/>
        </w:rPr>
        <w:t>9</w:t>
      </w:r>
      <w:r w:rsidR="004A4095" w:rsidRPr="00760E6B">
        <w:rPr>
          <w:sz w:val="24"/>
          <w:szCs w:val="24"/>
          <w:lang w:val="hr-HR"/>
        </w:rPr>
        <w:t>,</w:t>
      </w:r>
      <w:r w:rsidR="002C6314">
        <w:rPr>
          <w:sz w:val="24"/>
          <w:szCs w:val="24"/>
          <w:lang w:val="hr-HR"/>
        </w:rPr>
        <w:t>20</w:t>
      </w:r>
      <w:r w:rsidR="0026399D" w:rsidRPr="00760E6B">
        <w:rPr>
          <w:sz w:val="24"/>
          <w:szCs w:val="24"/>
          <w:lang w:val="hr-HR"/>
        </w:rPr>
        <w:t xml:space="preserve"> sati</w:t>
      </w:r>
    </w:p>
    <w:p w:rsidRDefault="0026399D" w:rsidP="0026399D" w:rsidR="0026399D" w:rsidRPr="00D15D8D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26399D" w:rsidP="0026399D" w:rsidR="0026399D" w:rsidRPr="00D15D8D">
      <w:pPr>
        <w:ind w:left="1440"/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kod Trgovačkog suda u Varaždinu, Braće Radić 2, sudnica broj 230/II kat,</w:t>
      </w:r>
    </w:p>
    <w:p w:rsidRDefault="0026399D" w:rsidP="0026399D" w:rsidR="0026399D" w:rsidRPr="00D15D8D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14784E">
      <w:pPr>
        <w:ind w:left="1440"/>
        <w:jc w:val="both"/>
        <w:rPr>
          <w:sz w:val="24"/>
          <w:szCs w:val="24"/>
          <w:lang w:val="hr-HR"/>
        </w:rPr>
      </w:pPr>
      <w:r w:rsidRPr="0014784E">
        <w:rPr>
          <w:sz w:val="24"/>
          <w:szCs w:val="24"/>
          <w:lang w:val="hr-HR"/>
        </w:rPr>
        <w:t>a na koje se dostavom ovoga rješenja pozivaju:</w:t>
      </w:r>
    </w:p>
    <w:p w:rsidRDefault="0026399D" w:rsidP="0026399D" w:rsidR="0026399D" w:rsidRPr="00B1174E">
      <w:pPr>
        <w:ind w:left="1440"/>
        <w:jc w:val="both"/>
        <w:rPr>
          <w:sz w:val="24"/>
          <w:szCs w:val="24"/>
          <w:lang w:val="hr-HR"/>
        </w:rPr>
      </w:pPr>
    </w:p>
    <w:p w:rsidRDefault="0026399D" w:rsidP="0026399D" w:rsidR="0026399D" w:rsidRPr="00B1174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174E">
        <w:rPr>
          <w:sz w:val="24"/>
          <w:szCs w:val="24"/>
          <w:lang w:val="hr-HR"/>
        </w:rPr>
        <w:t xml:space="preserve">predlagatelj FINANCIJSKA AGENCIJA, </w:t>
      </w:r>
      <w:r w:rsidRPr="00B1174E">
        <w:rPr>
          <w:sz w:val="24"/>
          <w:szCs w:val="24"/>
        </w:rPr>
        <w:t>Podružnica Varaždin, A. Cesarca 2</w:t>
      </w:r>
    </w:p>
    <w:p w:rsidRDefault="0026399D" w:rsidP="004A4095" w:rsidR="0026399D" w:rsidRPr="00B1174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174E">
        <w:rPr>
          <w:sz w:val="24"/>
          <w:szCs w:val="24"/>
          <w:lang w:val="hr-HR"/>
        </w:rPr>
        <w:t xml:space="preserve">direktor dužnika, </w:t>
      </w:r>
      <w:r w:rsidR="00B1174E" w:rsidRPr="00B1174E">
        <w:rPr>
          <w:sz w:val="24"/>
          <w:szCs w:val="24"/>
        </w:rPr>
        <w:t>Ivica Ter, Trnovec 7, Trnovec</w:t>
      </w:r>
      <w:r w:rsidR="00B1174E">
        <w:rPr>
          <w:sz w:val="24"/>
          <w:szCs w:val="24"/>
        </w:rPr>
        <w:t>, 40306 Macinec</w:t>
      </w:r>
    </w:p>
    <w:p w:rsidRDefault="00B1174E" w:rsidP="00B1174E" w:rsidR="00B1174E" w:rsidRPr="00B1174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174E">
        <w:rPr>
          <w:sz w:val="24"/>
          <w:szCs w:val="24"/>
          <w:lang w:val="hr-HR"/>
        </w:rPr>
        <w:t xml:space="preserve">Zagrebačka banka d.d, </w:t>
      </w:r>
      <w:r w:rsidRPr="00B1174E">
        <w:rPr>
          <w:sz w:val="24"/>
          <w:szCs w:val="24"/>
        </w:rPr>
        <w:t>Trg bana Josipa Jelačića 10, 10000 Zagreb</w:t>
      </w:r>
    </w:p>
    <w:p w:rsidRDefault="00570C6D" w:rsidP="0026399D" w:rsidR="00570C6D" w:rsidRPr="00D15D8D">
      <w:pPr>
        <w:jc w:val="both"/>
        <w:rPr>
          <w:sz w:val="24"/>
          <w:szCs w:val="24"/>
          <w:lang w:val="hr-HR"/>
        </w:rPr>
      </w:pPr>
    </w:p>
    <w:p w:rsidRDefault="0026399D" w:rsidP="009C368A" w:rsidR="0026399D" w:rsidRPr="009C368A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9C368A">
        <w:rPr>
          <w:sz w:val="24"/>
          <w:szCs w:val="24"/>
          <w:lang w:val="hr-HR"/>
        </w:rPr>
        <w:t>Nalaže se direktoru dužnika</w:t>
      </w:r>
      <w:r w:rsidR="00B1174E" w:rsidRPr="00B1174E">
        <w:rPr>
          <w:sz w:val="24"/>
          <w:szCs w:val="24"/>
        </w:rPr>
        <w:t xml:space="preserve"> CONS-TER j.d.o.o.</w:t>
      </w:r>
      <w:r w:rsidR="00570C6D" w:rsidRPr="009C368A">
        <w:rPr>
          <w:sz w:val="24"/>
          <w:szCs w:val="24"/>
        </w:rPr>
        <w:t xml:space="preserve"> </w:t>
      </w:r>
      <w:r w:rsidR="00B1174E">
        <w:rPr>
          <w:sz w:val="24"/>
          <w:szCs w:val="24"/>
        </w:rPr>
        <w:t>Ivici Ter</w:t>
      </w:r>
      <w:r w:rsidRPr="009C368A">
        <w:rPr>
          <w:sz w:val="24"/>
          <w:szCs w:val="24"/>
          <w:lang w:val="hr-HR"/>
        </w:rPr>
        <w:t xml:space="preserve"> da do da</w:t>
      </w:r>
      <w:r w:rsidR="0028293D" w:rsidRPr="009C368A">
        <w:rPr>
          <w:sz w:val="24"/>
          <w:szCs w:val="24"/>
          <w:lang w:val="hr-HR"/>
        </w:rPr>
        <w:t>na održavanja ročišta iz točke 2</w:t>
      </w:r>
      <w:r w:rsidRPr="009C368A">
        <w:rPr>
          <w:sz w:val="24"/>
          <w:szCs w:val="24"/>
          <w:lang w:val="hr-HR"/>
        </w:rPr>
        <w:t>. izreke ovog rješenja dostavi sudu prokazni popis imovine u skladu s pravilima ovrhe za dužnika, podatke o solventnosti dužnika (BON-2), te zemljišno knjižne izvatke za sve nekretnine kojih je vlasnik dužnik.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Obrazloženje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pStyle w:val="Tijeloteksta"/>
      </w:pPr>
      <w:r w:rsidRPr="00D15D8D">
        <w:tab/>
        <w:t xml:space="preserve">Predlagatelj je podnio ovome sudu prijedlog za otvaranje stečajnog postupka nad dužnikom </w:t>
      </w:r>
      <w:r w:rsidR="00676E82" w:rsidRPr="00D15D8D">
        <w:t xml:space="preserve">navodeći da dužnik na dan </w:t>
      </w:r>
      <w:r w:rsidR="00570C6D">
        <w:t>2</w:t>
      </w:r>
      <w:r w:rsidR="00B1174E">
        <w:t>7</w:t>
      </w:r>
      <w:r w:rsidR="00570C6D">
        <w:t>. studenog</w:t>
      </w:r>
      <w:r w:rsidR="005D6978">
        <w:t xml:space="preserve"> 2017. u Očevidniku redoslijeda osnova za plaćanje ima evidentirane neizvršene osnove za plaćanje u neprekinutom razdoblju od </w:t>
      </w:r>
      <w:r w:rsidR="00B1174E">
        <w:t>235</w:t>
      </w:r>
      <w:r w:rsidR="005D6978">
        <w:t xml:space="preserve"> dana u ukupnom iznosu od </w:t>
      </w:r>
      <w:r w:rsidR="00B1174E">
        <w:t>528.044,22</w:t>
      </w:r>
      <w:r w:rsidR="00570C6D">
        <w:t xml:space="preserve"> </w:t>
      </w:r>
      <w:r w:rsidR="005D6978">
        <w:t>kn</w:t>
      </w:r>
      <w:r w:rsidR="005D6978" w:rsidRPr="002341E5">
        <w:t xml:space="preserve"> </w:t>
      </w:r>
      <w:r w:rsidR="005D6978">
        <w:t xml:space="preserve">te da dužnik ima </w:t>
      </w:r>
      <w:r w:rsidR="00B1174E">
        <w:t>5 zaposlenih</w:t>
      </w:r>
      <w:r w:rsidRPr="00D15D8D">
        <w:t xml:space="preserve">, čime je dokazao da su </w:t>
      </w:r>
      <w:r w:rsidRPr="00D15D8D">
        <w:lastRenderedPageBreak/>
        <w:t>ispunjene pretpostavke iz čl. 110. Stečajnog zakona (NN 71/15, u nastavku SZ), te je učinio vjerojatnim postojanje stečajnog razloga - nesposobnosti za plaćanje.</w:t>
      </w:r>
    </w:p>
    <w:p w:rsidRDefault="005C6845" w:rsidP="0026399D" w:rsidR="005C6845" w:rsidRPr="00D15D8D">
      <w:pPr>
        <w:pStyle w:val="Tijeloteksta"/>
      </w:pPr>
    </w:p>
    <w:p w:rsidRDefault="0026399D" w:rsidP="0026399D" w:rsidR="0026399D" w:rsidRPr="00D15D8D">
      <w:pPr>
        <w:pStyle w:val="Tijeloteksta"/>
        <w:ind w:firstLine="720"/>
      </w:pPr>
      <w:r w:rsidRPr="00D15D8D">
        <w:t xml:space="preserve">Zbog navedenog valjalo je u smislu čl. 115., 123. i 128. SZ odlučiti kao u izreci ovog rješenja. </w:t>
      </w: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center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U Varaždinu, </w:t>
      </w:r>
      <w:r w:rsidR="00570C6D">
        <w:rPr>
          <w:sz w:val="24"/>
          <w:szCs w:val="24"/>
          <w:lang w:val="hr-HR"/>
        </w:rPr>
        <w:t>8. siječnja 2018</w:t>
      </w:r>
      <w:r w:rsidRPr="00D15D8D">
        <w:rPr>
          <w:sz w:val="24"/>
          <w:szCs w:val="24"/>
          <w:lang w:val="hr-HR"/>
        </w:rPr>
        <w:t>.</w:t>
      </w:r>
    </w:p>
    <w:p w:rsidRDefault="0026399D" w:rsidP="0026399D" w:rsidR="0026399D" w:rsidRPr="00D15D8D">
      <w:pPr>
        <w:ind w:firstLine="720"/>
        <w:jc w:val="center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</w:t>
      </w:r>
      <w:r w:rsidR="004A4095" w:rsidRPr="00D15D8D">
        <w:rPr>
          <w:sz w:val="24"/>
          <w:szCs w:val="24"/>
          <w:lang w:val="hr-HR"/>
        </w:rPr>
        <w:t>Sudac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3F3098" w:rsidR="00B1174E" w:rsidRPr="00D15D8D">
      <w:pPr>
        <w:ind w:firstLine="720"/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</w:r>
      <w:r w:rsidRPr="00D15D8D">
        <w:rPr>
          <w:sz w:val="24"/>
          <w:szCs w:val="24"/>
          <w:lang w:val="hr-HR"/>
        </w:rPr>
        <w:tab/>
        <w:t xml:space="preserve">              Iris Hatvalić Nemec</w:t>
      </w: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D15D8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ind w:firstLine="720"/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UPUTA O PRAVNOM LIJEKU :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D15D8D">
          <w:rPr>
            <w:sz w:val="24"/>
            <w:szCs w:val="24"/>
            <w:lang w:val="hr-HR"/>
          </w:rPr>
          <w:t>42. st</w:t>
        </w:r>
      </w:smartTag>
      <w:r w:rsidRPr="00D15D8D">
        <w:rPr>
          <w:sz w:val="24"/>
          <w:szCs w:val="24"/>
          <w:lang w:val="hr-HR"/>
        </w:rPr>
        <w:t>. 1. SZ-a).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  <w:r w:rsidRPr="00D15D8D">
        <w:rPr>
          <w:sz w:val="24"/>
          <w:szCs w:val="24"/>
          <w:lang w:val="hr-HR"/>
        </w:rPr>
        <w:t>DNA:</w:t>
      </w:r>
    </w:p>
    <w:p w:rsidRDefault="002C6314" w:rsidP="002C6314" w:rsidR="002C6314" w:rsidRPr="00570C6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570C6D">
        <w:rPr>
          <w:sz w:val="24"/>
          <w:szCs w:val="24"/>
          <w:lang w:val="hr-HR"/>
        </w:rPr>
        <w:t xml:space="preserve">predlagatelj FINANCIJSKA AGENCIJA, </w:t>
      </w:r>
      <w:r w:rsidRPr="00570C6D">
        <w:rPr>
          <w:sz w:val="24"/>
          <w:szCs w:val="24"/>
        </w:rPr>
        <w:t>Podružnica Varaždin, A. Cesarca 2</w:t>
      </w:r>
    </w:p>
    <w:p w:rsidRDefault="00B1174E" w:rsidP="00B1174E" w:rsidR="00B1174E" w:rsidRPr="00B1174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174E">
        <w:rPr>
          <w:sz w:val="24"/>
          <w:szCs w:val="24"/>
          <w:lang w:val="hr-HR"/>
        </w:rPr>
        <w:t xml:space="preserve">direktor dužnika, </w:t>
      </w:r>
      <w:r w:rsidRPr="00B1174E">
        <w:rPr>
          <w:sz w:val="24"/>
          <w:szCs w:val="24"/>
        </w:rPr>
        <w:t>Ivica Ter, Trnovec 7, Trnovec</w:t>
      </w:r>
      <w:r>
        <w:rPr>
          <w:sz w:val="24"/>
          <w:szCs w:val="24"/>
        </w:rPr>
        <w:t>, 40306 Macinec</w:t>
      </w:r>
    </w:p>
    <w:p w:rsidRDefault="00B1174E" w:rsidP="00B1174E" w:rsidR="00B1174E" w:rsidRPr="00B1174E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B1174E">
        <w:rPr>
          <w:sz w:val="24"/>
          <w:szCs w:val="24"/>
          <w:lang w:val="hr-HR"/>
        </w:rPr>
        <w:t xml:space="preserve">Zagrebačka banka d.d, </w:t>
      </w:r>
      <w:r w:rsidRPr="00B1174E">
        <w:rPr>
          <w:sz w:val="24"/>
          <w:szCs w:val="24"/>
        </w:rPr>
        <w:t>Trg bana Josipa Jelačića 10, 10000 Zagreb</w:t>
      </w:r>
    </w:p>
    <w:p w:rsidRDefault="0026399D" w:rsidP="0026399D" w:rsidR="0026399D" w:rsidRPr="00D15D8D">
      <w:pPr>
        <w:jc w:val="both"/>
        <w:rPr>
          <w:sz w:val="24"/>
          <w:szCs w:val="24"/>
          <w:lang w:val="hr-HR"/>
        </w:rPr>
      </w:pPr>
    </w:p>
    <w:p w:rsidRDefault="00FA597D" w:rsidP="0026399D" w:rsidR="00FA597D" w:rsidRPr="00D15D8D">
      <w:pPr>
        <w:rPr>
          <w:sz w:val="24"/>
          <w:szCs w:val="24"/>
        </w:rPr>
      </w:pPr>
    </w:p>
    <w:sectPr w:rsidSect="00400088" w:rsidR="00FA597D" w:rsidRPr="00D15D8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133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10B" w:rsidR="0017010B">
      <w:r>
        <w:separator/>
      </w:r>
    </w:p>
  </w:endnote>
  <w:endnote w:id="0" w:type="continuationSeparator">
    <w:p w:rsidRDefault="0017010B" w:rsidR="00170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10B" w:rsidR="0017010B">
      <w:r>
        <w:separator/>
      </w:r>
    </w:p>
  </w:footnote>
  <w:footnote w:id="0" w:type="continuationSeparator">
    <w:p w:rsidRDefault="0017010B" w:rsidR="001701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3F3098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760E6B" w:rsidP="00247B5B" w:rsidR="00D15D8D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1174E">
      <w:rPr>
        <w:sz w:val="24"/>
        <w:szCs w:val="24"/>
        <w:lang w:val="hr-HR"/>
      </w:rPr>
      <w:t>589</w:t>
    </w:r>
    <w:r>
      <w:rPr>
        <w:sz w:val="24"/>
        <w:szCs w:val="24"/>
        <w:lang w:val="hr-HR"/>
      </w:rPr>
      <w:t>/17-3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098" w:rsidRPr="003F309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B1174E">
      <w:rPr>
        <w:sz w:val="24"/>
        <w:szCs w:val="24"/>
        <w:lang w:val="hr-HR"/>
      </w:rPr>
      <w:t>589</w:t>
    </w:r>
    <w:r w:rsidR="00760E6B">
      <w:rPr>
        <w:sz w:val="24"/>
        <w:szCs w:val="24"/>
        <w:lang w:val="hr-HR"/>
      </w:rPr>
      <w:t>/17-3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514A0"/>
    <w:rsid w:val="00056574"/>
    <w:rsid w:val="0006143A"/>
    <w:rsid w:val="00071053"/>
    <w:rsid w:val="000779FC"/>
    <w:rsid w:val="00091790"/>
    <w:rsid w:val="00092C99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3673"/>
    <w:rsid w:val="001838E0"/>
    <w:rsid w:val="00191328"/>
    <w:rsid w:val="00193907"/>
    <w:rsid w:val="0019393A"/>
    <w:rsid w:val="001B30AE"/>
    <w:rsid w:val="001B3B3A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098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346B9"/>
    <w:rsid w:val="006424F4"/>
    <w:rsid w:val="00643F7D"/>
    <w:rsid w:val="00676E82"/>
    <w:rsid w:val="006B1B84"/>
    <w:rsid w:val="006B46E7"/>
    <w:rsid w:val="006C04DD"/>
    <w:rsid w:val="006C4C38"/>
    <w:rsid w:val="006C5AA1"/>
    <w:rsid w:val="006D0B5E"/>
    <w:rsid w:val="006E272A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C48A8"/>
    <w:rsid w:val="007C64A4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368A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E304D"/>
    <w:rsid w:val="00AF0587"/>
    <w:rsid w:val="00AF4049"/>
    <w:rsid w:val="00B021DC"/>
    <w:rsid w:val="00B0521D"/>
    <w:rsid w:val="00B1174E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83699"/>
    <w:rsid w:val="00C85575"/>
    <w:rsid w:val="00CB250D"/>
    <w:rsid w:val="00CB6DAF"/>
    <w:rsid w:val="00CC42F8"/>
    <w:rsid w:val="00CC533B"/>
    <w:rsid w:val="00CD4C66"/>
    <w:rsid w:val="00CE521A"/>
    <w:rsid w:val="00CE703E"/>
    <w:rsid w:val="00CF22FE"/>
    <w:rsid w:val="00CF43E1"/>
    <w:rsid w:val="00D062DB"/>
    <w:rsid w:val="00D15D8D"/>
    <w:rsid w:val="00D44618"/>
    <w:rsid w:val="00D4687C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0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F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0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St-589/2017</izvorni_sadrzaj>
    <derivirana_varijabla naziv="DomainObject.Predmet.OznakaBroj_1">St-589/2017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CONS-TER jednostavno društvo s ograničenom odgovornošću za graditeljstvo i usluge zastupanog po punomoćniku Ivica Ter</izvorni_sadrzaj>
    <derivirana_varijabla naziv="DomainObject.Predmet.ProtustrankaFormated_1">  CONS-TER jednostavno društvo s ograničenom odgovornošću za graditeljstvo i usluge zastupanog po punomoćniku Ivica Ter</derivirana_varijabla>
  </DomainObject.Predmet.ProtustrankaFormated>
  <DomainObject.Predmet.ProtustrankaFormatedOIB>
    <izvorni_sadrzaj>  CONS-TER jednostavno društvo s ograničenom odgovornošću za graditeljstvo i usluge, OIB 06749027881 zastupanog po punomoćniku Ivica Ter</izvorni_sadrzaj>
    <derivirana_varijabla naziv="DomainObject.Predmet.ProtustrankaFormatedOIB_1">  CONS-TER jednostavno društvo s ograničenom odgovornošću za graditeljstvo i usluge, OIB 06749027881 zastupanog po punomoćniku Ivica Ter</derivirana_varijabla>
  </DomainObject.Predmet.ProtustrankaFormatedOIB>
  <DomainObject.Predmet.ProtustrankaFormatedWithAdress>
    <izvorni_sadrzaj> CONS-TER jednostavno društvo s ograničenom odgovornošću za graditeljstvo i usluge, Ulica žrtava fašizma 3, 40000 Čakovec zastupanog po punomoćniku Ivica Ter</izvorni_sadrzaj>
    <derivirana_varijabla naziv="DomainObject.Predmet.ProtustrankaFormatedWithAdress_1"> CONS-TER jednostavno društvo s ograničenom odgovornošću za graditeljstvo i usluge, Ulica žrtava fašizma 3, 40000 Čakovec zastupanog po punomoćniku Ivica Ter</derivirana_varijabla>
  </DomainObject.Predmet.ProtustrankaFormatedWithAdress>
  <DomainObject.Predmet.ProtustrankaFormatedWithAdressOIB>
    <izvorni_sadrzaj> CONS-TER jednostavno društvo s ograničenom odgovornošću za graditeljstvo i usluge, OIB 06749027881, Ulica žrtava fašizma 3, 40000 Čakovec zastupanog po punomoćniku Ivica Ter</izvorni_sadrzaj>
    <derivirana_varijabla naziv="DomainObject.Predmet.ProtustrankaFormatedWithAdressOIB_1"> CONS-TER jednostavno društvo s ograničenom odgovornošću za graditeljstvo i usluge, OIB 06749027881, Ulica žrtava fašizma 3, 40000 Čakovec zastupanog po punomoćniku Ivica Ter</derivirana_varijabla>
  </DomainObject.Predmet.ProtustrankaFormatedWithAdressOIB>
  <DomainObject.Predmet.ProtustrankaWithAdress>
    <izvorni_sadrzaj>CONS-TER jednostavno društvo s ograničenom odgovornošću za graditeljstvo i usluge Ulica žrtava fašizma 3, 40000 Čakovec</izvorni_sadrzaj>
    <derivirana_varijabla naziv="DomainObject.Predmet.ProtustrankaWithAdress_1">CONS-TER jednostavno društvo s ograničenom odgovornošću za graditeljstvo i usluge Ulica žrtava fašizma 3, 40000 Čakovec</derivirana_varijabla>
  </DomainObject.Predmet.ProtustrankaWithAdress>
  <DomainObject.Predmet.ProtustrankaWithAdressOIB>
    <izvorni_sadrzaj>CONS-TER jednostavno društvo s ograničenom odgovornošću za graditeljstvo i usluge, OIB 06749027881, Ulica žrtava fašizma 3, 40000 Čakovec</izvorni_sadrzaj>
    <derivirana_varijabla naziv="DomainObject.Predmet.ProtustrankaWithAdressOIB_1">CONS-TER jednostavno društvo s ograničenom odgovornošću za graditeljstvo i usluge, OIB 06749027881, Ulica žrtava fašizma 3, 40000 Čakovec</derivirana_varijabla>
  </DomainObject.Predmet.ProtustrankaWithAdressOIB>
  <DomainObject.Predmet.ProtustrankaNazivFormated>
    <izvorni_sadrzaj>CONS-TER jednostavno društvo s ograničenom odgovornošću za graditeljstvo i usluge</izvorni_sadrzaj>
    <derivirana_varijabla naziv="DomainObject.Predmet.ProtustrankaNazivFormated_1">CONS-TER jednostavno društvo s ograničenom odgovornošću za graditeljstvo i usluge</derivirana_varijabla>
  </DomainObject.Predmet.ProtustrankaNazivFormated>
  <DomainObject.Predmet.ProtustrankaNazivFormatedOIB>
    <izvorni_sadrzaj>CONS-TER jednostavno društvo s ograničenom odgovornošću za graditeljstvo i usluge, OIB 06749027881</izvorni_sadrzaj>
    <derivirana_varijabla naziv="DomainObject.Predmet.ProtustrankaNazivFormatedOIB_1">CONS-TER jednostavno društvo s ograničenom odgovornošću za graditeljstvo i usluge, OIB 06749027881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528044.22</izvorni_sadrzaj>
    <derivirana_varijabla naziv="DomainObject.Predmet.TrenutnaVrijednost_1">528044.22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CONS-TER jednostavno društvo s ograničenom odgovornošću za graditeljstvo i usluge zastupanog po punomoćniku Ivica Ter</item>
    </izvorni_sadrzaj>
    <derivirana_varijabla naziv="DomainObject.Predmet.ProtuStrankaListFormated_1">
      <item>CONS-TER jednostavno društvo s ograničenom odgovornošću za graditeljstvo i usluge zastupanog po punomoćniku Ivica Ter</item>
    </derivirana_varijabla>
  </DomainObject.Predmet.ProtuStrankaListFormated>
  <DomainObject.Predmet.ProtuStrankaListFormatedOIB>
    <izvorni_sadrzaj>
      <item>CONS-TER jednostavno društvo s ograničenom odgovornošću za graditeljstvo i usluge, OIB 06749027881 zastupanog po punomoćniku Ivica Ter</item>
    </izvorni_sadrzaj>
    <derivirana_varijabla naziv="DomainObject.Predmet.ProtuStrankaListFormatedOIB_1">
      <item>CONS-TER jednostavno društvo s ograničenom odgovornošću za graditeljstvo i usluge, OIB 06749027881 zastupanog po punomoćniku Ivica Ter</item>
    </derivirana_varijabla>
  </DomainObject.Predmet.ProtuStrankaListFormatedOIB>
  <DomainObject.Predmet.ProtuStrankaListFormatedWithAdress>
    <izvorni_sadrzaj>
      <item>CONS-TER jednostavno društvo s ograničenom odgovornošću za graditeljstvo i usluge, Ulica žrtava fašizma 3, 40000 Čakovec zastupanog po punomoćniku Ivica Ter</item>
    </izvorni_sadrzaj>
    <derivirana_varijabla naziv="DomainObject.Predmet.ProtuStrankaListFormatedWithAdress_1">
      <item>CONS-TER jednostavno društvo s ograničenom odgovornošću za graditeljstvo i usluge, Ulica žrtava fašizma 3, 40000 Čakovec zastupanog po punomoćniku Ivica Ter</item>
    </derivirana_varijabla>
  </DomainObject.Predmet.ProtuStrankaListFormatedWithAdress>
  <DomainObject.Predmet.ProtuStrankaListFormatedWithAdressOIB>
    <izvorni_sadrzaj>
      <item>CONS-TER jednostavno društvo s ograničenom odgovornošću za graditeljstvo i usluge, OIB 06749027881, Ulica žrtava fašizma 3, 40000 Čakovec zastupanog po punomoćniku Ivica Ter</item>
    </izvorni_sadrzaj>
    <derivirana_varijabla naziv="DomainObject.Predmet.ProtuStrankaListFormatedWithAdressOIB_1">
      <item>CONS-TER jednostavno društvo s ograničenom odgovornošću za graditeljstvo i usluge, OIB 06749027881, Ulica žrtava fašizma 3, 40000 Čakovec zastupanog po punomoćniku Ivica Ter</item>
    </derivirana_varijabla>
  </DomainObject.Predmet.ProtuStrankaListFormatedWithAdressOIB>
  <DomainObject.Predmet.ProtuStrankaListNazivFormated>
    <izvorni_sadrzaj>
      <item>CONS-TER jednostavno društvo s ograničenom odgovornošću za graditeljstvo i usluge</item>
    </izvorni_sadrzaj>
    <derivirana_varijabla naziv="DomainObject.Predmet.ProtuStrankaListNazivFormated_1">
      <item>CONS-TER jednostavno društvo s ograničenom odgovornošću za graditeljstvo i usluge</item>
    </derivirana_varijabla>
  </DomainObject.Predmet.ProtuStrankaListNazivFormated>
  <DomainObject.Predmet.ProtuStrankaListNazivFormatedOIB>
    <izvorni_sadrzaj>
      <item>CONS-TER jednostavno društvo s ograničenom odgovornošću za graditeljstvo i usluge, OIB 06749027881</item>
    </izvorni_sadrzaj>
    <derivirana_varijabla naziv="DomainObject.Predmet.ProtuStrankaListNazivFormatedOIB_1">
      <item>CONS-TER jednostavno društvo s ograničenom odgovornošću za graditeljstvo i usluge, OIB 06749027881</item>
    </derivirana_varijabla>
  </DomainObject.Predmet.ProtuStrankaListNazivFormatedOIB>
  <DomainObject.Predmet.OstaliListFormated>
    <izvorni_sadrzaj>
      <item>Sudski registar</item>
      <item>Ivica Ter punomoćnik sudionika u postupku CONS-TER jednostavno društvo s ograničenom odgovornošću za graditeljstvo i usluge</item>
    </izvorni_sadrzaj>
    <derivirana_varijabla naziv="DomainObject.Predmet.OstaliListFormated_1">
      <item>Sudski registar</item>
      <item>Ivica Ter punomoćnik sudionika u postupku CONS-TER jednostavno društvo s ograničenom odgovornošću za graditeljstvo i usluge</item>
    </derivirana_varijabla>
  </DomainObject.Predmet.OstaliListFormated>
  <DomainObject.Predmet.OstaliListFormatedOIB>
    <izvorni_sadrzaj>
      <item>Sudski registar</item>
      <item>Ivica Ter, OIB 17966645905 punomoćnik sudionika u postupku CONS-TER jednostavno društvo s ograničenom odgovornošću za graditeljstvo i usluge</item>
    </izvorni_sadrzaj>
    <derivirana_varijabla naziv="DomainObject.Predmet.OstaliListFormatedOIB_1">
      <item>Sudski registar</item>
      <item>Ivica Ter, OIB 17966645905 punomoćnik sudionika u postupku CONS-TER jednostavno društvo s ograničenom odgovornošću za graditeljstvo i usluge</item>
    </derivirana_varijabla>
  </DomainObject.Predmet.OstaliListFormatedOIB>
  <DomainObject.Predmet.OstaliListFormatedWithAdress>
    <izvorni_sadrzaj>
      <item>Sudski registar</item>
      <item>Ivica Ter, Trnovec 7, 40000 Trnovec punomoćnik sudionika u postupku CONS-TER jednostavno društvo s ograničenom odgovornošću za graditeljstvo i usluge</item>
    </izvorni_sadrzaj>
    <derivirana_varijabla naziv="DomainObject.Predmet.OstaliListFormatedWithAdress_1">
      <item>Sudski registar</item>
      <item>Ivica Ter, Trnovec 7, 40000 Trnovec punomoćnik sudionika u postupku CONS-TER jednostavno društvo s ograničenom odgovornošću za graditeljstvo i usluge</item>
    </derivirana_varijabla>
  </DomainObject.Predmet.OstaliListFormatedWithAdress>
  <DomainObject.Predmet.OstaliListFormatedWithAdressOIB>
    <izvorni_sadrzaj>
      <item>Sudski registar</item>
      <item>Ivica Ter, OIB 17966645905, Trnovec 7, 40000 Trnovec punomoćnik sudionika u postupku CONS-TER jednostavno društvo s ograničenom odgovornošću za graditeljstvo i usluge</item>
    </izvorni_sadrzaj>
    <derivirana_varijabla naziv="DomainObject.Predmet.OstaliListFormatedWithAdressOIB_1">
      <item>Sudski registar</item>
      <item>Ivica Ter, OIB 17966645905, Trnovec 7, 40000 Trnovec punomoćnik sudionika u postupku CONS-TER jednostavno društvo s ograničenom odgovornošću za graditeljstvo i usluge</item>
    </derivirana_varijabla>
  </DomainObject.Predmet.OstaliListFormatedWithAdressOIB>
  <DomainObject.Predmet.OstaliListNazivFormated>
    <izvorni_sadrzaj>
      <item>Sudski registar</item>
      <item>Ivica Ter</item>
    </izvorni_sadrzaj>
    <derivirana_varijabla naziv="DomainObject.Predmet.OstaliListNazivFormated_1">
      <item>Sudski registar</item>
      <item>Ivica Ter</item>
    </derivirana_varijabla>
  </DomainObject.Predmet.OstaliListNazivFormated>
  <DomainObject.Predmet.OstaliListNazivFormatedOIB>
    <izvorni_sadrzaj>
      <item>Sudski registar</item>
      <item>Ivica Ter, OIB 17966645905</item>
    </izvorni_sadrzaj>
    <derivirana_varijabla naziv="DomainObject.Predmet.OstaliListNazivFormatedOIB_1">
      <item>Sudski registar</item>
      <item>Ivica Ter, OIB 17966645905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CONS-TER jednostavno društvo s ograničenom odgovornošću za graditeljstvo i usluge</izvorni_sadrzaj>
    <derivirana_varijabla naziv="DomainObject.Predmet.ProtustrankaIDrugi_1">CONS-TER jednostavno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CONS-TER jednostavno društvo s ograničenom odgovornošću za graditeljstvo i usluge, OIB 06749027881, Ulica žrtava fašizma 3, 40000 Čakovec</izvorni_sadrzaj>
    <derivirana_varijabla naziv="DomainObject.Predmet.ProtustrankaIDrugiAdressOIB_1">CONS-TER jednostavno društvo s ograničenom odgovornošću za graditeljstvo i usluge, OIB 06749027881, Ulica žrtava fašizma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CONS-TER jednostavno društvo s ograničenom odgovornošću za graditeljstvo i usluge</item>
      <item>Sudski registar</item>
      <item>Ivica Ter</item>
    </izvorni_sadrzaj>
    <derivirana_varijabla naziv="DomainObject.Predmet.SudioniciListNaziv_1">
      <item>Financijska agencija</item>
      <item>CONS-TER jednostavno društvo s ograničenom odgovornošću za graditeljstvo i usluge</item>
      <item>Sudski registar</item>
      <item>Ivica Ter</item>
    </derivirana_varijabla>
  </DomainObject.Predmet.SudioniciListNaziv>
  <DomainObject.Predmet.SudioniciListAdressOIB>
    <izvorni_sadrzaj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izvorni_sadrzaj>
    <derivirana_varijabla naziv="DomainObject.Predmet.SudioniciListAdressOIB_1">
      <item>Financijska agencija, OIB 85821130368, Ulica grada Vukovara 70,10000 Zagreb</item>
      <item>CONS-TER jednostavno društvo s ograničenom odgovornošću za graditeljstvo i usluge, OIB 06749027881, Ulica žrtava fašizma 3,40000 Čakovec</item>
      <item>Sudski registar</item>
      <item>Ivica Ter, OIB 17966645905, Trnovec 7,40000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06749027881</item>
      <item>, OIB null</item>
      <item>, OIB 17966645905</item>
    </izvorni_sadrzaj>
    <derivirana_varijabla naziv="DomainObject.Predmet.SudioniciListNazivOIB_1">
      <item>, OIB 85821130368</item>
      <item>, OIB 06749027881</item>
      <item>, OIB null</item>
      <item>, OIB 17966645905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ED3ED-8855-42F9-A1CE-E5C0C8D01C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394</properties:Words>
  <properties:Characters>2054</properties:Characters>
  <properties:Lines>70</properties:Lines>
  <properties:Paragraphs>28</properties:Paragraphs>
  <properties:TotalTime>262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2016-02-22T14:17:00Z</dcterms:created>
  <dc:creator>VOTA NĂO Ŕ REGIONALIZAÇĂO! SIM AO REFORÇO DO MUNICIPALISMO!</dc:creator>
  <dc:description>A REGIONALIZAÇĂO É UM ERRO COLOSSAL!</dc:description>
  <cp:lastModifiedBy>Tihana Martinez</cp:lastModifiedBy>
  <cp:lastPrinted>2018-01-03T13:31:00Z</cp:lastPrinted>
  <dcterms:modified xmlns:xsi="http://www.w3.org/2001/XMLSchema-instance" xsi:type="dcterms:W3CDTF">2018-01-03T13:41:00Z</dcterms:modified>
  <cp:revision>46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