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1f05" w14:paraId="0581f0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B6409" w:rsidP="00BB6409" w:rsidR="00BB6409">
      <w:pPr>
        <w:jc w:val="right"/>
        <w:rPr>
          <w:b/>
        </w:rPr>
      </w:pPr>
      <w:r>
        <w:rPr>
          <w:b/>
        </w:rPr>
        <w:t>3 St-1133/2016-6</w:t>
      </w:r>
    </w:p>
    <w:p w:rsidRDefault="00BB6409" w:rsidP="00BB6409" w:rsidR="00BB640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B6409" w:rsidP="00BB6409" w:rsidR="00BB6409">
      <w:pPr>
        <w:jc w:val="center"/>
        <w:rPr>
          <w:b/>
        </w:rPr>
      </w:pPr>
      <w:r>
        <w:rPr>
          <w:b/>
        </w:rPr>
        <w:t>R J E Š E N J E</w:t>
      </w:r>
    </w:p>
    <w:p w:rsidRDefault="00BB6409" w:rsidP="00BB6409" w:rsidR="00BB6409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KARLOVAC, za otvaranje stečajnog postupka nad dužnikom ARES TRADE j.d.o.o. iz Karlovca, </w:t>
      </w:r>
      <w:proofErr w:type="spellStart"/>
      <w:r>
        <w:t>Luščić</w:t>
      </w:r>
      <w:proofErr w:type="spellEnd"/>
      <w:r>
        <w:t xml:space="preserve"> 43/A, OIB 49910492233, MBS 080933370,  dana 15. prosinca 2016. godine </w:t>
      </w:r>
    </w:p>
    <w:p w:rsidRDefault="00BB6409" w:rsidP="00BB6409" w:rsidR="00BB6409">
      <w:pPr>
        <w:jc w:val="center"/>
        <w:rPr>
          <w:b/>
        </w:rPr>
      </w:pPr>
      <w:r>
        <w:rPr>
          <w:b/>
        </w:rPr>
        <w:t>r i j e š i o  j e</w:t>
      </w:r>
    </w:p>
    <w:p w:rsidRDefault="00BB6409" w:rsidP="00BB6409" w:rsidR="00BB6409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BB6409" w:rsidP="00BB6409" w:rsidR="00BB6409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BB6409" w:rsidP="00BB6409" w:rsidR="00BB6409">
      <w:pPr>
        <w:jc w:val="center"/>
      </w:pPr>
      <w:r>
        <w:rPr>
          <w:b/>
        </w:rPr>
        <w:t>Obrazloženje</w:t>
      </w:r>
    </w:p>
    <w:p w:rsidRDefault="00BB6409" w:rsidP="00BB6409" w:rsidR="00BB6409">
      <w:pPr>
        <w:jc w:val="both"/>
      </w:pPr>
      <w:r>
        <w:tab/>
        <w:t xml:space="preserve">Budući da iz prijedloga za otvaranje stečajnog postupka od 18. ožujka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BB6409" w:rsidP="00BB6409" w:rsidR="00BB6409">
      <w:pPr>
        <w:jc w:val="center"/>
      </w:pPr>
      <w:r>
        <w:t xml:space="preserve">U Bjelovaru, 15. prosinca 2016. godine </w:t>
      </w:r>
    </w:p>
    <w:p w:rsidRDefault="00BB6409" w:rsidP="00BB6409" w:rsidR="00BB6409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 xml:space="preserve">STEČAJNI SUDAC </w:t>
      </w:r>
    </w:p>
    <w:p w:rsidRDefault="00BB6409" w:rsidP="00BB6409" w:rsidR="00BB640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BB6409" w:rsidP="00BB6409" w:rsidR="00BB6409">
      <w:pPr>
        <w:pStyle w:val="Bezproreda"/>
      </w:pPr>
    </w:p>
    <w:p w:rsidRDefault="00BB6409" w:rsidP="00BB6409" w:rsidR="00BB6409">
      <w:pPr>
        <w:pStyle w:val="Bezproreda"/>
      </w:pPr>
      <w:r>
        <w:rPr>
          <w:b/>
        </w:rPr>
        <w:t>POUKA O PRAVNOM LIJEKU</w:t>
      </w:r>
      <w:r>
        <w:t xml:space="preserve">: Protiv ovoga rješenja nije dopuštena žalba. </w:t>
      </w:r>
    </w:p>
    <w:p w:rsidRDefault="00BB6409" w:rsidP="00BB6409" w:rsidR="00BB6409">
      <w:pPr>
        <w:pStyle w:val="Bezproreda"/>
      </w:pPr>
    </w:p>
    <w:p w:rsidRDefault="00BB6409" w:rsidP="00BB6409" w:rsidR="00BB640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B6409" w:rsidP="00BB6409" w:rsidR="00BB6409">
      <w:pPr>
        <w:pStyle w:val="Bezproreda"/>
      </w:pPr>
      <w:r>
        <w:t>Dna: e-oglasna ploča</w:t>
      </w:r>
    </w:p>
    <w:p w:rsidRDefault="00BB6409" w:rsidP="00BB6409" w:rsidR="00DA0242">
      <w:pPr>
        <w:pStyle w:val="Bezproreda"/>
      </w:pPr>
      <w:proofErr w:type="spellStart"/>
      <w:r>
        <w:t>Bj</w:t>
      </w:r>
      <w:proofErr w:type="spellEnd"/>
      <w:r>
        <w:t xml:space="preserve">. 15.12.2016.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409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5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St-1133/2016-6</izvorni_sadrzaj>
    <derivirana_varijabla naziv="DomainObject.Oznaka_1">St-1133/2016-6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TRADE j.d.o.o. zastupanog po punomoćniku Ana Grden</izvorni_sadrzaj>
    <derivirana_varijabla naziv="DomainObject.Predmet.ProtustrankaFormated_1">  ARES TRADE j.d.o.o. zastupanog po punomoćniku Ana Grden</derivirana_varijabla>
  </DomainObject.Predmet.ProtustrankaFormated>
  <DomainObject.Predmet.ProtustrankaFormatedOIB>
    <izvorni_sadrzaj>  ARES TRADE j.d.o.o., OIB 49910492233 zastupanog po punomoćniku Ana Grden</izvorni_sadrzaj>
    <derivirana_varijabla naziv="DomainObject.Predmet.ProtustrankaFormatedOIB_1">  ARES TRADE j.d.o.o., OIB 49910492233 zastupanog po punomoćniku Ana Grden</derivirana_varijabla>
  </DomainObject.Predmet.ProtustrankaFormatedOIB>
  <DomainObject.Predmet.ProtustrankaFormatedWithAdress>
    <izvorni_sadrzaj> ARES TRADE j.d.o.o., Luščić 43/A, 47000 Karlovac zastupanog po punomoćniku Ana Grden</izvorni_sadrzaj>
    <derivirana_varijabla naziv="DomainObject.Predmet.ProtustrankaFormatedWithAdress_1"> ARES TRADE j.d.o.o., Luščić 43/A, 47000 Karlovac zastupanog po punomoćniku Ana Grden</derivirana_varijabla>
  </DomainObject.Predmet.ProtustrankaFormatedWithAdress>
  <DomainObject.Predmet.ProtustrankaFormatedWithAdressOIB>
    <izvorni_sadrzaj> ARES TRADE j.d.o.o., OIB 49910492233, Luščić 43/A, 47000 Karlovac zastupanog po punomoćniku Ana Grden</izvorni_sadrzaj>
    <derivirana_varijabla naziv="DomainObject.Predmet.ProtustrankaFormatedWithAdressOIB_1"> ARES TRADE j.d.o.o., OIB 49910492233, Luščić 43/A, 47000 Karlovac zastupanog po punomoćniku Ana Grden</derivirana_varijabla>
  </DomainObject.Predmet.ProtustrankaFormatedWithAdressOIB>
  <DomainObject.Predmet.ProtustrankaWithAdress>
    <izvorni_sadrzaj>ARES TRADE j.d.o.o. Luščić 43/A, 47000 Karlovac</izvorni_sadrzaj>
    <derivirana_varijabla naziv="DomainObject.Predmet.ProtustrankaWithAdress_1">ARES TRADE j.d.o.o. Luščić 43/A, 47000 Karlovac</derivirana_varijabla>
  </DomainObject.Predmet.ProtustrankaWithAdress>
  <DomainObject.Predmet.ProtustrankaWithAdressOIB>
    <izvorni_sadrzaj>ARES TRADE j.d.o.o., OIB 49910492233, Luščić 43/A, 47000 Karlovac</izvorni_sadrzaj>
    <derivirana_varijabla naziv="DomainObject.Predmet.ProtustrankaWithAdressOIB_1">ARES TRADE j.d.o.o., OIB 49910492233, Luščić 43/A, 47000 Karlovac</derivirana_varijabla>
  </DomainObject.Predmet.ProtustrankaWithAdressOIB>
  <DomainObject.Predmet.ProtustrankaNazivFormated>
    <izvorni_sadrzaj>ARES TRADE j.d.o.o.</izvorni_sadrzaj>
    <derivirana_varijabla naziv="DomainObject.Predmet.ProtustrankaNazivFormated_1">ARES TRADE j.d.o.o.</derivirana_varijabla>
  </DomainObject.Predmet.ProtustrankaNazivFormated>
  <DomainObject.Predmet.ProtustrankaNazivFormatedOIB>
    <izvorni_sadrzaj>ARES TRADE j.d.o.o., OIB 49910492233</izvorni_sadrzaj>
    <derivirana_varijabla naziv="DomainObject.Predmet.ProtustrankaNazivFormatedOIB_1">ARES TRADE j.d.o.o., OIB 49910492233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ARES TRADE j.d.o.o. zastupanog po punomoćniku Ana Grden</item>
    </izvorni_sadrzaj>
    <derivirana_varijabla naziv="DomainObject.Predmet.ProtuStrankaListFormated_1">
      <item>ARES TRADE j.d.o.o. zastupanog po punomoćniku Ana Grden</item>
    </derivirana_varijabla>
  </DomainObject.Predmet.ProtuStrankaListFormated>
  <DomainObject.Predmet.ProtuStrankaListFormatedOIB>
    <izvorni_sadrzaj>
      <item>ARES TRADE j.d.o.o., OIB 49910492233 zastupanog po punomoćniku Ana Grden</item>
    </izvorni_sadrzaj>
    <derivirana_varijabla naziv="DomainObject.Predmet.ProtuStrankaListFormatedOIB_1">
      <item>ARES TRADE j.d.o.o., OIB 49910492233 zastupanog po punomoćniku Ana Grden</item>
    </derivirana_varijabla>
  </DomainObject.Predmet.ProtuStrankaListFormatedOIB>
  <DomainObject.Predmet.ProtuStrankaListFormatedWithAdress>
    <izvorni_sadrzaj>
      <item>ARES TRADE j.d.o.o., Luščić 43/A, 47000 Karlovac zastupanog po punomoćniku Ana Grden</item>
    </izvorni_sadrzaj>
    <derivirana_varijabla naziv="DomainObject.Predmet.ProtuStrankaListFormatedWithAdress_1">
      <item>ARES TRADE j.d.o.o., Luščić 43/A, 47000 Karlovac zastupanog po punomoćniku Ana Grden</item>
    </derivirana_varijabla>
  </DomainObject.Predmet.ProtuStrankaListFormatedWithAdress>
  <DomainObject.Predmet.ProtuStrankaListFormatedWithAdressOIB>
    <izvorni_sadrzaj>
      <item>ARES TRADE j.d.o.o., OIB 49910492233, Luščić 43/A, 47000 Karlovac zastupanog po punomoćniku Ana Grden</item>
    </izvorni_sadrzaj>
    <derivirana_varijabla naziv="DomainObject.Predmet.ProtuStrankaListFormatedWithAdressOIB_1">
      <item>ARES TRADE j.d.o.o., OIB 49910492233, Luščić 43/A, 47000 Karlovac zastupanog po punomoćniku Ana Grden</item>
    </derivirana_varijabla>
  </DomainObject.Predmet.ProtuStrankaListFormatedWithAdressOIB>
  <DomainObject.Predmet.ProtuStrankaListNazivFormated>
    <izvorni_sadrzaj>
      <item>ARES TRADE j.d.o.o.</item>
    </izvorni_sadrzaj>
    <derivirana_varijabla naziv="DomainObject.Predmet.ProtuStrankaListNazivFormated_1">
      <item>ARES TRADE j.d.o.o.</item>
    </derivirana_varijabla>
  </DomainObject.Predmet.ProtuStrankaListNazivFormated>
  <DomainObject.Predmet.ProtuStrankaListNazivFormatedOIB>
    <izvorni_sadrzaj>
      <item>ARES TRADE j.d.o.o., OIB 49910492233</item>
    </izvorni_sadrzaj>
    <derivirana_varijabla naziv="DomainObject.Predmet.ProtuStrankaListNazivFormatedOIB_1">
      <item>ARES TRADE j.d.o.o., OIB 49910492233</item>
    </derivirana_varijabla>
  </DomainObject.Predmet.ProtuStrankaListNazivFormatedOIB>
  <DomainObject.Predmet.OstaliListFormated>
    <izvorni_sadrzaj>
      <item>Ana Grden punomoćnik sudionika u postupku ARES TRADE j.d.o.o.</item>
    </izvorni_sadrzaj>
    <derivirana_varijabla naziv="DomainObject.Predmet.OstaliListFormated_1">
      <item>Ana Grden punomoćnik sudionika u postupku ARES TRADE j.d.o.o.</item>
    </derivirana_varijabla>
  </DomainObject.Predmet.OstaliListFormated>
  <DomainObject.Predmet.OstaliListFormatedOIB>
    <izvorni_sadrzaj>
      <item>Ana Grden, OIB 52956224296 punomoćnik sudionika u postupku ARES TRADE j.d.o.o.</item>
    </izvorni_sadrzaj>
    <derivirana_varijabla naziv="DomainObject.Predmet.OstaliListFormatedOIB_1">
      <item>Ana Grden, OIB 52956224296 punomoćnik sudionika u postupku ARES TRADE j.d.o.o.</item>
    </derivirana_varijabla>
  </DomainObject.Predmet.OstaliListFormatedOIB>
  <DomainObject.Predmet.OstaliListFormatedWithAdress>
    <izvorni_sadrzaj>
      <item>Ana Grden, Bartola Kašića 2, 47000 Karlovac punomoćnik sudionika u postupku ARES TRADE j.d.o.o.</item>
    </izvorni_sadrzaj>
    <derivirana_varijabla naziv="DomainObject.Predmet.OstaliListFormatedWithAdress_1">
      <item>Ana Grden, Bartola Kašića 2, 47000 Karlovac punomoćnik sudionika u postupku ARES TRADE j.d.o.o.</item>
    </derivirana_varijabla>
  </DomainObject.Predmet.OstaliListFormatedWithAdress>
  <DomainObject.Predmet.OstaliListFormatedWithAdressOIB>
    <izvorni_sadrzaj>
      <item>Ana Grden, OIB 52956224296, Bartola Kašića 2, 47000 Karlovac punomoćnik sudionika u postupku ARES TRADE j.d.o.o.</item>
    </izvorni_sadrzaj>
    <derivirana_varijabla naziv="DomainObject.Predmet.OstaliListFormatedWithAdressOIB_1">
      <item>Ana Grden, OIB 52956224296, Bartola Kašića 2, 47000 Karlovac punomoćnik sudionika u postupku ARES TRADE j.d.o.o.</item>
    </derivirana_varijabla>
  </DomainObject.Predmet.OstaliListFormatedWithAdressOIB>
  <DomainObject.Predmet.OstaliListNazivFormated>
    <izvorni_sadrzaj>
      <item>Ana Grden</item>
    </izvorni_sadrzaj>
    <derivirana_varijabla naziv="DomainObject.Predmet.OstaliListNazivFormated_1">
      <item>Ana Grden</item>
    </derivirana_varijabla>
  </DomainObject.Predmet.OstaliListNazivFormated>
  <DomainObject.Predmet.OstaliListNazivFormatedOIB>
    <izvorni_sadrzaj>
      <item>Ana Grden, OIB 52956224296</item>
    </izvorni_sadrzaj>
    <derivirana_varijabla naziv="DomainObject.Predmet.OstaliListNazivFormatedOIB_1">
      <item>Ana Grden, OIB 52956224296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St-1133/2016-6</izvorni_sadrzaj>
    <derivirana_varijabla naziv="DomainObject.PoslovniBrojDokumenta_1">St-1133/2016-6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ARES TRADE j.d.o.o.</izvorni_sadrzaj>
    <derivirana_varijabla naziv="DomainObject.Predmet.ProtustrankaIDrugi_1">ARES TRADE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ARES TRADE j.d.o.o., OIB 49910492233, Luščić 43/A, 47000 Karlovac</izvorni_sadrzaj>
    <derivirana_varijabla naziv="DomainObject.Predmet.ProtustrankaIDrugiAdressOIB_1">ARES TRADE j.d.o.o., OIB 49910492233,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TRADE j.d.o.o.</item>
      <item>FINA regionalni centar Zagreb, podružnica Karlovac</item>
      <item>Ana Grden</item>
    </izvorni_sadrzaj>
    <derivirana_varijabla naziv="DomainObject.Predmet.SudioniciListNaziv_1">
      <item>ARES TRADE j.d.o.o.</item>
      <item>FINA regionalni centar Zagreb, podružnica Karlovac</item>
      <item>Ana Grden</item>
    </derivirana_varijabla>
  </DomainObject.Predmet.SudioniciListNaziv>
  <DomainObject.Predmet.SudioniciListAdressOIB>
    <izvorni_sadrzaj>
      <item>ARES TRADE j.d.o.o., OIB 49910492233, Luščić 43/A,47000 Karlovac</item>
      <item>FINA regionalni centar Zagreb, podružnica Karlovac, OIB 85821130368, Vitezovićeva 1,47000 Karlovac</item>
      <item>Ana Grden, OIB 52956224296, Bartola Kašića 2,47000 Karlovac</item>
    </izvorni_sadrzaj>
    <derivirana_varijabla naziv="DomainObject.Predmet.SudioniciListAdressOIB_1">
      <item>ARES TRADE j.d.o.o., OIB 49910492233, Luščić 43/A,47000 Karlovac</item>
      <item>FINA regionalni centar Zagreb, podružnica Karlovac, OIB 85821130368, Vitezovićeva 1,47000 Karlovac</item>
      <item>Ana Grden, OIB 52956224296, Bartola Kašića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40340-918E-45C5-A72F-06AC3D753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1058</properties:Characters>
  <properties:Lines>30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2016-12-15T12:25:00Z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