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c347" w14:paraId="e89c347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7D7241">
        <w:rPr>
          <w:rFonts w:cs="Times New Roman" w:eastAsia="Times New Roman"/>
          <w:szCs w:val="20"/>
          <w:lang w:eastAsia="hr-HR"/>
        </w:rPr>
        <w:t>469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295510">
        <w:rPr>
          <w:rFonts w:cs="Times New Roman" w:eastAsia="Times New Roman"/>
          <w:szCs w:val="24"/>
          <w:lang w:eastAsia="hr-HR"/>
        </w:rPr>
        <w:t>Obrtnička zadruga SUVENIR-Sisak, zadruga za izradu i prodaju svih vrsta suvenira, umjetnina i ručnog rada sa područja Sisačko-moslavačke županije,</w:t>
      </w:r>
      <w:r w:rsidR="00E309EE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F761B2">
        <w:rPr>
          <w:rFonts w:cs="Times New Roman" w:eastAsia="Times New Roman"/>
          <w:szCs w:val="24"/>
          <w:lang w:eastAsia="hr-HR"/>
        </w:rPr>
        <w:t>120006053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F761B2">
        <w:rPr>
          <w:rFonts w:cs="Times New Roman" w:eastAsia="Times New Roman"/>
          <w:szCs w:val="24"/>
          <w:lang w:eastAsia="hr-HR"/>
        </w:rPr>
        <w:t>6392238606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F761B2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EC2E19">
        <w:rPr>
          <w:rFonts w:cs="Times New Roman" w:eastAsia="Times New Roman"/>
          <w:szCs w:val="24"/>
          <w:lang w:eastAsia="hr-HR"/>
        </w:rPr>
        <w:t xml:space="preserve">Obrtnička zadruga SUVENIR-Sisak, zadruga za izradu i prodaju svih vrsta suvenira, umjetnina i ručnog rada sa područja Sisačko-moslavačke županije, MBS:120006053, </w:t>
      </w:r>
      <w:r w:rsidR="00EC2E19" w:rsidRPr="00CA377B">
        <w:rPr>
          <w:rFonts w:cs="Times New Roman" w:eastAsia="Times New Roman"/>
          <w:szCs w:val="24"/>
          <w:lang w:eastAsia="hr-HR"/>
        </w:rPr>
        <w:t>OIB</w:t>
      </w:r>
      <w:r w:rsidR="00EC2E19">
        <w:rPr>
          <w:rFonts w:cs="Times New Roman" w:eastAsia="Times New Roman"/>
          <w:szCs w:val="24"/>
          <w:lang w:eastAsia="hr-HR"/>
        </w:rPr>
        <w:t xml:space="preserve">:76392238606 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EC2E19">
        <w:rPr>
          <w:rFonts w:cs="Times New Roman" w:eastAsia="Times New Roman"/>
          <w:szCs w:val="24"/>
          <w:lang w:eastAsia="hr-HR"/>
        </w:rPr>
        <w:t xml:space="preserve"> </w:t>
      </w:r>
      <w:r w:rsidR="00F136B1">
        <w:rPr>
          <w:rFonts w:cs="Times New Roman" w:eastAsia="Times New Roman"/>
          <w:szCs w:val="24"/>
          <w:lang w:eastAsia="hr-HR"/>
        </w:rPr>
        <w:t>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D6DB9">
        <w:rPr>
          <w:rFonts w:cs="Times New Roman" w:eastAsia="Times New Roman"/>
          <w:szCs w:val="24"/>
          <w:lang w:eastAsia="hr-HR"/>
        </w:rPr>
        <w:t xml:space="preserve">Obrtnička zadruga SUVENIR-Sisak, zadruga za izradu i prodaju svih vrsta suvenira, umjetnina i ručnog rada sa područja Sisačko-moslavačke županije, MBS:120006053, </w:t>
      </w:r>
      <w:r w:rsidR="000D6DB9" w:rsidRPr="00CA377B">
        <w:rPr>
          <w:rFonts w:cs="Times New Roman" w:eastAsia="Times New Roman"/>
          <w:szCs w:val="24"/>
          <w:lang w:eastAsia="hr-HR"/>
        </w:rPr>
        <w:t>OIB</w:t>
      </w:r>
      <w:r w:rsidR="000D6DB9">
        <w:rPr>
          <w:rFonts w:cs="Times New Roman" w:eastAsia="Times New Roman"/>
          <w:szCs w:val="24"/>
          <w:lang w:eastAsia="hr-HR"/>
        </w:rPr>
        <w:t>:76392238606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0D6DB9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D6DB9"/>
    <w:rsid w:val="000E43EF"/>
    <w:rsid w:val="001247FF"/>
    <w:rsid w:val="0016129B"/>
    <w:rsid w:val="00176C09"/>
    <w:rsid w:val="001D3886"/>
    <w:rsid w:val="001D78EA"/>
    <w:rsid w:val="001E5EB8"/>
    <w:rsid w:val="002173A8"/>
    <w:rsid w:val="00295510"/>
    <w:rsid w:val="002B4845"/>
    <w:rsid w:val="002B7C23"/>
    <w:rsid w:val="002C55AB"/>
    <w:rsid w:val="002D4132"/>
    <w:rsid w:val="002D7620"/>
    <w:rsid w:val="003045D3"/>
    <w:rsid w:val="00311CDB"/>
    <w:rsid w:val="00341831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51F8"/>
    <w:rsid w:val="00487F58"/>
    <w:rsid w:val="0049798F"/>
    <w:rsid w:val="004F497F"/>
    <w:rsid w:val="00500241"/>
    <w:rsid w:val="0053631C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77521"/>
    <w:rsid w:val="00686853"/>
    <w:rsid w:val="00691A67"/>
    <w:rsid w:val="006D34C3"/>
    <w:rsid w:val="006F6238"/>
    <w:rsid w:val="0070567F"/>
    <w:rsid w:val="007C4C62"/>
    <w:rsid w:val="007D7241"/>
    <w:rsid w:val="0081320E"/>
    <w:rsid w:val="00816876"/>
    <w:rsid w:val="0082269F"/>
    <w:rsid w:val="008859AB"/>
    <w:rsid w:val="008A5480"/>
    <w:rsid w:val="008F531B"/>
    <w:rsid w:val="00900A4C"/>
    <w:rsid w:val="00915BE4"/>
    <w:rsid w:val="00946D56"/>
    <w:rsid w:val="0096740E"/>
    <w:rsid w:val="009B6322"/>
    <w:rsid w:val="009B6EC9"/>
    <w:rsid w:val="009B7F12"/>
    <w:rsid w:val="009C51EF"/>
    <w:rsid w:val="009C68B2"/>
    <w:rsid w:val="009F3E7E"/>
    <w:rsid w:val="009F7138"/>
    <w:rsid w:val="009F7190"/>
    <w:rsid w:val="00A35F7D"/>
    <w:rsid w:val="00A4571E"/>
    <w:rsid w:val="00A53062"/>
    <w:rsid w:val="00A60A55"/>
    <w:rsid w:val="00A6662A"/>
    <w:rsid w:val="00A87FC7"/>
    <w:rsid w:val="00A929DD"/>
    <w:rsid w:val="00AA5D6A"/>
    <w:rsid w:val="00AC4759"/>
    <w:rsid w:val="00AD0516"/>
    <w:rsid w:val="00AF7153"/>
    <w:rsid w:val="00B14E3D"/>
    <w:rsid w:val="00B3183B"/>
    <w:rsid w:val="00C07F0B"/>
    <w:rsid w:val="00C1700D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2E19"/>
    <w:rsid w:val="00EC5E51"/>
    <w:rsid w:val="00ED7AD5"/>
    <w:rsid w:val="00F00062"/>
    <w:rsid w:val="00F136B1"/>
    <w:rsid w:val="00F53DCE"/>
    <w:rsid w:val="00F7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8469</izvorni_sadrzaj>
    <derivirana_varijabla naziv="DomainObject.Predmet.Broj_1">8469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St-8469/2015</izvorni_sadrzaj>
    <derivirana_varijabla naziv="DomainObject.Predmet.OznakaBroj_1">St-8469/2015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SUVENIR-Sisak, zadruga za izradu i prodaju svih vrsta suvenira, umjetnina i ručnog rada sa područja Sisačk</izvorni_sadrzaj>
    <derivirana_varijabla naziv="DomainObject.Predmet.ProtustrankaFormated_1">  Obrtnička zadruga SUVENIR-Sisak, zadruga za izradu i prodaju svih vrsta suvenira, umjetnina i ručnog rada sa područja Sisačk</derivirana_varijabla>
  </DomainObject.Predmet.ProtustrankaFormated>
  <DomainObject.Predmet.ProtustrankaFormatedOIB>
    <izvorni_sadrzaj>  Obrtnička zadruga SUVENIR-Sisak, zadruga za izradu i prodaju svih vrsta suvenira, umjetnina i ručnog rada sa područja Sisačk, OIB 76392238606</izvorni_sadrzaj>
    <derivirana_varijabla naziv="DomainObject.Predmet.ProtustrankaFormatedOIB_1">  Obrtnička zadruga SUVENIR-Sisak, zadruga za izradu i prodaju svih vrsta suvenira, umjetnina i ručnog rada sa područja Sisačk, OIB 76392238606</derivirana_varijabla>
  </DomainObject.Predmet.ProtustrankaFormatedOIB>
  <DomainObject.Predmet.ProtustrankaFormatedWithAdress>
    <izvorni_sadrzaj> Obrtnička zadruga SUVENIR-Sisak, zadruga za izradu i prodaju svih vrsta suvenira, umjetnina i ručnog rada sa područja Sisačk, Zagrebačka 113, 44272 Lekenik</izvorni_sadrzaj>
    <derivirana_varijabla naziv="DomainObject.Predmet.ProtustrankaFormatedWithAdress_1"> Obrtnička zadruga SUVENIR-Sisak, zadruga za izradu i prodaju svih vrsta suvenira, umjetnina i ručnog rada sa područja Sisačk, Zagrebačka 113, 44272 Lekenik</derivirana_varijabla>
  </DomainObject.Predmet.ProtustrankaFormatedWithAdress>
  <DomainObject.Predmet.ProtustrankaFormatedWithAdressOIB>
    <izvorni_sadrzaj> Obrtnička zadruga SUVENIR-Sisak, zadruga za izradu i prodaju svih vrsta suvenira, umjetnina i ručnog rada sa područja Sisačk, OIB 76392238606, Zagrebačka 113, 44272 Lekenik</izvorni_sadrzaj>
    <derivirana_varijabla naziv="DomainObject.Predmet.ProtustrankaFormatedWithAdressOIB_1"> Obrtnička zadruga SUVENIR-Sisak, zadruga za izradu i prodaju svih vrsta suvenira, umjetnina i ručnog rada sa područja Sisačk, OIB 76392238606, Zagrebačka 113, 44272 Lekenik</derivirana_varijabla>
  </DomainObject.Predmet.ProtustrankaFormatedWithAdressOIB>
  <DomainObject.Predmet.ProtustrankaWithAdress>
    <izvorni_sadrzaj>Obrtnička zadruga SUVENIR-Sisak, zadruga za izradu i prodaju svih vrsta suvenira, umjetnina i ručnog rada sa područja Sisačk Zagrebačka 113, 44272 Lekenik</izvorni_sadrzaj>
    <derivirana_varijabla naziv="DomainObject.Predmet.ProtustrankaWithAdress_1">Obrtnička zadruga SUVENIR-Sisak, zadruga za izradu i prodaju svih vrsta suvenira, umjetnina i ručnog rada sa područja Sisačk Zagrebačka 113, 44272 Lekenik</derivirana_varijabla>
  </DomainObject.Predmet.ProtustrankaWithAdress>
  <DomainObject.Predmet.ProtustrankaWith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WithAdressOIB_1">Obrtnička zadruga SUVENIR-Sisak, zadruga za izradu i prodaju svih vrsta suvenira, umjetnina i ručnog rada sa područja Sisačk, OIB 76392238606, Zagrebačka 113, 44272 Lekenik</derivirana_varijabla>
  </DomainObject.Predmet.ProtustrankaWithAdressOIB>
  <DomainObject.Predmet.ProtustrankaNazivFormated>
    <izvorni_sadrzaj>Obrtnička zadruga SUVENIR-Sisak, zadruga za izradu i prodaju svih vrsta suvenira, umjetnina i ručnog rada sa područja Sisačk</izvorni_sadrzaj>
    <derivirana_varijabla naziv="DomainObject.Predmet.ProtustrankaNazivFormated_1">Obrtnička zadruga SUVENIR-Sisak, zadruga za izradu i prodaju svih vrsta suvenira, umjetnina i ručnog rada sa područja Sisačk</derivirana_varijabla>
  </DomainObject.Predmet.ProtustrankaNazivFormated>
  <DomainObject.Predmet.ProtustrankaNazivFormatedOIB>
    <izvorni_sadrzaj>Obrtnička zadruga SUVENIR-Sisak, zadruga za izradu i prodaju svih vrsta suvenira, umjetnina i ručnog rada sa područja Sisačk, OIB 76392238606</izvorni_sadrzaj>
    <derivirana_varijabla naziv="DomainObject.Predmet.ProtustrankaNazivFormatedOIB_1">Obrtnička zadruga SUVENIR-Sisak, zadruga za izradu i prodaju svih vrsta suvenira, umjetnina i ručnog rada sa područja Sisačk, OIB 76392238606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SUVENIR-Sisak, zadruga za izradu i prodaju svih vrsta suvenira, umjetnina i ručnog rada sa područja Sisačk</item>
    </izvorni_sadrzaj>
    <derivirana_varijabla naziv="DomainObject.Predmet.ProtuStrankaListFormated_1">
      <item>Obrtnička zadruga SUVENIR-Sisak, zadruga za izradu i prodaju svih vrsta suvenira, umjetnina i ručnog rada sa područja Sisačk</item>
    </derivirana_varijabla>
  </DomainObject.Predmet.ProtuStrankaListFormated>
  <DomainObject.Predmet.ProtuStrankaList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FormatedOIB_1">
      <item>Obrtnička zadruga SUVENIR-Sisak, zadruga za izradu i prodaju svih vrsta suvenira, umjetnina i ručnog rada sa područja Sisačk, OIB 76392238606</item>
    </derivirana_varijabla>
  </DomainObject.Predmet.ProtuStrankaListFormatedOIB>
  <DomainObject.Predmet.ProtuStrankaListFormatedWithAdress>
    <izvorni_sadrzaj>
      <item>Obrtnička zadruga SUVENIR-Sisak, zadruga za izradu i prodaju svih vrsta suvenira, umjetnina i ručnog rada sa područja Sisačk, Zagrebačka 113, 44272 Lekenik</item>
    </izvorni_sadrzaj>
    <derivirana_varijabla naziv="DomainObject.Predmet.ProtuStrankaListFormatedWithAdress_1">
      <item>Obrtnička zadruga SUVENIR-Sisak, zadruga za izradu i prodaju svih vrsta suvenira, umjetnina i ručnog rada sa područja Sisačk, Zagrebačka 113, 44272 Lekenik</item>
    </derivirana_varijabla>
  </DomainObject.Predmet.ProtuStrankaListFormatedWithAdress>
  <DomainObject.Predmet.ProtuStrankaListFormatedWithAdressOIB>
    <izvorni_sadrzaj>
      <item>Obrtnička zadruga SUVENIR-Sisak, zadruga za izradu i prodaju svih vrsta suvenira, umjetnina i ručnog rada sa područja Sisačk, OIB 76392238606, Zagrebačka 113, 44272 Lekenik</item>
    </izvorni_sadrzaj>
    <derivirana_varijabla naziv="DomainObject.Predmet.ProtuStrankaListFormatedWithAdressOIB_1">
      <item>Obrtnička zadruga SUVENIR-Sisak, zadruga za izradu i prodaju svih vrsta suvenira, umjetnina i ručnog rada sa područja Sisačk, OIB 76392238606, Zagrebačka 113, 44272 Lekenik</item>
    </derivirana_varijabla>
  </DomainObject.Predmet.ProtuStrankaListFormatedWithAdressOIB>
  <DomainObject.Predmet.ProtuStrankaListNazivFormated>
    <izvorni_sadrzaj>
      <item>Obrtnička zadruga SUVENIR-Sisak, zadruga za izradu i prodaju svih vrsta suvenira, umjetnina i ručnog rada sa područja Sisačk</item>
    </izvorni_sadrzaj>
    <derivirana_varijabla naziv="DomainObject.Predmet.ProtuStrankaListNazivFormated_1">
      <item>Obrtnička zadruga SUVENIR-Sisak, zadruga za izradu i prodaju svih vrsta suvenira, umjetnina i ručnog rada sa područja Sisačk</item>
    </derivirana_varijabla>
  </DomainObject.Predmet.ProtuStrankaListNazivFormated>
  <DomainObject.Predmet.ProtuStrankaListNaziv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NazivFormatedOIB_1">
      <item>Obrtnička zadruga SUVENIR-Sisak, zadruga za izradu i prodaju svih vrsta suvenira, umjetnina i ručnog rada sa područja Sisačk, OIB 76392238606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SUVENIR-Sisak, zadruga za izradu i prodaju svih vrsta suvenira, umjetnina i ručnog rada sa područja Sisačk</izvorni_sadrzaj>
    <derivirana_varijabla naziv="DomainObject.Predmet.ProtustrankaIDrugi_1">Obrtnička zadruga SUVENIR-Sisak, zadruga za izradu i prodaju svih vrsta suvenira, umjetnina i ručnog rada sa područja Sisačk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IDrugiAdressOIB_1">Obrtnička zadruga SUVENIR-Sisak, zadruga za izradu i prodaju svih vrsta suvenira, umjetnina i ručnog rada sa područja Sisačk, OIB 76392238606,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SUVENIR-Sisak, zadruga za izradu i prodaju svih vrsta suvenira, umjetnina i ručnog rada sa područja Sisačk</item>
    </izvorni_sadrzaj>
    <derivirana_varijabla naziv="DomainObject.Predmet.SudioniciListNaziv_1">
      <item>FINA Regionalni centar Zagreb</item>
      <item>Obrtnička zadruga SUVENIR-Sisak, zadruga za izradu i prodaju svih vrsta suvenira, umjetnina i ručnog rada sa područja Sisačk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</izvorni_sadrzaj>
    <derivirana_varijabla naziv="DomainObject.Predmet.SudioniciListAdressOIB_1"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76392238606</item>
    </izvorni_sadrzaj>
    <derivirana_varijabla naziv="DomainObject.Predmet.SudioniciListNazivOIB_1">
      <item>, OIB 85821130368</item>
      <item>, OIB 76392238606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2078</properties:Characters>
  <properties:Lines>45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2015-12-28T12:56:00Z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2015-12-29T09:59:00Z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