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34a1" w14:paraId="e6134a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45A13">
        <w:t>9395/15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946FB">
        <w:t>22. ožujka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45A13">
        <w:t>HRVATSKI CHEERLEADING I CHEERDANCE SAVEZ,</w:t>
      </w:r>
      <w:r w:rsidR="00145A13" w:rsidRPr="008600EF">
        <w:t xml:space="preserve"> </w:t>
      </w:r>
      <w:r w:rsidR="00145A13">
        <w:t>(OIB: 77197137041) .</w:t>
      </w:r>
    </w:p>
    <w:p w:rsidRDefault="00145A13" w:rsidP="00145A13" w:rsidR="00145A13">
      <w:pPr>
        <w:pStyle w:val="Odlomakpopisa"/>
        <w:ind w:left="1428"/>
        <w:jc w:val="both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D7365">
        <w:t>1</w:t>
      </w:r>
      <w:r w:rsidR="00145A13">
        <w:t>8.433,93</w:t>
      </w:r>
      <w:r w:rsidR="0035655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946FB">
        <w:t>22. ožujka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75808"/>
    <w:rsid w:val="00083CBA"/>
    <w:rsid w:val="000A5359"/>
    <w:rsid w:val="00114EAD"/>
    <w:rsid w:val="00145A13"/>
    <w:rsid w:val="00185571"/>
    <w:rsid w:val="001D7365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5655A"/>
    <w:rsid w:val="0038246E"/>
    <w:rsid w:val="00384E53"/>
    <w:rsid w:val="003946FB"/>
    <w:rsid w:val="003D35F9"/>
    <w:rsid w:val="003D7894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3069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9C6F1F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E16172"/>
    <w:rsid w:val="00EB60BF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8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8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9395</izvorni_sadrzaj>
    <derivirana_varijabla naziv="DomainObject.Predmet.Broj_1">9395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St-9395/2015</izvorni_sadrzaj>
    <derivirana_varijabla naziv="DomainObject.Predmet.OznakaBroj_1">St-9395/2015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CHEERLEADING I CHEERDANCE SAVEZ</izvorni_sadrzaj>
    <derivirana_varijabla naziv="DomainObject.Predmet.ProtustrankaFormated_1">  HRVATSKI CHEERLEADING I CHEERDANCE SAVEZ</derivirana_varijabla>
  </DomainObject.Predmet.ProtustrankaFormated>
  <DomainObject.Predmet.ProtustrankaFormatedOIB>
    <izvorni_sadrzaj>  HRVATSKI CHEERLEADING I CHEERDANCE SAVEZ, OIB 77197137041</izvorni_sadrzaj>
    <derivirana_varijabla naziv="DomainObject.Predmet.ProtustrankaFormatedOIB_1">  HRVATSKI CHEERLEADING I CHEERDANCE SAVEZ, OIB 77197137041</derivirana_varijabla>
  </DomainObject.Predmet.ProtustrankaFormatedOIB>
  <DomainObject.Predmet.ProtustrankaFormatedWithAdress>
    <izvorni_sadrzaj> HRVATSKI CHEERLEADING I CHEERDANCE SAVEZ, Aleja Blaža Jurišića 73, 10000 Zagreb</izvorni_sadrzaj>
    <derivirana_varijabla naziv="DomainObject.Predmet.ProtustrankaFormatedWithAdress_1"> HRVATSKI CHEERLEADING I CHEERDANCE SAVEZ, Aleja Blaža Jurišića 73, 10000 Zagreb</derivirana_varijabla>
  </DomainObject.Predmet.ProtustrankaFormatedWithAdress>
  <DomainObject.Predmet.ProtustrankaFormatedWithAdressOIB>
    <izvorni_sadrzaj> HRVATSKI CHEERLEADING I CHEERDANCE SAVEZ, OIB 77197137041, Aleja Blaža Jurišića 73, 10000 Zagreb</izvorni_sadrzaj>
    <derivirana_varijabla naziv="DomainObject.Predmet.ProtustrankaFormatedWithAdressOIB_1"> HRVATSKI CHEERLEADING I CHEERDANCE SAVEZ, OIB 77197137041, Aleja Blaža Jurišića 73, 10000 Zagreb</derivirana_varijabla>
  </DomainObject.Predmet.ProtustrankaFormatedWithAdressOIB>
  <DomainObject.Predmet.ProtustrankaWithAdress>
    <izvorni_sadrzaj>HRVATSKI CHEERLEADING I CHEERDANCE SAVEZ Aleja Blaža Jurišića 73, 10000 Zagreb</izvorni_sadrzaj>
    <derivirana_varijabla naziv="DomainObject.Predmet.ProtustrankaWithAdress_1">HRVATSKI CHEERLEADING I CHEERDANCE SAVEZ Aleja Blaža Jurišića 73, 10000 Zagreb</derivirana_varijabla>
  </DomainObject.Predmet.ProtustrankaWithAdress>
  <DomainObject.Predmet.ProtustrankaWithAdressOIB>
    <izvorni_sadrzaj>HRVATSKI CHEERLEADING I CHEERDANCE SAVEZ, OIB 77197137041, Aleja Blaža Jurišića 73, 10000 Zagreb</izvorni_sadrzaj>
    <derivirana_varijabla naziv="DomainObject.Predmet.ProtustrankaWithAdressOIB_1">HRVATSKI CHEERLEADING I CHEERDANCE SAVEZ, OIB 77197137041, Aleja Blaža Jurišića 73, 10000 Zagreb</derivirana_varijabla>
  </DomainObject.Predmet.ProtustrankaWithAdressOIB>
  <DomainObject.Predmet.ProtustrankaNazivFormated>
    <izvorni_sadrzaj>HRVATSKI CHEERLEADING I CHEERDANCE SAVEZ</izvorni_sadrzaj>
    <derivirana_varijabla naziv="DomainObject.Predmet.ProtustrankaNazivFormated_1">HRVATSKI CHEERLEADING I CHEERDANCE SAVEZ</derivirana_varijabla>
  </DomainObject.Predmet.ProtustrankaNazivFormated>
  <DomainObject.Predmet.ProtustrankaNazivFormatedOIB>
    <izvorni_sadrzaj>HRVATSKI CHEERLEADING I CHEERDANCE SAVEZ, OIB 77197137041</izvorni_sadrzaj>
    <derivirana_varijabla naziv="DomainObject.Predmet.ProtustrankaNazivFormatedOIB_1">HRVATSKI CHEERLEADING I CHEERDANCE SAVEZ, OIB 77197137041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HRVATSKI CHEERLEADING I CHEERDANCE SAVEZ</item>
    </izvorni_sadrzaj>
    <derivirana_varijabla naziv="DomainObject.Predmet.ProtuStrankaListFormated_1">
      <item>HRVATSKI CHEERLEADING I CHEERDANCE SAVEZ</item>
    </derivirana_varijabla>
  </DomainObject.Predmet.ProtuStrankaListFormated>
  <DomainObject.Predmet.ProtuStrankaListFormatedOIB>
    <izvorni_sadrzaj>
      <item>HRVATSKI CHEERLEADING I CHEERDANCE SAVEZ, OIB 77197137041</item>
    </izvorni_sadrzaj>
    <derivirana_varijabla naziv="DomainObject.Predmet.ProtuStrankaListFormatedOIB_1">
      <item>HRVATSKI CHEERLEADING I CHEERDANCE SAVEZ, OIB 77197137041</item>
    </derivirana_varijabla>
  </DomainObject.Predmet.ProtuStrankaListFormatedOIB>
  <DomainObject.Predmet.ProtuStrankaListFormatedWithAdress>
    <izvorni_sadrzaj>
      <item>HRVATSKI CHEERLEADING I CHEERDANCE SAVEZ, Aleja Blaža Jurišića 73, 10000 Zagreb</item>
    </izvorni_sadrzaj>
    <derivirana_varijabla naziv="DomainObject.Predmet.ProtuStrankaListFormatedWithAdress_1">
      <item>HRVATSKI CHEERLEADING I CHEERDANCE SAVEZ, Aleja Blaža Jurišića 73, 10000 Zagreb</item>
    </derivirana_varijabla>
  </DomainObject.Predmet.ProtuStrankaListFormatedWithAdress>
  <DomainObject.Predmet.ProtuStrankaListFormatedWithAdressOIB>
    <izvorni_sadrzaj>
      <item>HRVATSKI CHEERLEADING I CHEERDANCE SAVEZ, OIB 77197137041, Aleja Blaža Jurišića 73, 10000 Zagreb</item>
    </izvorni_sadrzaj>
    <derivirana_varijabla naziv="DomainObject.Predmet.ProtuStrankaListFormatedWithAdressOIB_1">
      <item>HRVATSKI CHEERLEADING I CHEERDANCE SAVEZ, OIB 77197137041, Aleja Blaža Jurišića 73, 10000 Zagreb</item>
    </derivirana_varijabla>
  </DomainObject.Predmet.ProtuStrankaListFormatedWithAdressOIB>
  <DomainObject.Predmet.ProtuStrankaListNazivFormated>
    <izvorni_sadrzaj>
      <item>HRVATSKI CHEERLEADING I CHEERDANCE SAVEZ</item>
    </izvorni_sadrzaj>
    <derivirana_varijabla naziv="DomainObject.Predmet.ProtuStrankaListNazivFormated_1">
      <item>HRVATSKI CHEERLEADING I CHEERDANCE SAVEZ</item>
    </derivirana_varijabla>
  </DomainObject.Predmet.ProtuStrankaListNazivFormated>
  <DomainObject.Predmet.ProtuStrankaListNazivFormatedOIB>
    <izvorni_sadrzaj>
      <item>HRVATSKI CHEERLEADING I CHEERDANCE SAVEZ, OIB 77197137041</item>
    </izvorni_sadrzaj>
    <derivirana_varijabla naziv="DomainObject.Predmet.ProtuStrankaListNazivFormatedOIB_1">
      <item>HRVATSKI CHEERLEADING I CHEERDANCE SAVEZ, OIB 77197137041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HRVATSKI CHEERLEADING I CHEERDANCE SAVEZ</izvorni_sadrzaj>
    <derivirana_varijabla naziv="DomainObject.Predmet.ProtustrankaIDrugi_1">HRVATSKI CHEERLEADING I CHEERDANCE SAVEZ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HRVATSKI CHEERLEADING I CHEERDANCE SAVEZ, OIB 77197137041, Aleja Blaža Jurišića 73, 10000 Zagreb</izvorni_sadrzaj>
    <derivirana_varijabla naziv="DomainObject.Predmet.ProtustrankaIDrugiAdressOIB_1">HRVATSKI CHEERLEADING I CHEERDANCE SAVEZ, OIB 77197137041, Aleja Blaža Jurišića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HRVATSKI CHEERLEADING I CHEERDANCE SAVEZ</item>
    </izvorni_sadrzaj>
    <derivirana_varijabla naziv="DomainObject.Predmet.SudioniciListNaziv_1">
      <item>FINA Regionaln centar Zagreb</item>
      <item>HRVATSKI CHEERLEADING I CHEERDANCE SAVEZ</item>
    </derivirana_varijabla>
  </DomainObject.Predmet.SudioniciListNaziv>
  <DomainObject.Predmet.SudioniciListAdressOIB>
    <izvorni_sadrzaj>
      <item>FINA Regionaln centar Zagreb, OIB 85821130368, Trg svibanjskih žrtava 1995. 1,10000 Zagreb</item>
      <item>HRVATSKI CHEERLEADING I CHEERDANCE SAVEZ, OIB 77197137041, Aleja Blaža Jurišića 73,10000 Zagreb</item>
    </izvorni_sadrzaj>
    <derivirana_varijabla naziv="DomainObject.Predmet.SudioniciListAdressOIB_1">
      <item>FINA Regionaln centar Zagreb, OIB 85821130368, Trg svibanjskih žrtava 1995. 1,10000 Zagreb</item>
      <item>HRVATSKI CHEERLEADING I CHEERDANCE SAVEZ, OIB 77197137041, Aleja Blaža Jurišića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77197137041</item>
    </izvorni_sadrzaj>
    <derivirana_varijabla naziv="DomainObject.Predmet.SudioniciListNazivOIB_1">
      <item>, OIB 85821130368</item>
      <item>, OIB 77197137041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2016-03-22T12:31:00Z</dcterms:created>
  <dc:creator>ilukac</dc:creator>
  <cp:lastModifiedBy>Ivanka Lukač</cp:lastModifiedBy>
  <cp:lastPrinted>2016-03-22T12:32:00Z</cp:lastPrinted>
  <dcterms:modified xmlns:xsi="http://www.w3.org/2001/XMLSchema-instance" xsi:type="dcterms:W3CDTF">2016-03-22T12:37:00Z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