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65F9B" w:rsidR="003D4D13" w:rsidP="003D4D13" w:rsidRDefault="003D4D13" w14:paraId="9209a0e" w14:textId="9209a0e">
      <w:pPr>
        <w15:collapsed w:val="false"/>
        <w:rPr>
          <w:bCs/>
          <w:iCs/>
        </w:rPr>
      </w:pPr>
      <w:bookmarkStart w:name="_GoBack" w:id="0"/>
      <w:bookmarkEnd w:id="0"/>
    </w:p>
    <w:p w:rsidRPr="00865F9B" w:rsidR="003D4D13" w:rsidP="003D4D13" w:rsidRDefault="003D4D13">
      <w:pPr>
        <w:rPr>
          <w:b/>
        </w:rPr>
      </w:pPr>
      <w:r w:rsidRPr="00865F9B">
        <w:rPr>
          <w:b/>
        </w:rPr>
        <w:t>VOĆE ROYAL d.o.o. u stečaju</w:t>
      </w:r>
    </w:p>
    <w:p w:rsidRPr="00865F9B" w:rsidR="003D4D13" w:rsidP="003D4D13" w:rsidRDefault="003D4D13">
      <w:pPr>
        <w:rPr>
          <w:b/>
        </w:rPr>
      </w:pPr>
      <w:proofErr w:type="spellStart"/>
      <w:r w:rsidRPr="00865F9B">
        <w:rPr>
          <w:b/>
        </w:rPr>
        <w:t>Bulatova</w:t>
      </w:r>
      <w:proofErr w:type="spellEnd"/>
      <w:r w:rsidRPr="00865F9B">
        <w:rPr>
          <w:b/>
        </w:rPr>
        <w:t xml:space="preserve"> </w:t>
      </w:r>
      <w:proofErr w:type="spellStart"/>
      <w:r w:rsidRPr="00865F9B">
        <w:rPr>
          <w:b/>
        </w:rPr>
        <w:t>20</w:t>
      </w:r>
      <w:proofErr w:type="spellEnd"/>
    </w:p>
    <w:p w:rsidR="003D4D13" w:rsidP="003D4D13" w:rsidRDefault="003D4D13">
      <w:pPr>
        <w:rPr>
          <w:b/>
        </w:rPr>
      </w:pPr>
      <w:r w:rsidRPr="00865F9B">
        <w:rPr>
          <w:b/>
        </w:rPr>
        <w:t>Zagreb</w:t>
      </w:r>
    </w:p>
    <w:p w:rsidRPr="00865F9B" w:rsidR="003D4D13" w:rsidP="003D4D13" w:rsidRDefault="003D4D13">
      <w:pPr>
        <w:rPr>
          <w:b/>
        </w:rPr>
      </w:pPr>
      <w:r>
        <w:rPr>
          <w:b/>
        </w:rPr>
        <w:t xml:space="preserve">OIB: </w:t>
      </w:r>
      <w:r w:rsidRPr="00004D16">
        <w:rPr>
          <w:b/>
        </w:rPr>
        <w:t>27354046277</w:t>
      </w:r>
    </w:p>
    <w:p w:rsidRPr="00865F9B" w:rsidR="003D4D13" w:rsidP="003D4D13" w:rsidRDefault="003D4D13">
      <w:pPr>
        <w:rPr>
          <w:b/>
        </w:rPr>
      </w:pPr>
      <w:r w:rsidRPr="00865F9B">
        <w:rPr>
          <w:b/>
        </w:rPr>
        <w:t xml:space="preserve"> </w:t>
      </w:r>
      <w:r w:rsidR="009B3628">
        <w:rPr>
          <w:b/>
        </w:rPr>
        <w:t xml:space="preserve">U Zagrebu </w:t>
      </w:r>
      <w:r w:rsidR="000455B1">
        <w:rPr>
          <w:b/>
        </w:rPr>
        <w:t>02.12.</w:t>
      </w:r>
      <w:r w:rsidR="009B3628">
        <w:rPr>
          <w:b/>
        </w:rPr>
        <w:t>2019.</w:t>
      </w:r>
    </w:p>
    <w:p w:rsidRPr="00865F9B" w:rsidR="003D4D13" w:rsidP="003D4D13" w:rsidRDefault="003D4D13">
      <w:pPr>
        <w:ind w:left="4956" w:firstLine="708"/>
        <w:rPr>
          <w:b/>
        </w:rPr>
      </w:pPr>
    </w:p>
    <w:p w:rsidRPr="00865F9B" w:rsidR="003D4D13" w:rsidP="003D4D13" w:rsidRDefault="003D4D13">
      <w:pPr>
        <w:ind w:left="5664" w:right="-567"/>
        <w:rPr>
          <w:b/>
        </w:rPr>
      </w:pPr>
      <w:r w:rsidRPr="00865F9B">
        <w:rPr>
          <w:b/>
        </w:rPr>
        <w:t xml:space="preserve">TRGOVAČKI SUD U ZAGREBU   Zagreb, </w:t>
      </w:r>
      <w:proofErr w:type="spellStart"/>
      <w:r w:rsidRPr="00865F9B">
        <w:rPr>
          <w:b/>
        </w:rPr>
        <w:t>Amruševa</w:t>
      </w:r>
      <w:proofErr w:type="spellEnd"/>
      <w:r w:rsidRPr="00865F9B">
        <w:rPr>
          <w:b/>
        </w:rPr>
        <w:t xml:space="preserve"> 2/II </w:t>
      </w:r>
    </w:p>
    <w:p w:rsidRPr="00865F9B" w:rsidR="003D4D13" w:rsidP="003D4D13" w:rsidRDefault="003D4D13">
      <w:pPr>
        <w:ind w:left="5664" w:right="-567"/>
        <w:rPr>
          <w:b/>
        </w:rPr>
      </w:pPr>
      <w:r w:rsidRPr="00865F9B">
        <w:rPr>
          <w:b/>
        </w:rPr>
        <w:t>72 St-465/2014</w:t>
      </w:r>
    </w:p>
    <w:p w:rsidRPr="0090157A" w:rsidR="007B440C" w:rsidP="007B440C" w:rsidRDefault="007B440C">
      <w:pPr>
        <w:suppressAutoHyphens/>
        <w:jc w:val="both"/>
        <w:rPr>
          <w:rFonts w:ascii="Calibri" w:hAnsi="Calibri" w:eastAsia="Arial Unicode MS" w:cs="Calibri"/>
          <w:b/>
          <w:kern w:val="1"/>
          <w:sz w:val="20"/>
          <w:szCs w:val="20"/>
          <w:lang w:eastAsia="ar-SA"/>
        </w:rPr>
      </w:pPr>
      <w:r w:rsidRPr="0090157A">
        <w:rPr>
          <w:rFonts w:ascii="Calibri" w:hAnsi="Calibri" w:eastAsia="Arial Unicode MS" w:cs="Calibri"/>
          <w:b/>
          <w:kern w:val="1"/>
          <w:sz w:val="20"/>
          <w:szCs w:val="20"/>
          <w:lang w:eastAsia="ar-SA"/>
        </w:rPr>
        <w:tab/>
      </w:r>
      <w:r w:rsidRPr="0090157A">
        <w:rPr>
          <w:rFonts w:ascii="Calibri" w:hAnsi="Calibri" w:eastAsia="Arial Unicode MS" w:cs="Calibri"/>
          <w:b/>
          <w:kern w:val="1"/>
          <w:sz w:val="20"/>
          <w:szCs w:val="20"/>
          <w:lang w:eastAsia="ar-SA"/>
        </w:rPr>
        <w:tab/>
      </w:r>
      <w:r w:rsidRPr="0090157A">
        <w:rPr>
          <w:rFonts w:ascii="Calibri" w:hAnsi="Calibri" w:eastAsia="Arial Unicode MS" w:cs="Calibri"/>
          <w:b/>
          <w:kern w:val="1"/>
          <w:sz w:val="20"/>
          <w:szCs w:val="20"/>
          <w:lang w:eastAsia="ar-SA"/>
        </w:rPr>
        <w:tab/>
      </w:r>
      <w:r>
        <w:rPr>
          <w:rFonts w:ascii="Calibri" w:hAnsi="Calibri" w:eastAsia="Arial Unicode MS" w:cs="Calibri"/>
          <w:b/>
          <w:kern w:val="1"/>
          <w:sz w:val="20"/>
          <w:szCs w:val="20"/>
          <w:lang w:eastAsia="ar-SA"/>
        </w:rPr>
        <w:tab/>
      </w:r>
    </w:p>
    <w:p w:rsidR="00525973" w:rsidP="007B440C" w:rsidRDefault="00525973">
      <w:pPr>
        <w:jc w:val="both"/>
        <w:rPr>
          <w:rFonts w:ascii="Calibri" w:hAnsi="Calibri" w:eastAsia="Arial Unicode MS" w:cs="Calibri"/>
          <w:b/>
          <w:kern w:val="1"/>
          <w:sz w:val="20"/>
          <w:szCs w:val="20"/>
          <w:lang w:eastAsia="ar-SA"/>
        </w:rPr>
      </w:pPr>
    </w:p>
    <w:p w:rsidRPr="00095D4C" w:rsidR="00525973" w:rsidP="00525973" w:rsidRDefault="00525973">
      <w:pPr>
        <w:jc w:val="righ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stečajni sudac Nikola Ribarić</w:t>
      </w:r>
    </w:p>
    <w:p w:rsidR="00525973" w:rsidP="007B440C" w:rsidRDefault="00525973">
      <w:pPr>
        <w:jc w:val="both"/>
        <w:rPr>
          <w:rFonts w:ascii="Calibri" w:hAnsi="Calibri" w:eastAsia="Arial Unicode MS" w:cs="Calibri"/>
          <w:b/>
          <w:kern w:val="1"/>
          <w:sz w:val="20"/>
          <w:szCs w:val="20"/>
          <w:lang w:eastAsia="ar-SA"/>
        </w:rPr>
      </w:pPr>
    </w:p>
    <w:p w:rsidR="00525973" w:rsidP="007B440C" w:rsidRDefault="00525973">
      <w:pPr>
        <w:jc w:val="both"/>
        <w:rPr>
          <w:rFonts w:ascii="Calibri" w:hAnsi="Calibri" w:eastAsia="Arial Unicode MS" w:cs="Calibri"/>
          <w:b/>
          <w:kern w:val="1"/>
          <w:sz w:val="20"/>
          <w:szCs w:val="20"/>
          <w:lang w:eastAsia="ar-SA"/>
        </w:rPr>
      </w:pPr>
    </w:p>
    <w:p w:rsidR="00525973" w:rsidP="007B440C" w:rsidRDefault="00525973">
      <w:pPr>
        <w:jc w:val="both"/>
        <w:rPr>
          <w:rFonts w:ascii="Calibri" w:hAnsi="Calibri" w:eastAsia="Arial Unicode MS" w:cs="Calibri"/>
          <w:b/>
          <w:kern w:val="1"/>
          <w:sz w:val="20"/>
          <w:szCs w:val="20"/>
          <w:lang w:eastAsia="ar-SA"/>
        </w:rPr>
      </w:pPr>
    </w:p>
    <w:p w:rsidR="004C55D0" w:rsidP="007B440C" w:rsidRDefault="007B440C">
      <w:pPr>
        <w:jc w:val="both"/>
        <w:rPr>
          <w:rFonts w:ascii="Calibri" w:hAnsi="Calibri" w:eastAsia="Arial Unicode MS" w:cs="Calibri"/>
          <w:b/>
          <w:kern w:val="1"/>
          <w:sz w:val="20"/>
          <w:szCs w:val="20"/>
          <w:lang w:eastAsia="ar-SA"/>
        </w:rPr>
      </w:pPr>
      <w:r>
        <w:rPr>
          <w:rFonts w:ascii="Calibri" w:hAnsi="Calibri" w:eastAsia="Arial Unicode MS" w:cs="Calibri"/>
          <w:b/>
          <w:kern w:val="1"/>
          <w:sz w:val="20"/>
          <w:szCs w:val="20"/>
          <w:lang w:eastAsia="ar-SA"/>
        </w:rPr>
        <w:t>Stečajna upraviteljica</w:t>
      </w:r>
      <w:r w:rsidRPr="0090157A">
        <w:rPr>
          <w:rFonts w:ascii="Calibri" w:hAnsi="Calibri" w:eastAsia="Arial Unicode MS" w:cs="Calibri"/>
          <w:b/>
          <w:kern w:val="1"/>
          <w:sz w:val="20"/>
          <w:szCs w:val="20"/>
          <w:lang w:eastAsia="ar-SA"/>
        </w:rPr>
        <w:t xml:space="preserve">: </w:t>
      </w:r>
      <w:r w:rsidR="003D4D13">
        <w:rPr>
          <w:rFonts w:ascii="Calibri" w:hAnsi="Calibri" w:eastAsia="Arial Unicode MS" w:cs="Calibri"/>
          <w:b/>
          <w:kern w:val="1"/>
          <w:sz w:val="20"/>
          <w:szCs w:val="20"/>
          <w:lang w:eastAsia="ar-SA"/>
        </w:rPr>
        <w:t>Branka Malbašić</w:t>
      </w:r>
      <w:r w:rsidRPr="0090157A">
        <w:rPr>
          <w:rFonts w:ascii="Calibri" w:hAnsi="Calibri" w:eastAsia="Arial Unicode MS" w:cs="Calibri"/>
          <w:b/>
          <w:kern w:val="1"/>
          <w:sz w:val="20"/>
          <w:szCs w:val="20"/>
          <w:lang w:eastAsia="ar-SA"/>
        </w:rPr>
        <w:tab/>
      </w:r>
      <w:r>
        <w:rPr>
          <w:rFonts w:ascii="Calibri" w:hAnsi="Calibri" w:eastAsia="Arial Unicode MS" w:cs="Calibri"/>
          <w:b/>
          <w:kern w:val="1"/>
          <w:sz w:val="20"/>
          <w:szCs w:val="20"/>
          <w:lang w:eastAsia="ar-SA"/>
        </w:rPr>
        <w:tab/>
      </w:r>
      <w:r>
        <w:rPr>
          <w:rFonts w:ascii="Calibri" w:hAnsi="Calibri" w:eastAsia="Arial Unicode MS" w:cs="Calibri"/>
          <w:b/>
          <w:kern w:val="1"/>
          <w:sz w:val="20"/>
          <w:szCs w:val="20"/>
          <w:lang w:eastAsia="ar-SA"/>
        </w:rPr>
        <w:tab/>
      </w:r>
      <w:r>
        <w:rPr>
          <w:rFonts w:ascii="Calibri" w:hAnsi="Calibri" w:eastAsia="Arial Unicode MS" w:cs="Calibri"/>
          <w:b/>
          <w:kern w:val="1"/>
          <w:sz w:val="20"/>
          <w:szCs w:val="20"/>
          <w:lang w:eastAsia="ar-SA"/>
        </w:rPr>
        <w:tab/>
      </w:r>
      <w:r>
        <w:rPr>
          <w:rFonts w:ascii="Calibri" w:hAnsi="Calibri" w:eastAsia="Arial Unicode MS" w:cs="Calibri"/>
          <w:b/>
          <w:kern w:val="1"/>
          <w:sz w:val="20"/>
          <w:szCs w:val="20"/>
          <w:lang w:eastAsia="ar-SA"/>
        </w:rPr>
        <w:tab/>
      </w:r>
      <w:r>
        <w:rPr>
          <w:rFonts w:ascii="Calibri" w:hAnsi="Calibri" w:eastAsia="Arial Unicode MS" w:cs="Calibri"/>
          <w:b/>
          <w:kern w:val="1"/>
          <w:sz w:val="20"/>
          <w:szCs w:val="20"/>
          <w:lang w:eastAsia="ar-SA"/>
        </w:rPr>
        <w:tab/>
      </w:r>
      <w:r>
        <w:rPr>
          <w:rFonts w:ascii="Calibri" w:hAnsi="Calibri" w:eastAsia="Arial Unicode MS" w:cs="Calibri"/>
          <w:b/>
          <w:kern w:val="1"/>
          <w:sz w:val="20"/>
          <w:szCs w:val="20"/>
          <w:lang w:eastAsia="ar-SA"/>
        </w:rPr>
        <w:tab/>
      </w:r>
      <w:r>
        <w:rPr>
          <w:rFonts w:ascii="Calibri" w:hAnsi="Calibri" w:eastAsia="Arial Unicode MS" w:cs="Calibri"/>
          <w:b/>
          <w:kern w:val="1"/>
          <w:sz w:val="20"/>
          <w:szCs w:val="20"/>
          <w:lang w:eastAsia="ar-SA"/>
        </w:rPr>
        <w:tab/>
      </w:r>
      <w:r>
        <w:rPr>
          <w:rFonts w:ascii="Calibri" w:hAnsi="Calibri" w:eastAsia="Arial Unicode MS" w:cs="Calibri"/>
          <w:b/>
          <w:kern w:val="1"/>
          <w:sz w:val="20"/>
          <w:szCs w:val="20"/>
          <w:lang w:eastAsia="ar-SA"/>
        </w:rPr>
        <w:tab/>
      </w:r>
    </w:p>
    <w:p w:rsidR="007B440C" w:rsidP="007B440C" w:rsidRDefault="007B440C">
      <w:pPr>
        <w:jc w:val="both"/>
        <w:rPr>
          <w:rFonts w:ascii="Calibri" w:hAnsi="Calibri"/>
          <w:b/>
          <w:sz w:val="20"/>
          <w:szCs w:val="20"/>
        </w:rPr>
      </w:pPr>
    </w:p>
    <w:p w:rsidRPr="00EC1DF2" w:rsidR="00EC1DF2" w:rsidP="007B440C" w:rsidRDefault="00EC1DF2">
      <w:pPr>
        <w:jc w:val="both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 w:rsidRPr="00EC1DF2">
        <w:rPr>
          <w:rFonts w:ascii="Calibri" w:hAnsi="Calibri"/>
          <w:b/>
          <w:sz w:val="28"/>
          <w:szCs w:val="28"/>
        </w:rPr>
        <w:tab/>
        <w:t>P O D N E S A K</w:t>
      </w:r>
    </w:p>
    <w:p w:rsidRPr="00EC1DF2" w:rsidR="00A66983" w:rsidP="00A66983" w:rsidRDefault="00A66983">
      <w:pPr>
        <w:rPr>
          <w:sz w:val="28"/>
          <w:szCs w:val="28"/>
        </w:rPr>
      </w:pPr>
    </w:p>
    <w:p w:rsidRPr="00865F9B" w:rsidR="00A66983" w:rsidP="00A66983" w:rsidRDefault="00A66983">
      <w:pPr>
        <w:rPr>
          <w:b/>
        </w:rPr>
      </w:pPr>
      <w:r w:rsidRPr="00A731AA">
        <w:t xml:space="preserve">U stečajnom postupku nad stečajnim dužnikom </w:t>
      </w:r>
      <w:r w:rsidRPr="00865F9B">
        <w:rPr>
          <w:b/>
        </w:rPr>
        <w:t>VOĆE ROYAL d.o.o. u stečaju</w:t>
      </w:r>
    </w:p>
    <w:p w:rsidR="00EC1DF2" w:rsidP="00A66983" w:rsidRDefault="00A66983">
      <w:pPr>
        <w:rPr>
          <w:b/>
        </w:rPr>
      </w:pPr>
      <w:proofErr w:type="spellStart"/>
      <w:r w:rsidRPr="00865F9B">
        <w:rPr>
          <w:b/>
        </w:rPr>
        <w:t>Bulatova</w:t>
      </w:r>
      <w:proofErr w:type="spellEnd"/>
      <w:r w:rsidRPr="00865F9B">
        <w:rPr>
          <w:b/>
        </w:rPr>
        <w:t xml:space="preserve"> </w:t>
      </w:r>
      <w:proofErr w:type="spellStart"/>
      <w:r w:rsidRPr="00865F9B">
        <w:rPr>
          <w:b/>
        </w:rPr>
        <w:t>20</w:t>
      </w:r>
      <w:proofErr w:type="spellEnd"/>
      <w:r>
        <w:rPr>
          <w:b/>
        </w:rPr>
        <w:t xml:space="preserve">, </w:t>
      </w:r>
      <w:r w:rsidRPr="00865F9B">
        <w:rPr>
          <w:b/>
        </w:rPr>
        <w:t>Zagreb</w:t>
      </w:r>
      <w:r>
        <w:rPr>
          <w:b/>
        </w:rPr>
        <w:t xml:space="preserve">, </w:t>
      </w:r>
      <w:proofErr w:type="spellStart"/>
      <w:r>
        <w:rPr>
          <w:b/>
        </w:rPr>
        <w:t>OIB</w:t>
      </w:r>
      <w:proofErr w:type="spellEnd"/>
      <w:r>
        <w:rPr>
          <w:b/>
        </w:rPr>
        <w:t xml:space="preserve">: </w:t>
      </w:r>
      <w:r w:rsidRPr="00004D16">
        <w:rPr>
          <w:b/>
        </w:rPr>
        <w:t>27354046277</w:t>
      </w:r>
      <w:r w:rsidR="00EC1DF2">
        <w:rPr>
          <w:b/>
        </w:rPr>
        <w:t xml:space="preserve"> rješenjem Trgovačkog suda u Zagrebu od 15.studenog 2019. godine, dana je suglasnost stečajnom upravitelju za  osnivanje  pologa</w:t>
      </w:r>
    </w:p>
    <w:p w:rsidRPr="00A731AA" w:rsidR="00A66983" w:rsidP="00A66983" w:rsidRDefault="00A66983">
      <w:r w:rsidRPr="00A731AA">
        <w:t xml:space="preserve"> kod  Trgovačkog suda u Zagrebu na račun otvoren pri Hrvatskoj poštanskoj banci d.d. Zagreb broj HR922390001100000460, poziv na broj </w:t>
      </w:r>
      <w:r>
        <w:t>465-2014</w:t>
      </w:r>
      <w:r w:rsidRPr="00A731AA">
        <w:t xml:space="preserve"> u iznosu od ukupno </w:t>
      </w:r>
      <w:r>
        <w:t>84.506,25 kuna</w:t>
      </w:r>
      <w:r w:rsidRPr="00A731AA">
        <w:t>, sa slijedećom specifikacijom:</w:t>
      </w:r>
    </w:p>
    <w:p w:rsidR="00A66983" w:rsidP="00017B23" w:rsidRDefault="00A66983">
      <w:pPr>
        <w:jc w:val="both"/>
        <w:rPr>
          <w:rFonts w:ascii="Calibri" w:hAnsi="Calibri"/>
          <w:sz w:val="20"/>
          <w:szCs w:val="20"/>
        </w:rPr>
      </w:pPr>
    </w:p>
    <w:p w:rsidRPr="00A731AA" w:rsidR="00A66983" w:rsidP="00A66983" w:rsidRDefault="00A66983">
      <w:pPr>
        <w:jc w:val="both"/>
      </w:pPr>
      <w:r w:rsidRPr="00A731AA">
        <w:t xml:space="preserve">Za vjerovnike stečajne mase iznos od </w:t>
      </w:r>
      <w:r>
        <w:t xml:space="preserve"> 84.506,25 kuna</w:t>
      </w:r>
    </w:p>
    <w:p w:rsidRPr="00A731AA" w:rsidR="00A66983" w:rsidP="00A66983" w:rsidRDefault="00A66983">
      <w:pPr>
        <w:pStyle w:val="Odlomakpopisa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Pr="00A731AA" w:rsidR="00A66983" w:rsidP="00A66983" w:rsidRDefault="00A66983">
      <w:pPr>
        <w:pStyle w:val="Odlomakpopisa"/>
        <w:numPr>
          <w:ilvl w:val="0"/>
          <w:numId w:val="35"/>
        </w:numPr>
        <w:suppressAutoHyphens w:val="false"/>
        <w:spacing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84.250</w:t>
      </w:r>
      <w:r w:rsidRPr="00A731AA">
        <w:rPr>
          <w:rFonts w:ascii="Times New Roman" w:hAnsi="Times New Roman" w:cs="Times New Roman"/>
          <w:sz w:val="24"/>
          <w:szCs w:val="24"/>
        </w:rPr>
        <w:t xml:space="preserve"> kn za troškove postupka u predmetu  P-</w:t>
      </w:r>
      <w:r>
        <w:rPr>
          <w:rFonts w:ascii="Times New Roman" w:hAnsi="Times New Roman" w:cs="Times New Roman"/>
          <w:sz w:val="24"/>
          <w:szCs w:val="24"/>
        </w:rPr>
        <w:t>74</w:t>
      </w:r>
      <w:r w:rsidRPr="00A731AA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2018</w:t>
      </w:r>
      <w:r w:rsidRPr="00A731AA">
        <w:rPr>
          <w:rFonts w:ascii="Times New Roman" w:hAnsi="Times New Roman" w:cs="Times New Roman"/>
          <w:sz w:val="24"/>
          <w:szCs w:val="24"/>
        </w:rPr>
        <w:t xml:space="preserve"> Trgovački sud u Zagrebu</w:t>
      </w:r>
    </w:p>
    <w:p w:rsidRPr="00A731AA" w:rsidR="00A66983" w:rsidP="00A66983" w:rsidRDefault="00A66983">
      <w:pPr>
        <w:pStyle w:val="Odlomakpopisa"/>
        <w:rPr>
          <w:rFonts w:ascii="Times New Roman" w:hAnsi="Times New Roman" w:cs="Times New Roman"/>
          <w:sz w:val="24"/>
          <w:szCs w:val="24"/>
        </w:rPr>
      </w:pPr>
      <w:r w:rsidRPr="00A731AA">
        <w:rPr>
          <w:rFonts w:ascii="Times New Roman" w:hAnsi="Times New Roman" w:cs="Times New Roman"/>
          <w:sz w:val="24"/>
          <w:szCs w:val="24"/>
        </w:rPr>
        <w:t>do pravomoćnog okončanja tog parničnog postupka</w:t>
      </w:r>
      <w:r w:rsidR="00723ED2">
        <w:rPr>
          <w:rFonts w:ascii="Times New Roman" w:hAnsi="Times New Roman" w:cs="Times New Roman"/>
          <w:sz w:val="24"/>
          <w:szCs w:val="24"/>
        </w:rPr>
        <w:t>.</w:t>
      </w:r>
    </w:p>
    <w:p w:rsidRPr="00A731AA" w:rsidR="00A66983" w:rsidP="00A66983" w:rsidRDefault="00A66983">
      <w:pPr>
        <w:pStyle w:val="Odlomakpopisa"/>
        <w:numPr>
          <w:ilvl w:val="0"/>
          <w:numId w:val="35"/>
        </w:numPr>
        <w:suppressAutoHyphens w:val="false"/>
        <w:spacing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256,25 </w:t>
      </w:r>
      <w:r w:rsidRPr="00A731AA">
        <w:rPr>
          <w:rFonts w:ascii="Times New Roman" w:hAnsi="Times New Roman" w:cs="Times New Roman"/>
          <w:sz w:val="24"/>
          <w:szCs w:val="24"/>
        </w:rPr>
        <w:t xml:space="preserve"> kn za troškove postupka u predmetu  P</w:t>
      </w:r>
      <w:r>
        <w:rPr>
          <w:rFonts w:ascii="Times New Roman" w:hAnsi="Times New Roman" w:cs="Times New Roman"/>
          <w:sz w:val="24"/>
          <w:szCs w:val="24"/>
        </w:rPr>
        <w:t>ž</w:t>
      </w:r>
      <w:r w:rsidRPr="00A731A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3145/2017 VTS </w:t>
      </w:r>
      <w:r w:rsidRPr="00A731AA">
        <w:rPr>
          <w:rFonts w:ascii="Times New Roman" w:hAnsi="Times New Roman" w:cs="Times New Roman"/>
          <w:sz w:val="24"/>
          <w:szCs w:val="24"/>
        </w:rPr>
        <w:t xml:space="preserve"> u Zagrebu</w:t>
      </w:r>
    </w:p>
    <w:p w:rsidRPr="00A731AA" w:rsidR="00A66983" w:rsidP="00A66983" w:rsidRDefault="00A66983">
      <w:pPr>
        <w:pStyle w:val="Odlomakpopisa"/>
        <w:rPr>
          <w:rFonts w:ascii="Times New Roman" w:hAnsi="Times New Roman" w:cs="Times New Roman"/>
          <w:sz w:val="24"/>
          <w:szCs w:val="24"/>
        </w:rPr>
      </w:pPr>
      <w:r w:rsidRPr="00A731AA">
        <w:rPr>
          <w:rFonts w:ascii="Times New Roman" w:hAnsi="Times New Roman" w:cs="Times New Roman"/>
          <w:sz w:val="24"/>
          <w:szCs w:val="24"/>
        </w:rPr>
        <w:t>do pravomoćnog okončanja tog parničnog postupka</w:t>
      </w:r>
      <w:r w:rsidR="00723ED2">
        <w:rPr>
          <w:rFonts w:ascii="Times New Roman" w:hAnsi="Times New Roman" w:cs="Times New Roman"/>
          <w:sz w:val="24"/>
          <w:szCs w:val="24"/>
        </w:rPr>
        <w:t>.</w:t>
      </w:r>
    </w:p>
    <w:p w:rsidRPr="00B35B4E" w:rsidR="006C376F" w:rsidP="006C376F" w:rsidRDefault="006C376F"/>
    <w:p w:rsidR="00EC1DF2" w:rsidP="006C376F" w:rsidRDefault="006C376F">
      <w:r w:rsidRPr="00B35B4E">
        <w:tab/>
      </w:r>
      <w:r w:rsidR="00EC1DF2">
        <w:t>U privitku dostavljam nalog za plaćanje sudske pristojbe u iznosu od 5.000,00 kuna u predmetu broj P-74/2018.</w:t>
      </w:r>
    </w:p>
    <w:p w:rsidR="00EC1DF2" w:rsidP="006C376F" w:rsidRDefault="00EC1DF2"/>
    <w:p w:rsidR="00EC1DF2" w:rsidP="006C376F" w:rsidRDefault="00EC1DF2">
      <w:r>
        <w:tab/>
        <w:t>predlažem</w:t>
      </w:r>
    </w:p>
    <w:p w:rsidR="000455B1" w:rsidP="006C376F" w:rsidRDefault="000455B1"/>
    <w:p w:rsidR="00EC1DF2" w:rsidP="006C376F" w:rsidRDefault="00EC1DF2">
      <w:r>
        <w:t>iz pologa u predmetu P-74/2018 uplatiti pristojbu u iznosu od 5.000,00 kn u državni proračun</w:t>
      </w:r>
    </w:p>
    <w:p w:rsidR="00EC1DF2" w:rsidP="006C376F" w:rsidRDefault="00EC1DF2">
      <w:r>
        <w:t>IBAN primatelja: HR 1210010051863000160</w:t>
      </w:r>
    </w:p>
    <w:p w:rsidR="00EC1DF2" w:rsidP="006C376F" w:rsidRDefault="00EC1DF2">
      <w:r>
        <w:t>Poziv na broj primatelja: HR635045-20735-10042090393</w:t>
      </w:r>
    </w:p>
    <w:p w:rsidR="00723ED2" w:rsidP="006C376F" w:rsidRDefault="00EC1DF2">
      <w:r>
        <w:t xml:space="preserve">Opis plaćanja : Pristojba P-74/2018 TS ZG </w:t>
      </w:r>
      <w:r w:rsidRPr="00B35B4E" w:rsidR="006C376F">
        <w:tab/>
      </w:r>
      <w:r w:rsidRPr="00B35B4E" w:rsidR="006C376F">
        <w:tab/>
      </w:r>
      <w:r w:rsidRPr="00B35B4E" w:rsidR="006C376F">
        <w:tab/>
      </w:r>
      <w:r w:rsidRPr="00B35B4E" w:rsidR="006C376F">
        <w:tab/>
      </w:r>
      <w:r w:rsidRPr="00B35B4E" w:rsidR="006C376F">
        <w:tab/>
      </w:r>
      <w:r w:rsidRPr="00B35B4E" w:rsidR="006C376F">
        <w:tab/>
      </w:r>
      <w:r w:rsidRPr="00B35B4E" w:rsidR="006C376F">
        <w:tab/>
      </w:r>
      <w:r w:rsidRPr="00B35B4E" w:rsidR="006C376F">
        <w:tab/>
      </w:r>
    </w:p>
    <w:p w:rsidR="00723ED2" w:rsidP="006C376F" w:rsidRDefault="00723ED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Pr="00B35B4E" w:rsidR="006C376F" w:rsidP="006C376F" w:rsidRDefault="00313450">
      <w:r>
        <w:tab/>
      </w:r>
      <w:r>
        <w:tab/>
      </w:r>
      <w:r>
        <w:tab/>
      </w:r>
      <w:r w:rsidR="000455B1">
        <w:tab/>
      </w:r>
      <w:r w:rsidR="000455B1">
        <w:tab/>
      </w:r>
      <w:r w:rsidR="000455B1">
        <w:tab/>
      </w:r>
      <w:r w:rsidR="00723ED2">
        <w:tab/>
      </w:r>
      <w:r w:rsidR="00723ED2">
        <w:tab/>
      </w:r>
      <w:r w:rsidR="00723ED2">
        <w:tab/>
      </w:r>
      <w:r w:rsidR="00723ED2">
        <w:tab/>
      </w:r>
      <w:r w:rsidRPr="00B35B4E" w:rsidR="006C376F">
        <w:t>Stečajni upravitelj</w:t>
      </w:r>
    </w:p>
    <w:p w:rsidRPr="00B35B4E" w:rsidR="006C376F" w:rsidP="006C376F" w:rsidRDefault="006C376F"/>
    <w:p w:rsidRPr="00B35B4E" w:rsidR="006C376F" w:rsidP="006C376F" w:rsidRDefault="006C376F">
      <w:r w:rsidRPr="00B35B4E">
        <w:tab/>
      </w:r>
      <w:r w:rsidRPr="00B35B4E">
        <w:tab/>
      </w:r>
      <w:r w:rsidRPr="00B35B4E">
        <w:tab/>
      </w:r>
      <w:r w:rsidRPr="00B35B4E">
        <w:tab/>
      </w:r>
      <w:r w:rsidRPr="00B35B4E">
        <w:tab/>
      </w:r>
      <w:r w:rsidRPr="00B35B4E">
        <w:tab/>
      </w:r>
      <w:r w:rsidRPr="00B35B4E">
        <w:tab/>
      </w:r>
      <w:r w:rsidRPr="00B35B4E">
        <w:tab/>
      </w:r>
      <w:r w:rsidRPr="00B35B4E">
        <w:tab/>
      </w:r>
      <w:r w:rsidR="000455B1">
        <w:tab/>
      </w:r>
      <w:r w:rsidRPr="00B35B4E">
        <w:t xml:space="preserve"> Branka Malbašić</w:t>
      </w:r>
    </w:p>
    <w:p w:rsidRPr="00FF2E82" w:rsidR="00FF2E82" w:rsidP="00FF2E82" w:rsidRDefault="00FF2E82">
      <w:pPr>
        <w:suppressAutoHyphens/>
        <w:rPr>
          <w:rFonts w:ascii="Calibri" w:hAnsi="Calibri" w:eastAsia="Arial Unicode MS" w:cs="font303"/>
          <w:kern w:val="1"/>
          <w:sz w:val="22"/>
          <w:szCs w:val="22"/>
          <w:lang w:eastAsia="ar-SA"/>
        </w:rPr>
      </w:pPr>
    </w:p>
    <w:p w:rsidRPr="00F0295A" w:rsidR="0040039A" w:rsidP="00190A74" w:rsidRDefault="0040039A">
      <w:pPr>
        <w:suppressAutoHyphens/>
        <w:jc w:val="both"/>
        <w:rPr>
          <w:rFonts w:ascii="Calibri" w:hAnsi="Calibri" w:cs="Lucida Grande"/>
          <w:color w:val="000000"/>
          <w:sz w:val="20"/>
          <w:szCs w:val="20"/>
        </w:rPr>
      </w:pPr>
    </w:p>
    <w:sectPr w:rsidRPr="00F0295A" w:rsidR="0040039A" w:rsidSect="001836D3">
      <w:footerReference w:type="default" r:id="rId10"/>
      <w:pgSz w:w="12240" w:h="15840"/>
      <w:pgMar w:top="851" w:right="1325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5017" w:rsidP="0029358B" w:rsidRDefault="001B5017">
      <w:r>
        <w:separator/>
      </w:r>
    </w:p>
  </w:endnote>
  <w:endnote w:type="continuationSeparator" w:id="0">
    <w:p w:rsidR="001B5017" w:rsidP="0029358B" w:rsidRDefault="001B501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303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A5062" w:rsidR="00DB5833" w:rsidP="0029358B" w:rsidRDefault="00DB5833">
    <w:pPr>
      <w:pStyle w:val="Podnoje"/>
      <w:jc w:val="right"/>
      <w:rPr>
        <w:rFonts w:ascii="Calibri" w:hAnsi="Calibri"/>
        <w:sz w:val="18"/>
        <w:szCs w:val="18"/>
      </w:rPr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5017" w:rsidP="0029358B" w:rsidRDefault="001B5017">
      <w:r>
        <w:separator/>
      </w:r>
    </w:p>
  </w:footnote>
  <w:footnote w:type="continuationSeparator" w:id="0">
    <w:p w:rsidR="001B5017" w:rsidP="0029358B" w:rsidRDefault="001B5017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85E3B"/>
    <w:multiLevelType w:val="hybridMultilevel"/>
    <w:tmpl w:val="518A81B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83328DD2">
      <w:numFmt w:val="bullet"/>
      <w:lvlText w:val="-"/>
      <w:lvlJc w:val="left"/>
      <w:pPr>
        <w:ind w:left="2160" w:hanging="360"/>
      </w:pPr>
      <w:rPr>
        <w:rFonts w:hint="default" w:ascii="Times New Roman" w:hAnsi="Times New Roman" w:eastAsia="Times New Roman" w:cs="Times New Roman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5CE52A7"/>
    <w:multiLevelType w:val="hybridMultilevel"/>
    <w:tmpl w:val="ED046B5C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0A02D8"/>
    <w:multiLevelType w:val="hybridMultilevel"/>
    <w:tmpl w:val="FCDA02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597617"/>
    <w:multiLevelType w:val="hybridMultilevel"/>
    <w:tmpl w:val="983E12B6"/>
    <w:lvl w:ilvl="0" w:tplc="8374736C">
      <w:start w:val="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  <w:sz w:val="24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E297711"/>
    <w:multiLevelType w:val="hybridMultilevel"/>
    <w:tmpl w:val="46C0A0E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6706C6"/>
    <w:multiLevelType w:val="hybridMultilevel"/>
    <w:tmpl w:val="35B828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F71648"/>
    <w:multiLevelType w:val="hybridMultilevel"/>
    <w:tmpl w:val="FAEAAB58"/>
    <w:lvl w:ilvl="0" w:tplc="E22C6DB4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D41EEA"/>
    <w:multiLevelType w:val="hybridMultilevel"/>
    <w:tmpl w:val="D51C3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7C3586"/>
    <w:multiLevelType w:val="hybridMultilevel"/>
    <w:tmpl w:val="E328EF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B54025"/>
    <w:multiLevelType w:val="hybridMultilevel"/>
    <w:tmpl w:val="2E7A62F2"/>
    <w:lvl w:ilvl="0" w:tplc="041A0001">
      <w:start w:val="1"/>
      <w:numFmt w:val="bullet"/>
      <w:lvlText w:val=""/>
      <w:lvlJc w:val="left"/>
      <w:pPr>
        <w:ind w:left="250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322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94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66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38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10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82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54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268" w:hanging="360"/>
      </w:pPr>
      <w:rPr>
        <w:rFonts w:hint="default" w:ascii="Wingdings" w:hAnsi="Wingdings"/>
      </w:rPr>
    </w:lvl>
  </w:abstractNum>
  <w:abstractNum w:abstractNumId="10">
    <w:nsid w:val="1BF1334C"/>
    <w:multiLevelType w:val="hybridMultilevel"/>
    <w:tmpl w:val="492A48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EB315B"/>
    <w:multiLevelType w:val="hybridMultilevel"/>
    <w:tmpl w:val="E0D4E022"/>
    <w:lvl w:ilvl="0" w:tplc="610C77CA">
      <w:start w:val="1"/>
      <w:numFmt w:val="lowerLetter"/>
      <w:lvlText w:val="%1)"/>
      <w:lvlJc w:val="left"/>
      <w:pPr>
        <w:ind w:left="1080" w:hanging="360"/>
      </w:pPr>
      <w:rPr>
        <w:rFonts w:hint="default" w:ascii="Calibri" w:hAnsi="Calibri" w:cs="Arial"/>
        <w:color w:val="000000"/>
        <w:sz w:val="20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A803AC1"/>
    <w:multiLevelType w:val="hybridMultilevel"/>
    <w:tmpl w:val="D93099C4"/>
    <w:lvl w:ilvl="0" w:tplc="79E239BE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3">
    <w:nsid w:val="2C0030FA"/>
    <w:multiLevelType w:val="hybridMultilevel"/>
    <w:tmpl w:val="56D82330"/>
    <w:lvl w:ilvl="0" w:tplc="5A8868C2">
      <w:start w:val="66"/>
      <w:numFmt w:val="bullet"/>
      <w:lvlText w:val="-"/>
      <w:lvlJc w:val="left"/>
      <w:pPr>
        <w:ind w:left="615" w:hanging="360"/>
      </w:pPr>
      <w:rPr>
        <w:rFonts w:hint="default" w:ascii="Sylfaen" w:hAnsi="Sylfae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33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05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77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49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21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93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65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375" w:hanging="360"/>
      </w:pPr>
      <w:rPr>
        <w:rFonts w:hint="default" w:ascii="Wingdings" w:hAnsi="Wingdings"/>
      </w:rPr>
    </w:lvl>
  </w:abstractNum>
  <w:abstractNum w:abstractNumId="14">
    <w:nsid w:val="2F197B6A"/>
    <w:multiLevelType w:val="hybridMultilevel"/>
    <w:tmpl w:val="39CEF1C8"/>
    <w:lvl w:ilvl="0" w:tplc="379CC4B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5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16">
    <w:nsid w:val="3F9216AE"/>
    <w:multiLevelType w:val="hybridMultilevel"/>
    <w:tmpl w:val="6A48D4A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47716E0D"/>
    <w:multiLevelType w:val="hybridMultilevel"/>
    <w:tmpl w:val="8D1E48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B111AB"/>
    <w:multiLevelType w:val="hybridMultilevel"/>
    <w:tmpl w:val="5426B46E"/>
    <w:lvl w:ilvl="0" w:tplc="54944108">
      <w:start w:val="1"/>
      <w:numFmt w:val="lowerLetter"/>
      <w:lvlText w:val="%1)"/>
      <w:lvlJc w:val="left"/>
      <w:pPr>
        <w:ind w:left="720" w:hanging="360"/>
      </w:pPr>
      <w:rPr>
        <w:rFonts w:hint="default" w:ascii="Calibri" w:hAnsi="Calibri" w:cs="Arial"/>
        <w:color w:val="000000"/>
        <w:sz w:val="2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0562C"/>
    <w:multiLevelType w:val="hybridMultilevel"/>
    <w:tmpl w:val="21C25E26"/>
    <w:lvl w:ilvl="0" w:tplc="AE5CAE66">
      <w:numFmt w:val="bullet"/>
      <w:lvlText w:val="-"/>
      <w:lvlJc w:val="left"/>
      <w:pPr>
        <w:ind w:left="720" w:hanging="360"/>
      </w:pPr>
      <w:rPr>
        <w:rFonts w:hint="default" w:ascii="Sylfaen" w:hAnsi="Sylfaen" w:eastAsia="Calibri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F860F4"/>
    <w:multiLevelType w:val="hybridMultilevel"/>
    <w:tmpl w:val="4A00761C"/>
    <w:lvl w:ilvl="0" w:tplc="2AC0665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C21E4C"/>
    <w:multiLevelType w:val="hybridMultilevel"/>
    <w:tmpl w:val="575A8068"/>
    <w:lvl w:ilvl="0" w:tplc="5FB073A0">
      <w:start w:val="2"/>
      <w:numFmt w:val="bullet"/>
      <w:lvlText w:val="-"/>
      <w:lvlJc w:val="left"/>
      <w:pPr>
        <w:ind w:left="1069" w:hanging="360"/>
      </w:pPr>
      <w:rPr>
        <w:rFonts w:hint="default" w:ascii="Sylfaen" w:hAnsi="Sylfaen" w:eastAsia="Arial Unicode MS" w:cs="font303"/>
      </w:rPr>
    </w:lvl>
    <w:lvl w:ilvl="1" w:tplc="041A0003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22">
    <w:nsid w:val="50CB41CD"/>
    <w:multiLevelType w:val="hybridMultilevel"/>
    <w:tmpl w:val="7D164FDC"/>
    <w:lvl w:ilvl="0" w:tplc="8BE8E8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283E70"/>
    <w:multiLevelType w:val="hybridMultilevel"/>
    <w:tmpl w:val="3EA81820"/>
    <w:lvl w:ilvl="0" w:tplc="493A99CA">
      <w:start w:val="1"/>
      <w:numFmt w:val="bullet"/>
      <w:lvlText w:val="-"/>
      <w:lvlJc w:val="left"/>
      <w:pPr>
        <w:ind w:left="720" w:hanging="360"/>
      </w:pPr>
      <w:rPr>
        <w:rFonts w:hint="default" w:ascii="Sylfaen" w:hAnsi="Sylfaen" w:eastAsia="Arial Unicode MS" w:cs="font303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F48058B"/>
    <w:multiLevelType w:val="hybridMultilevel"/>
    <w:tmpl w:val="77D46CC4"/>
    <w:lvl w:ilvl="0" w:tplc="2B7C7810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020BEE"/>
    <w:multiLevelType w:val="hybridMultilevel"/>
    <w:tmpl w:val="6D248D6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B2A7F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2" w:tplc="041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26">
    <w:nsid w:val="68090057"/>
    <w:multiLevelType w:val="hybridMultilevel"/>
    <w:tmpl w:val="2FAC31F2"/>
    <w:lvl w:ilvl="0" w:tplc="B620581A">
      <w:start w:val="3"/>
      <w:numFmt w:val="bullet"/>
      <w:lvlText w:val="-"/>
      <w:lvlJc w:val="left"/>
      <w:pPr>
        <w:ind w:left="720" w:hanging="360"/>
      </w:pPr>
      <w:rPr>
        <w:rFonts w:hint="default" w:ascii="Sylfaen" w:hAnsi="Sylfaen" w:eastAsia="Arial Unicode MS" w:cs="font303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69B344F6"/>
    <w:multiLevelType w:val="hybridMultilevel"/>
    <w:tmpl w:val="ED14A654"/>
    <w:lvl w:ilvl="0" w:tplc="A1C8FC84">
      <w:start w:val="8"/>
      <w:numFmt w:val="bullet"/>
      <w:lvlText w:val="-"/>
      <w:lvlJc w:val="left"/>
      <w:pPr>
        <w:ind w:left="720" w:hanging="360"/>
      </w:pPr>
      <w:rPr>
        <w:rFonts w:hint="default" w:ascii="Calibri" w:hAnsi="Calibri" w:eastAsia="Arial Unicode MS" w:cs="font303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9F63E88"/>
    <w:multiLevelType w:val="hybridMultilevel"/>
    <w:tmpl w:val="F5660DC4"/>
    <w:lvl w:ilvl="0" w:tplc="8BDE4EC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ADE1A1C"/>
    <w:multiLevelType w:val="hybridMultilevel"/>
    <w:tmpl w:val="11FA27FE"/>
    <w:lvl w:ilvl="0" w:tplc="49523D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0">
    <w:nsid w:val="6E736E3D"/>
    <w:multiLevelType w:val="hybridMultilevel"/>
    <w:tmpl w:val="C5EEE81A"/>
    <w:lvl w:ilvl="0" w:tplc="A0ECEA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3C21876"/>
    <w:multiLevelType w:val="hybridMultilevel"/>
    <w:tmpl w:val="4F1087AC"/>
    <w:lvl w:ilvl="0" w:tplc="A0ECEA86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56623E3"/>
    <w:multiLevelType w:val="hybridMultilevel"/>
    <w:tmpl w:val="D4985CE8"/>
    <w:lvl w:ilvl="0" w:tplc="CAA01638">
      <w:start w:val="11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475102"/>
    <w:multiLevelType w:val="hybridMultilevel"/>
    <w:tmpl w:val="30E8A70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B34C67"/>
    <w:multiLevelType w:val="hybridMultilevel"/>
    <w:tmpl w:val="85A828D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2"/>
  </w:num>
  <w:num w:numId="2">
    <w:abstractNumId w:val="20"/>
  </w:num>
  <w:num w:numId="3">
    <w:abstractNumId w:val="30"/>
  </w:num>
  <w:num w:numId="4">
    <w:abstractNumId w:val="32"/>
  </w:num>
  <w:num w:numId="5">
    <w:abstractNumId w:val="14"/>
  </w:num>
  <w:num w:numId="6">
    <w:abstractNumId w:val="0"/>
  </w:num>
  <w:num w:numId="7">
    <w:abstractNumId w:val="34"/>
  </w:num>
  <w:num w:numId="8">
    <w:abstractNumId w:val="31"/>
  </w:num>
  <w:num w:numId="9">
    <w:abstractNumId w:val="10"/>
  </w:num>
  <w:num w:numId="10">
    <w:abstractNumId w:val="17"/>
  </w:num>
  <w:num w:numId="11">
    <w:abstractNumId w:val="16"/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4"/>
  </w:num>
  <w:num w:numId="15">
    <w:abstractNumId w:val="29"/>
  </w:num>
  <w:num w:numId="16">
    <w:abstractNumId w:val="13"/>
  </w:num>
  <w:num w:numId="17">
    <w:abstractNumId w:val="4"/>
  </w:num>
  <w:num w:numId="18">
    <w:abstractNumId w:val="2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7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3"/>
  </w:num>
  <w:num w:numId="25">
    <w:abstractNumId w:val="33"/>
  </w:num>
  <w:num w:numId="26">
    <w:abstractNumId w:val="11"/>
  </w:num>
  <w:num w:numId="27">
    <w:abstractNumId w:val="18"/>
  </w:num>
  <w:num w:numId="28">
    <w:abstractNumId w:val="21"/>
  </w:num>
  <w:num w:numId="29">
    <w:abstractNumId w:val="25"/>
  </w:num>
  <w:num w:numId="30">
    <w:abstractNumId w:val="26"/>
  </w:num>
  <w:num w:numId="31">
    <w:abstractNumId w:val="27"/>
  </w:num>
  <w:num w:numId="32">
    <w:abstractNumId w:val="12"/>
  </w:num>
  <w:num w:numId="33">
    <w:abstractNumId w:val="9"/>
  </w:num>
  <w:num w:numId="34">
    <w:abstractNumId w:val="28"/>
  </w:num>
  <w:num w:numId="3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spelling="clean"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453"/>
    <w:rsid w:val="00002F9B"/>
    <w:rsid w:val="000033E8"/>
    <w:rsid w:val="00010A12"/>
    <w:rsid w:val="00010F90"/>
    <w:rsid w:val="00015812"/>
    <w:rsid w:val="0001667B"/>
    <w:rsid w:val="00017B23"/>
    <w:rsid w:val="0002024E"/>
    <w:rsid w:val="000202E7"/>
    <w:rsid w:val="0003054A"/>
    <w:rsid w:val="00031B2D"/>
    <w:rsid w:val="0003407B"/>
    <w:rsid w:val="00034EEC"/>
    <w:rsid w:val="00035180"/>
    <w:rsid w:val="00035F65"/>
    <w:rsid w:val="000427CF"/>
    <w:rsid w:val="00043BD5"/>
    <w:rsid w:val="000455B1"/>
    <w:rsid w:val="000466DC"/>
    <w:rsid w:val="00047952"/>
    <w:rsid w:val="000525D3"/>
    <w:rsid w:val="00052C94"/>
    <w:rsid w:val="00054900"/>
    <w:rsid w:val="000601A0"/>
    <w:rsid w:val="0007161B"/>
    <w:rsid w:val="0007230F"/>
    <w:rsid w:val="0007259E"/>
    <w:rsid w:val="00073106"/>
    <w:rsid w:val="0007557C"/>
    <w:rsid w:val="00086198"/>
    <w:rsid w:val="0009512F"/>
    <w:rsid w:val="000A3D92"/>
    <w:rsid w:val="000A4509"/>
    <w:rsid w:val="000A4E3C"/>
    <w:rsid w:val="000A5D30"/>
    <w:rsid w:val="000A6C30"/>
    <w:rsid w:val="000A6E97"/>
    <w:rsid w:val="000A7595"/>
    <w:rsid w:val="000B132A"/>
    <w:rsid w:val="000B1461"/>
    <w:rsid w:val="000B23EA"/>
    <w:rsid w:val="000B3677"/>
    <w:rsid w:val="000B3A15"/>
    <w:rsid w:val="000B3E26"/>
    <w:rsid w:val="000B6B99"/>
    <w:rsid w:val="000C208D"/>
    <w:rsid w:val="000C3EDA"/>
    <w:rsid w:val="000D208D"/>
    <w:rsid w:val="000D5C79"/>
    <w:rsid w:val="000D7222"/>
    <w:rsid w:val="000E3A56"/>
    <w:rsid w:val="000E40AB"/>
    <w:rsid w:val="000E668C"/>
    <w:rsid w:val="000E7916"/>
    <w:rsid w:val="000E7A55"/>
    <w:rsid w:val="000F11D2"/>
    <w:rsid w:val="000F7D08"/>
    <w:rsid w:val="00107CFB"/>
    <w:rsid w:val="0011394B"/>
    <w:rsid w:val="001144F9"/>
    <w:rsid w:val="00122FD1"/>
    <w:rsid w:val="0012384F"/>
    <w:rsid w:val="00125A33"/>
    <w:rsid w:val="001271E7"/>
    <w:rsid w:val="00130542"/>
    <w:rsid w:val="0013205B"/>
    <w:rsid w:val="00132236"/>
    <w:rsid w:val="00136307"/>
    <w:rsid w:val="001523AD"/>
    <w:rsid w:val="00155947"/>
    <w:rsid w:val="0015660E"/>
    <w:rsid w:val="00156921"/>
    <w:rsid w:val="0016031F"/>
    <w:rsid w:val="00165724"/>
    <w:rsid w:val="00165FFA"/>
    <w:rsid w:val="001664F3"/>
    <w:rsid w:val="0017230F"/>
    <w:rsid w:val="001729C9"/>
    <w:rsid w:val="001750AF"/>
    <w:rsid w:val="00175329"/>
    <w:rsid w:val="00177FB2"/>
    <w:rsid w:val="00180A5C"/>
    <w:rsid w:val="001836D3"/>
    <w:rsid w:val="00186570"/>
    <w:rsid w:val="00190A74"/>
    <w:rsid w:val="00191A8A"/>
    <w:rsid w:val="0019347F"/>
    <w:rsid w:val="001935A1"/>
    <w:rsid w:val="0019633C"/>
    <w:rsid w:val="00197864"/>
    <w:rsid w:val="001A3A28"/>
    <w:rsid w:val="001A401B"/>
    <w:rsid w:val="001A6D00"/>
    <w:rsid w:val="001B01B2"/>
    <w:rsid w:val="001B3A3B"/>
    <w:rsid w:val="001B5017"/>
    <w:rsid w:val="001B5B0A"/>
    <w:rsid w:val="001B62F4"/>
    <w:rsid w:val="001C13DA"/>
    <w:rsid w:val="001C2A15"/>
    <w:rsid w:val="001C3BD5"/>
    <w:rsid w:val="001C4324"/>
    <w:rsid w:val="001C5F44"/>
    <w:rsid w:val="001D09EB"/>
    <w:rsid w:val="001D27F0"/>
    <w:rsid w:val="001D285C"/>
    <w:rsid w:val="001D360C"/>
    <w:rsid w:val="001D4140"/>
    <w:rsid w:val="001D437D"/>
    <w:rsid w:val="001D579E"/>
    <w:rsid w:val="001D642A"/>
    <w:rsid w:val="001D6EFB"/>
    <w:rsid w:val="001E6550"/>
    <w:rsid w:val="001F1931"/>
    <w:rsid w:val="001F290D"/>
    <w:rsid w:val="00203BC4"/>
    <w:rsid w:val="00204FEE"/>
    <w:rsid w:val="002124E2"/>
    <w:rsid w:val="002164B0"/>
    <w:rsid w:val="00216549"/>
    <w:rsid w:val="00220A5E"/>
    <w:rsid w:val="0022388F"/>
    <w:rsid w:val="00224BFB"/>
    <w:rsid w:val="0023239F"/>
    <w:rsid w:val="0023368A"/>
    <w:rsid w:val="0023413F"/>
    <w:rsid w:val="00237293"/>
    <w:rsid w:val="0024002C"/>
    <w:rsid w:val="0024488E"/>
    <w:rsid w:val="00244E1D"/>
    <w:rsid w:val="00247515"/>
    <w:rsid w:val="002508CD"/>
    <w:rsid w:val="00252BA3"/>
    <w:rsid w:val="002537ED"/>
    <w:rsid w:val="00254359"/>
    <w:rsid w:val="002563F7"/>
    <w:rsid w:val="002610C8"/>
    <w:rsid w:val="002611EB"/>
    <w:rsid w:val="002654AD"/>
    <w:rsid w:val="0027261E"/>
    <w:rsid w:val="0027483D"/>
    <w:rsid w:val="0027505C"/>
    <w:rsid w:val="00280350"/>
    <w:rsid w:val="00280361"/>
    <w:rsid w:val="0028548E"/>
    <w:rsid w:val="00292881"/>
    <w:rsid w:val="0029358B"/>
    <w:rsid w:val="00293DB8"/>
    <w:rsid w:val="00295D99"/>
    <w:rsid w:val="002970E2"/>
    <w:rsid w:val="00297102"/>
    <w:rsid w:val="002A17F9"/>
    <w:rsid w:val="002A4C86"/>
    <w:rsid w:val="002B04AE"/>
    <w:rsid w:val="002B1883"/>
    <w:rsid w:val="002B44F0"/>
    <w:rsid w:val="002B4AA8"/>
    <w:rsid w:val="002C08E2"/>
    <w:rsid w:val="002C5305"/>
    <w:rsid w:val="002C5365"/>
    <w:rsid w:val="002C751E"/>
    <w:rsid w:val="002D0B31"/>
    <w:rsid w:val="002D1CE8"/>
    <w:rsid w:val="002D2B6C"/>
    <w:rsid w:val="002D3135"/>
    <w:rsid w:val="002D3C49"/>
    <w:rsid w:val="002D4532"/>
    <w:rsid w:val="002D60E2"/>
    <w:rsid w:val="002D62AF"/>
    <w:rsid w:val="002D680C"/>
    <w:rsid w:val="002D6B8C"/>
    <w:rsid w:val="002E0DA9"/>
    <w:rsid w:val="002E143A"/>
    <w:rsid w:val="002F0143"/>
    <w:rsid w:val="002F1600"/>
    <w:rsid w:val="002F208A"/>
    <w:rsid w:val="002F2B4F"/>
    <w:rsid w:val="002F64B0"/>
    <w:rsid w:val="002F6951"/>
    <w:rsid w:val="002F7430"/>
    <w:rsid w:val="00300FB2"/>
    <w:rsid w:val="003015AE"/>
    <w:rsid w:val="00302967"/>
    <w:rsid w:val="00304468"/>
    <w:rsid w:val="00307ADD"/>
    <w:rsid w:val="00311E2F"/>
    <w:rsid w:val="00313450"/>
    <w:rsid w:val="00313AF0"/>
    <w:rsid w:val="003170A6"/>
    <w:rsid w:val="00325BAE"/>
    <w:rsid w:val="00327314"/>
    <w:rsid w:val="00333125"/>
    <w:rsid w:val="00333F17"/>
    <w:rsid w:val="003368F4"/>
    <w:rsid w:val="00345E7A"/>
    <w:rsid w:val="003524BA"/>
    <w:rsid w:val="00354C42"/>
    <w:rsid w:val="00356B17"/>
    <w:rsid w:val="00360384"/>
    <w:rsid w:val="003650F9"/>
    <w:rsid w:val="0036563A"/>
    <w:rsid w:val="003656D8"/>
    <w:rsid w:val="00366455"/>
    <w:rsid w:val="003721DA"/>
    <w:rsid w:val="003737C2"/>
    <w:rsid w:val="003741C6"/>
    <w:rsid w:val="003758C4"/>
    <w:rsid w:val="00376D6F"/>
    <w:rsid w:val="00376F8C"/>
    <w:rsid w:val="00386BC6"/>
    <w:rsid w:val="003928BA"/>
    <w:rsid w:val="003A5285"/>
    <w:rsid w:val="003A61E6"/>
    <w:rsid w:val="003A6C58"/>
    <w:rsid w:val="003B02EF"/>
    <w:rsid w:val="003B31F1"/>
    <w:rsid w:val="003B64E0"/>
    <w:rsid w:val="003B76E2"/>
    <w:rsid w:val="003C371E"/>
    <w:rsid w:val="003D4D13"/>
    <w:rsid w:val="003D4E47"/>
    <w:rsid w:val="003D7AB8"/>
    <w:rsid w:val="003E0B82"/>
    <w:rsid w:val="003E19B9"/>
    <w:rsid w:val="003E1A29"/>
    <w:rsid w:val="003E3F97"/>
    <w:rsid w:val="003F11CE"/>
    <w:rsid w:val="003F3032"/>
    <w:rsid w:val="003F4A72"/>
    <w:rsid w:val="003F68AD"/>
    <w:rsid w:val="0040039A"/>
    <w:rsid w:val="004006AB"/>
    <w:rsid w:val="00402D6C"/>
    <w:rsid w:val="00403157"/>
    <w:rsid w:val="004064E7"/>
    <w:rsid w:val="00406E61"/>
    <w:rsid w:val="00410D77"/>
    <w:rsid w:val="00411263"/>
    <w:rsid w:val="00411EBD"/>
    <w:rsid w:val="00413569"/>
    <w:rsid w:val="00421BB5"/>
    <w:rsid w:val="0042621C"/>
    <w:rsid w:val="00430AC2"/>
    <w:rsid w:val="00441FFB"/>
    <w:rsid w:val="004424AD"/>
    <w:rsid w:val="00447F28"/>
    <w:rsid w:val="00450BBD"/>
    <w:rsid w:val="00453D95"/>
    <w:rsid w:val="00454C43"/>
    <w:rsid w:val="0045540D"/>
    <w:rsid w:val="00455FFE"/>
    <w:rsid w:val="00456116"/>
    <w:rsid w:val="0045664B"/>
    <w:rsid w:val="00456C97"/>
    <w:rsid w:val="00460F3E"/>
    <w:rsid w:val="00465160"/>
    <w:rsid w:val="00466963"/>
    <w:rsid w:val="00470627"/>
    <w:rsid w:val="00471DEF"/>
    <w:rsid w:val="00473FA2"/>
    <w:rsid w:val="004749DC"/>
    <w:rsid w:val="004778DA"/>
    <w:rsid w:val="00477B46"/>
    <w:rsid w:val="00480F66"/>
    <w:rsid w:val="00484C67"/>
    <w:rsid w:val="0049142E"/>
    <w:rsid w:val="004941D7"/>
    <w:rsid w:val="004A04CC"/>
    <w:rsid w:val="004A1A92"/>
    <w:rsid w:val="004A5213"/>
    <w:rsid w:val="004B4D9B"/>
    <w:rsid w:val="004B7C4C"/>
    <w:rsid w:val="004C19C3"/>
    <w:rsid w:val="004C37B5"/>
    <w:rsid w:val="004C3A4F"/>
    <w:rsid w:val="004C55D0"/>
    <w:rsid w:val="004D1DCF"/>
    <w:rsid w:val="004D50AC"/>
    <w:rsid w:val="004D621E"/>
    <w:rsid w:val="004D7262"/>
    <w:rsid w:val="004E1358"/>
    <w:rsid w:val="004E2311"/>
    <w:rsid w:val="004E27A7"/>
    <w:rsid w:val="004F07A5"/>
    <w:rsid w:val="004F78E5"/>
    <w:rsid w:val="005041E9"/>
    <w:rsid w:val="00504F64"/>
    <w:rsid w:val="0050523D"/>
    <w:rsid w:val="005068C0"/>
    <w:rsid w:val="00511E39"/>
    <w:rsid w:val="00514B60"/>
    <w:rsid w:val="00517546"/>
    <w:rsid w:val="0052047C"/>
    <w:rsid w:val="0052182C"/>
    <w:rsid w:val="005222B2"/>
    <w:rsid w:val="00523731"/>
    <w:rsid w:val="00525973"/>
    <w:rsid w:val="00527F6B"/>
    <w:rsid w:val="00530C5C"/>
    <w:rsid w:val="005314A4"/>
    <w:rsid w:val="00533696"/>
    <w:rsid w:val="00533949"/>
    <w:rsid w:val="005349DB"/>
    <w:rsid w:val="00534CE9"/>
    <w:rsid w:val="00537D10"/>
    <w:rsid w:val="0055043D"/>
    <w:rsid w:val="00551D2D"/>
    <w:rsid w:val="00553E9A"/>
    <w:rsid w:val="0055483E"/>
    <w:rsid w:val="0055641E"/>
    <w:rsid w:val="00556704"/>
    <w:rsid w:val="00557113"/>
    <w:rsid w:val="00562237"/>
    <w:rsid w:val="00564172"/>
    <w:rsid w:val="00565A81"/>
    <w:rsid w:val="00571954"/>
    <w:rsid w:val="00572228"/>
    <w:rsid w:val="00572A90"/>
    <w:rsid w:val="00574864"/>
    <w:rsid w:val="00575174"/>
    <w:rsid w:val="0057571A"/>
    <w:rsid w:val="00583FFD"/>
    <w:rsid w:val="00586B8A"/>
    <w:rsid w:val="0059002B"/>
    <w:rsid w:val="00590DDC"/>
    <w:rsid w:val="00592796"/>
    <w:rsid w:val="0059283E"/>
    <w:rsid w:val="00596942"/>
    <w:rsid w:val="005A1F98"/>
    <w:rsid w:val="005B1B32"/>
    <w:rsid w:val="005B2638"/>
    <w:rsid w:val="005B3162"/>
    <w:rsid w:val="005C12F8"/>
    <w:rsid w:val="005C25E2"/>
    <w:rsid w:val="005C6547"/>
    <w:rsid w:val="005D0A57"/>
    <w:rsid w:val="005D0B6F"/>
    <w:rsid w:val="005D19D8"/>
    <w:rsid w:val="005D261F"/>
    <w:rsid w:val="005D57B8"/>
    <w:rsid w:val="005D619B"/>
    <w:rsid w:val="005D6A8E"/>
    <w:rsid w:val="005E35CE"/>
    <w:rsid w:val="005F01E0"/>
    <w:rsid w:val="005F2C31"/>
    <w:rsid w:val="005F2C42"/>
    <w:rsid w:val="005F5E6E"/>
    <w:rsid w:val="005F64E3"/>
    <w:rsid w:val="006014A0"/>
    <w:rsid w:val="00602E7E"/>
    <w:rsid w:val="00617906"/>
    <w:rsid w:val="00617CF3"/>
    <w:rsid w:val="006204C4"/>
    <w:rsid w:val="006205D4"/>
    <w:rsid w:val="006212F7"/>
    <w:rsid w:val="00621EA5"/>
    <w:rsid w:val="00625243"/>
    <w:rsid w:val="00625E91"/>
    <w:rsid w:val="006273DC"/>
    <w:rsid w:val="00627EF9"/>
    <w:rsid w:val="00630304"/>
    <w:rsid w:val="0063295C"/>
    <w:rsid w:val="00633A38"/>
    <w:rsid w:val="00633A7D"/>
    <w:rsid w:val="006353B8"/>
    <w:rsid w:val="00636915"/>
    <w:rsid w:val="00636A0E"/>
    <w:rsid w:val="00636F46"/>
    <w:rsid w:val="00637535"/>
    <w:rsid w:val="00640EF8"/>
    <w:rsid w:val="006437E3"/>
    <w:rsid w:val="006441EA"/>
    <w:rsid w:val="00645470"/>
    <w:rsid w:val="00645F35"/>
    <w:rsid w:val="00646D32"/>
    <w:rsid w:val="00647A5F"/>
    <w:rsid w:val="0065067D"/>
    <w:rsid w:val="006522BD"/>
    <w:rsid w:val="00652949"/>
    <w:rsid w:val="006529A2"/>
    <w:rsid w:val="006543C1"/>
    <w:rsid w:val="006549DF"/>
    <w:rsid w:val="00654F3A"/>
    <w:rsid w:val="00656F76"/>
    <w:rsid w:val="0065705C"/>
    <w:rsid w:val="00660207"/>
    <w:rsid w:val="00665A39"/>
    <w:rsid w:val="006705A4"/>
    <w:rsid w:val="00681BD2"/>
    <w:rsid w:val="00683AA8"/>
    <w:rsid w:val="00686BB2"/>
    <w:rsid w:val="0068758A"/>
    <w:rsid w:val="006911CC"/>
    <w:rsid w:val="0069130A"/>
    <w:rsid w:val="00691385"/>
    <w:rsid w:val="00692D37"/>
    <w:rsid w:val="00694FD4"/>
    <w:rsid w:val="00696B66"/>
    <w:rsid w:val="006A3671"/>
    <w:rsid w:val="006A3BFD"/>
    <w:rsid w:val="006A3FE6"/>
    <w:rsid w:val="006A4569"/>
    <w:rsid w:val="006A560F"/>
    <w:rsid w:val="006C10B3"/>
    <w:rsid w:val="006C172D"/>
    <w:rsid w:val="006C1F94"/>
    <w:rsid w:val="006C376F"/>
    <w:rsid w:val="006C44A7"/>
    <w:rsid w:val="006C5AA3"/>
    <w:rsid w:val="006C690A"/>
    <w:rsid w:val="006C7232"/>
    <w:rsid w:val="006D08C6"/>
    <w:rsid w:val="006D40E3"/>
    <w:rsid w:val="006D4491"/>
    <w:rsid w:val="006E45FD"/>
    <w:rsid w:val="006F072C"/>
    <w:rsid w:val="006F193B"/>
    <w:rsid w:val="006F4EAD"/>
    <w:rsid w:val="006F5C3D"/>
    <w:rsid w:val="00702CDB"/>
    <w:rsid w:val="00703A69"/>
    <w:rsid w:val="00703C34"/>
    <w:rsid w:val="00704A9F"/>
    <w:rsid w:val="00712940"/>
    <w:rsid w:val="0072055F"/>
    <w:rsid w:val="00721461"/>
    <w:rsid w:val="0072150F"/>
    <w:rsid w:val="00723ED2"/>
    <w:rsid w:val="007260E0"/>
    <w:rsid w:val="00726328"/>
    <w:rsid w:val="00733932"/>
    <w:rsid w:val="007349A7"/>
    <w:rsid w:val="007351D4"/>
    <w:rsid w:val="0073780E"/>
    <w:rsid w:val="00741B82"/>
    <w:rsid w:val="007431FF"/>
    <w:rsid w:val="0075074B"/>
    <w:rsid w:val="00753866"/>
    <w:rsid w:val="007548A0"/>
    <w:rsid w:val="00754E8E"/>
    <w:rsid w:val="0075692F"/>
    <w:rsid w:val="00757128"/>
    <w:rsid w:val="00763B9A"/>
    <w:rsid w:val="00764863"/>
    <w:rsid w:val="00766FBF"/>
    <w:rsid w:val="007706B3"/>
    <w:rsid w:val="007711AA"/>
    <w:rsid w:val="00773F0F"/>
    <w:rsid w:val="00777C75"/>
    <w:rsid w:val="0078082C"/>
    <w:rsid w:val="007846E5"/>
    <w:rsid w:val="00784AF5"/>
    <w:rsid w:val="007852F8"/>
    <w:rsid w:val="00786992"/>
    <w:rsid w:val="0079136A"/>
    <w:rsid w:val="00791F64"/>
    <w:rsid w:val="00792CC7"/>
    <w:rsid w:val="00794CEA"/>
    <w:rsid w:val="007A3BDA"/>
    <w:rsid w:val="007A481D"/>
    <w:rsid w:val="007A7694"/>
    <w:rsid w:val="007B11E4"/>
    <w:rsid w:val="007B1A09"/>
    <w:rsid w:val="007B440C"/>
    <w:rsid w:val="007C1A57"/>
    <w:rsid w:val="007C50BC"/>
    <w:rsid w:val="007D2DB3"/>
    <w:rsid w:val="007D3EA3"/>
    <w:rsid w:val="007D47CF"/>
    <w:rsid w:val="007D4E34"/>
    <w:rsid w:val="007D5373"/>
    <w:rsid w:val="007D637C"/>
    <w:rsid w:val="007D758E"/>
    <w:rsid w:val="007E4AD5"/>
    <w:rsid w:val="007E6B63"/>
    <w:rsid w:val="007F6F50"/>
    <w:rsid w:val="00802BBE"/>
    <w:rsid w:val="00803453"/>
    <w:rsid w:val="0081555B"/>
    <w:rsid w:val="00815D1E"/>
    <w:rsid w:val="00834F82"/>
    <w:rsid w:val="00837012"/>
    <w:rsid w:val="00837337"/>
    <w:rsid w:val="008414C0"/>
    <w:rsid w:val="008424E9"/>
    <w:rsid w:val="00844358"/>
    <w:rsid w:val="00844AE4"/>
    <w:rsid w:val="00845EEA"/>
    <w:rsid w:val="00850729"/>
    <w:rsid w:val="00854D0C"/>
    <w:rsid w:val="00855029"/>
    <w:rsid w:val="008557DB"/>
    <w:rsid w:val="00855B3A"/>
    <w:rsid w:val="00855FEC"/>
    <w:rsid w:val="00862CD3"/>
    <w:rsid w:val="00863CE9"/>
    <w:rsid w:val="00865D5B"/>
    <w:rsid w:val="00865DEC"/>
    <w:rsid w:val="008758DC"/>
    <w:rsid w:val="00875C9D"/>
    <w:rsid w:val="008769B5"/>
    <w:rsid w:val="00876A76"/>
    <w:rsid w:val="008829E4"/>
    <w:rsid w:val="008841C9"/>
    <w:rsid w:val="00885A57"/>
    <w:rsid w:val="00885CDE"/>
    <w:rsid w:val="00886015"/>
    <w:rsid w:val="0089768E"/>
    <w:rsid w:val="00897E3D"/>
    <w:rsid w:val="008A0BF2"/>
    <w:rsid w:val="008A199F"/>
    <w:rsid w:val="008A5651"/>
    <w:rsid w:val="008A78B2"/>
    <w:rsid w:val="008B1710"/>
    <w:rsid w:val="008B2901"/>
    <w:rsid w:val="008B388D"/>
    <w:rsid w:val="008C1DF6"/>
    <w:rsid w:val="008C48C7"/>
    <w:rsid w:val="008C4BC5"/>
    <w:rsid w:val="008C78B1"/>
    <w:rsid w:val="008D1645"/>
    <w:rsid w:val="008D6D66"/>
    <w:rsid w:val="008D795B"/>
    <w:rsid w:val="008F033E"/>
    <w:rsid w:val="008F0DA3"/>
    <w:rsid w:val="008F3B67"/>
    <w:rsid w:val="008F4D14"/>
    <w:rsid w:val="008F4DD4"/>
    <w:rsid w:val="008F656E"/>
    <w:rsid w:val="00902D3C"/>
    <w:rsid w:val="00906230"/>
    <w:rsid w:val="00910A0F"/>
    <w:rsid w:val="00912183"/>
    <w:rsid w:val="00912DCB"/>
    <w:rsid w:val="00913039"/>
    <w:rsid w:val="00916AEB"/>
    <w:rsid w:val="00916DD8"/>
    <w:rsid w:val="00924EEE"/>
    <w:rsid w:val="00930223"/>
    <w:rsid w:val="00931398"/>
    <w:rsid w:val="00934AA8"/>
    <w:rsid w:val="009458E3"/>
    <w:rsid w:val="009465DB"/>
    <w:rsid w:val="00946869"/>
    <w:rsid w:val="009475CA"/>
    <w:rsid w:val="0095374A"/>
    <w:rsid w:val="00956D0F"/>
    <w:rsid w:val="0095752E"/>
    <w:rsid w:val="00957F53"/>
    <w:rsid w:val="009633A9"/>
    <w:rsid w:val="00965580"/>
    <w:rsid w:val="009676A6"/>
    <w:rsid w:val="009732D0"/>
    <w:rsid w:val="0097595D"/>
    <w:rsid w:val="00980AB1"/>
    <w:rsid w:val="00980AB5"/>
    <w:rsid w:val="00981118"/>
    <w:rsid w:val="00981B6D"/>
    <w:rsid w:val="00982DEC"/>
    <w:rsid w:val="00985A39"/>
    <w:rsid w:val="00991BE6"/>
    <w:rsid w:val="00991C9B"/>
    <w:rsid w:val="00996BFB"/>
    <w:rsid w:val="00996DCF"/>
    <w:rsid w:val="009A011F"/>
    <w:rsid w:val="009A5062"/>
    <w:rsid w:val="009A61A7"/>
    <w:rsid w:val="009A7B77"/>
    <w:rsid w:val="009A7BB1"/>
    <w:rsid w:val="009B0812"/>
    <w:rsid w:val="009B3462"/>
    <w:rsid w:val="009B3628"/>
    <w:rsid w:val="009B4462"/>
    <w:rsid w:val="009B79FB"/>
    <w:rsid w:val="009B7F63"/>
    <w:rsid w:val="009C195B"/>
    <w:rsid w:val="009C207E"/>
    <w:rsid w:val="009C26A0"/>
    <w:rsid w:val="009C3B10"/>
    <w:rsid w:val="009C4C32"/>
    <w:rsid w:val="009C4E02"/>
    <w:rsid w:val="009D06D4"/>
    <w:rsid w:val="009D61AB"/>
    <w:rsid w:val="009E1511"/>
    <w:rsid w:val="009E6C1E"/>
    <w:rsid w:val="009F3B35"/>
    <w:rsid w:val="009F3CB5"/>
    <w:rsid w:val="009F5A77"/>
    <w:rsid w:val="00A01DFC"/>
    <w:rsid w:val="00A025E2"/>
    <w:rsid w:val="00A032E2"/>
    <w:rsid w:val="00A078DD"/>
    <w:rsid w:val="00A13CC2"/>
    <w:rsid w:val="00A16590"/>
    <w:rsid w:val="00A178E5"/>
    <w:rsid w:val="00A2509C"/>
    <w:rsid w:val="00A25AB8"/>
    <w:rsid w:val="00A2759B"/>
    <w:rsid w:val="00A30546"/>
    <w:rsid w:val="00A30BFA"/>
    <w:rsid w:val="00A32E4F"/>
    <w:rsid w:val="00A33F33"/>
    <w:rsid w:val="00A34DAD"/>
    <w:rsid w:val="00A40515"/>
    <w:rsid w:val="00A41EE7"/>
    <w:rsid w:val="00A44036"/>
    <w:rsid w:val="00A4494D"/>
    <w:rsid w:val="00A47C9F"/>
    <w:rsid w:val="00A501E5"/>
    <w:rsid w:val="00A529D2"/>
    <w:rsid w:val="00A5347F"/>
    <w:rsid w:val="00A54E39"/>
    <w:rsid w:val="00A57DB1"/>
    <w:rsid w:val="00A625CA"/>
    <w:rsid w:val="00A63470"/>
    <w:rsid w:val="00A6395D"/>
    <w:rsid w:val="00A66983"/>
    <w:rsid w:val="00A70C2C"/>
    <w:rsid w:val="00A74F6A"/>
    <w:rsid w:val="00A75609"/>
    <w:rsid w:val="00A7674A"/>
    <w:rsid w:val="00A83AE2"/>
    <w:rsid w:val="00A84DB2"/>
    <w:rsid w:val="00A864E3"/>
    <w:rsid w:val="00A9627D"/>
    <w:rsid w:val="00AA2B7A"/>
    <w:rsid w:val="00AA3A2D"/>
    <w:rsid w:val="00AA3D39"/>
    <w:rsid w:val="00AA6AC3"/>
    <w:rsid w:val="00AA7269"/>
    <w:rsid w:val="00AB1C3E"/>
    <w:rsid w:val="00AB48D2"/>
    <w:rsid w:val="00AB686E"/>
    <w:rsid w:val="00AC1F36"/>
    <w:rsid w:val="00AC32F4"/>
    <w:rsid w:val="00AD1E04"/>
    <w:rsid w:val="00AD41A9"/>
    <w:rsid w:val="00AD79B5"/>
    <w:rsid w:val="00AE3FBF"/>
    <w:rsid w:val="00AE4270"/>
    <w:rsid w:val="00AE593B"/>
    <w:rsid w:val="00AF7009"/>
    <w:rsid w:val="00B0017F"/>
    <w:rsid w:val="00B03C12"/>
    <w:rsid w:val="00B055C5"/>
    <w:rsid w:val="00B1048E"/>
    <w:rsid w:val="00B118F0"/>
    <w:rsid w:val="00B147E0"/>
    <w:rsid w:val="00B24DCE"/>
    <w:rsid w:val="00B251E4"/>
    <w:rsid w:val="00B2543D"/>
    <w:rsid w:val="00B260A8"/>
    <w:rsid w:val="00B276F1"/>
    <w:rsid w:val="00B32D89"/>
    <w:rsid w:val="00B36677"/>
    <w:rsid w:val="00B444AA"/>
    <w:rsid w:val="00B5539C"/>
    <w:rsid w:val="00B57135"/>
    <w:rsid w:val="00B6207F"/>
    <w:rsid w:val="00B62623"/>
    <w:rsid w:val="00B641AF"/>
    <w:rsid w:val="00B713D5"/>
    <w:rsid w:val="00B72C8A"/>
    <w:rsid w:val="00B73715"/>
    <w:rsid w:val="00B83E9D"/>
    <w:rsid w:val="00B87472"/>
    <w:rsid w:val="00B95B52"/>
    <w:rsid w:val="00B97D7D"/>
    <w:rsid w:val="00BB2458"/>
    <w:rsid w:val="00BB41BE"/>
    <w:rsid w:val="00BB5F41"/>
    <w:rsid w:val="00BB62A6"/>
    <w:rsid w:val="00BC3E91"/>
    <w:rsid w:val="00BC5A93"/>
    <w:rsid w:val="00BC6732"/>
    <w:rsid w:val="00BD06B0"/>
    <w:rsid w:val="00BD3837"/>
    <w:rsid w:val="00BD43E9"/>
    <w:rsid w:val="00BD482D"/>
    <w:rsid w:val="00BD616A"/>
    <w:rsid w:val="00BD6ABF"/>
    <w:rsid w:val="00BD6E41"/>
    <w:rsid w:val="00BD7E87"/>
    <w:rsid w:val="00BE027A"/>
    <w:rsid w:val="00BE453C"/>
    <w:rsid w:val="00BE4D14"/>
    <w:rsid w:val="00BE5C02"/>
    <w:rsid w:val="00BF2EBA"/>
    <w:rsid w:val="00BF5FBC"/>
    <w:rsid w:val="00C00CE7"/>
    <w:rsid w:val="00C071B8"/>
    <w:rsid w:val="00C1174A"/>
    <w:rsid w:val="00C11C11"/>
    <w:rsid w:val="00C155C6"/>
    <w:rsid w:val="00C2478F"/>
    <w:rsid w:val="00C26C3D"/>
    <w:rsid w:val="00C30D7C"/>
    <w:rsid w:val="00C31569"/>
    <w:rsid w:val="00C34590"/>
    <w:rsid w:val="00C36673"/>
    <w:rsid w:val="00C367FF"/>
    <w:rsid w:val="00C37B96"/>
    <w:rsid w:val="00C40B2F"/>
    <w:rsid w:val="00C418A0"/>
    <w:rsid w:val="00C4491F"/>
    <w:rsid w:val="00C46F61"/>
    <w:rsid w:val="00C50F75"/>
    <w:rsid w:val="00C539EB"/>
    <w:rsid w:val="00C53E58"/>
    <w:rsid w:val="00C5481A"/>
    <w:rsid w:val="00C607C4"/>
    <w:rsid w:val="00C62D32"/>
    <w:rsid w:val="00C63706"/>
    <w:rsid w:val="00C670C4"/>
    <w:rsid w:val="00C702EF"/>
    <w:rsid w:val="00C73C40"/>
    <w:rsid w:val="00C76EB1"/>
    <w:rsid w:val="00C808F3"/>
    <w:rsid w:val="00C82959"/>
    <w:rsid w:val="00C82A08"/>
    <w:rsid w:val="00C84159"/>
    <w:rsid w:val="00C90258"/>
    <w:rsid w:val="00C9312F"/>
    <w:rsid w:val="00C934F5"/>
    <w:rsid w:val="00C94A7E"/>
    <w:rsid w:val="00C94D01"/>
    <w:rsid w:val="00C95F08"/>
    <w:rsid w:val="00CA238E"/>
    <w:rsid w:val="00CA750B"/>
    <w:rsid w:val="00CB1B9D"/>
    <w:rsid w:val="00CB3996"/>
    <w:rsid w:val="00CB40EB"/>
    <w:rsid w:val="00CB49ED"/>
    <w:rsid w:val="00CC0F61"/>
    <w:rsid w:val="00CC2086"/>
    <w:rsid w:val="00CC3789"/>
    <w:rsid w:val="00CC3A03"/>
    <w:rsid w:val="00CD5C87"/>
    <w:rsid w:val="00CD7865"/>
    <w:rsid w:val="00CE0920"/>
    <w:rsid w:val="00CE1092"/>
    <w:rsid w:val="00CE39C0"/>
    <w:rsid w:val="00CE39CA"/>
    <w:rsid w:val="00CE5EF2"/>
    <w:rsid w:val="00CE6B0D"/>
    <w:rsid w:val="00CF2792"/>
    <w:rsid w:val="00CF5516"/>
    <w:rsid w:val="00D00C17"/>
    <w:rsid w:val="00D00CF0"/>
    <w:rsid w:val="00D01BA7"/>
    <w:rsid w:val="00D040C4"/>
    <w:rsid w:val="00D047CD"/>
    <w:rsid w:val="00D11456"/>
    <w:rsid w:val="00D14621"/>
    <w:rsid w:val="00D16179"/>
    <w:rsid w:val="00D206EE"/>
    <w:rsid w:val="00D2350E"/>
    <w:rsid w:val="00D2390A"/>
    <w:rsid w:val="00D26A5A"/>
    <w:rsid w:val="00D33534"/>
    <w:rsid w:val="00D368CD"/>
    <w:rsid w:val="00D40D33"/>
    <w:rsid w:val="00D42187"/>
    <w:rsid w:val="00D47788"/>
    <w:rsid w:val="00D52876"/>
    <w:rsid w:val="00D52F83"/>
    <w:rsid w:val="00D61715"/>
    <w:rsid w:val="00D66105"/>
    <w:rsid w:val="00D66A35"/>
    <w:rsid w:val="00D7332E"/>
    <w:rsid w:val="00D74D69"/>
    <w:rsid w:val="00D76C51"/>
    <w:rsid w:val="00D802DE"/>
    <w:rsid w:val="00D8764D"/>
    <w:rsid w:val="00D90025"/>
    <w:rsid w:val="00D91499"/>
    <w:rsid w:val="00D96ED1"/>
    <w:rsid w:val="00D97967"/>
    <w:rsid w:val="00DA445B"/>
    <w:rsid w:val="00DA45D9"/>
    <w:rsid w:val="00DB21D9"/>
    <w:rsid w:val="00DB5833"/>
    <w:rsid w:val="00DB7803"/>
    <w:rsid w:val="00DC0B96"/>
    <w:rsid w:val="00DC29F2"/>
    <w:rsid w:val="00DC3D5A"/>
    <w:rsid w:val="00DC4D50"/>
    <w:rsid w:val="00DC60C9"/>
    <w:rsid w:val="00DD06E4"/>
    <w:rsid w:val="00DE3557"/>
    <w:rsid w:val="00DE360D"/>
    <w:rsid w:val="00DE4301"/>
    <w:rsid w:val="00DF08D0"/>
    <w:rsid w:val="00DF3955"/>
    <w:rsid w:val="00DF3A67"/>
    <w:rsid w:val="00DF3A70"/>
    <w:rsid w:val="00DF41AB"/>
    <w:rsid w:val="00DF4759"/>
    <w:rsid w:val="00E0188B"/>
    <w:rsid w:val="00E01F36"/>
    <w:rsid w:val="00E0406C"/>
    <w:rsid w:val="00E05513"/>
    <w:rsid w:val="00E062F1"/>
    <w:rsid w:val="00E0645E"/>
    <w:rsid w:val="00E074B8"/>
    <w:rsid w:val="00E11025"/>
    <w:rsid w:val="00E130E1"/>
    <w:rsid w:val="00E15828"/>
    <w:rsid w:val="00E16BCA"/>
    <w:rsid w:val="00E17584"/>
    <w:rsid w:val="00E17F89"/>
    <w:rsid w:val="00E2269E"/>
    <w:rsid w:val="00E2610C"/>
    <w:rsid w:val="00E324A8"/>
    <w:rsid w:val="00E33B89"/>
    <w:rsid w:val="00E367E6"/>
    <w:rsid w:val="00E37771"/>
    <w:rsid w:val="00E40631"/>
    <w:rsid w:val="00E454D7"/>
    <w:rsid w:val="00E45B08"/>
    <w:rsid w:val="00E45C8C"/>
    <w:rsid w:val="00E502AB"/>
    <w:rsid w:val="00E51E8E"/>
    <w:rsid w:val="00E520D5"/>
    <w:rsid w:val="00E523DC"/>
    <w:rsid w:val="00E52403"/>
    <w:rsid w:val="00E5358A"/>
    <w:rsid w:val="00E537AA"/>
    <w:rsid w:val="00E53BF2"/>
    <w:rsid w:val="00E53CAD"/>
    <w:rsid w:val="00E61CC8"/>
    <w:rsid w:val="00E70C15"/>
    <w:rsid w:val="00E82B39"/>
    <w:rsid w:val="00E82D10"/>
    <w:rsid w:val="00E83835"/>
    <w:rsid w:val="00E84096"/>
    <w:rsid w:val="00E86537"/>
    <w:rsid w:val="00E90F6B"/>
    <w:rsid w:val="00E916D2"/>
    <w:rsid w:val="00E925DB"/>
    <w:rsid w:val="00EA32E4"/>
    <w:rsid w:val="00EA35CB"/>
    <w:rsid w:val="00EA5F7C"/>
    <w:rsid w:val="00EA6A83"/>
    <w:rsid w:val="00EA7D77"/>
    <w:rsid w:val="00EC005F"/>
    <w:rsid w:val="00EC1520"/>
    <w:rsid w:val="00EC1DF2"/>
    <w:rsid w:val="00EC27F2"/>
    <w:rsid w:val="00EC4739"/>
    <w:rsid w:val="00EC4755"/>
    <w:rsid w:val="00EC5A28"/>
    <w:rsid w:val="00EC7DE6"/>
    <w:rsid w:val="00ED43F5"/>
    <w:rsid w:val="00ED46B2"/>
    <w:rsid w:val="00ED6AFF"/>
    <w:rsid w:val="00ED70D2"/>
    <w:rsid w:val="00ED75D4"/>
    <w:rsid w:val="00EE0036"/>
    <w:rsid w:val="00EE5896"/>
    <w:rsid w:val="00EE70F1"/>
    <w:rsid w:val="00EE78CC"/>
    <w:rsid w:val="00EF42B9"/>
    <w:rsid w:val="00EF4928"/>
    <w:rsid w:val="00EF5B50"/>
    <w:rsid w:val="00EF771F"/>
    <w:rsid w:val="00F02508"/>
    <w:rsid w:val="00F0295A"/>
    <w:rsid w:val="00F100B5"/>
    <w:rsid w:val="00F11537"/>
    <w:rsid w:val="00F122A8"/>
    <w:rsid w:val="00F12D03"/>
    <w:rsid w:val="00F14147"/>
    <w:rsid w:val="00F14491"/>
    <w:rsid w:val="00F20842"/>
    <w:rsid w:val="00F21776"/>
    <w:rsid w:val="00F220C9"/>
    <w:rsid w:val="00F242D1"/>
    <w:rsid w:val="00F3137C"/>
    <w:rsid w:val="00F3258C"/>
    <w:rsid w:val="00F32CB2"/>
    <w:rsid w:val="00F35F6D"/>
    <w:rsid w:val="00F36273"/>
    <w:rsid w:val="00F37A26"/>
    <w:rsid w:val="00F37BFB"/>
    <w:rsid w:val="00F41453"/>
    <w:rsid w:val="00F442F1"/>
    <w:rsid w:val="00F4560E"/>
    <w:rsid w:val="00F52389"/>
    <w:rsid w:val="00F53177"/>
    <w:rsid w:val="00F5428C"/>
    <w:rsid w:val="00F54494"/>
    <w:rsid w:val="00F649A0"/>
    <w:rsid w:val="00F66788"/>
    <w:rsid w:val="00F72CC6"/>
    <w:rsid w:val="00F7343F"/>
    <w:rsid w:val="00F73C5F"/>
    <w:rsid w:val="00F74D5A"/>
    <w:rsid w:val="00F7764E"/>
    <w:rsid w:val="00F77EC9"/>
    <w:rsid w:val="00F83A87"/>
    <w:rsid w:val="00F87C70"/>
    <w:rsid w:val="00F93270"/>
    <w:rsid w:val="00F973ED"/>
    <w:rsid w:val="00F97891"/>
    <w:rsid w:val="00F97F24"/>
    <w:rsid w:val="00FA20F4"/>
    <w:rsid w:val="00FA6B6D"/>
    <w:rsid w:val="00FA75C5"/>
    <w:rsid w:val="00FB3379"/>
    <w:rsid w:val="00FC181E"/>
    <w:rsid w:val="00FC1ED4"/>
    <w:rsid w:val="00FD09FF"/>
    <w:rsid w:val="00FD0B26"/>
    <w:rsid w:val="00FD0ED0"/>
    <w:rsid w:val="00FD1021"/>
    <w:rsid w:val="00FD4D2E"/>
    <w:rsid w:val="00FE0526"/>
    <w:rsid w:val="00FE206E"/>
    <w:rsid w:val="00FE30B3"/>
    <w:rsid w:val="00FE4BAA"/>
    <w:rsid w:val="00FE5736"/>
    <w:rsid w:val="00FF2E82"/>
    <w:rsid w:val="00FF35D7"/>
    <w:rsid w:val="00FF501E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300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 w:unhideWhenUsed="true"/>
    <w:lsdException w:name="No Spacing" w:uiPriority="1" w:qFormat="true"/>
    <w:lsdException w:name="Light Shading" w:uiPriority="99" w:semiHidden="true" w:unhideWhenUsed="true"/>
    <w:lsdException w:name="Light List" w:uiPriority="99" w:semiHidden="true" w:unhideWhenUsed="true"/>
    <w:lsdException w:name="Light Grid" w:uiPriority="99" w:semiHidden="true" w:unhideWhenUsed="true"/>
    <w:lsdException w:name="Medium Shading 1" w:uiPriority="99" w:semiHidden="true" w:unhideWhenUsed="true"/>
    <w:lsdException w:name="Medium Shading 2" w:uiPriority="99" w:semiHidden="true" w:unhideWhenUsed="true"/>
    <w:lsdException w:name="Medium List 1" w:uiPriority="99" w:semiHidden="true" w:unhideWhenUsed="true"/>
    <w:lsdException w:name="Medium List 2" w:uiPriority="99" w:semiHidden="true" w:unhideWhenUsed="true"/>
    <w:lsdException w:name="Medium Grid 1" w:uiPriority="99" w:semiHidden="true"/>
    <w:lsdException w:name="Medium Grid 2" w:uiPriority="1" w:qFormat="true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true"/>
    <w:lsdException w:name="Quote" w:uiPriority="73" w:qFormat="true"/>
    <w:lsdException w:name="Intense Quote" w:uiPriority="60" w:qFormat="true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 w:semiHidden="true"/>
    <w:lsdException w:name="Colorful List Accent 1" w:uiPriority="34" w:qFormat="true"/>
    <w:lsdException w:name="Colorful Grid Accent 1" w:uiPriority="29" w:qFormat="true"/>
    <w:lsdException w:name="Light Shading Accent 2" w:uiPriority="30" w:qFormat="true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true"/>
    <w:lsdException w:name="Intense Emphasis" w:uiPriority="66" w:qFormat="true"/>
    <w:lsdException w:name="Subtle Reference" w:uiPriority="67" w:qFormat="true"/>
    <w:lsdException w:name="Intense Reference" w:uiPriority="68" w:qFormat="true"/>
    <w:lsdException w:name="Book Title" w:uiPriority="69" w:qFormat="true"/>
    <w:lsdException w:name="Bibliography" w:uiPriority="70"/>
    <w:lsdException w:name="TOC Heading" w:uiPriority="71" w:semiHidden="true" w:unhideWhenUsed="true" w:qFormat="true"/>
  </w:latentStyles>
  <w:style w:type="paragraph" w:styleId="Normal" w:default="true">
    <w:name w:val="Normal"/>
    <w:qFormat/>
    <w:rsid w:val="00BC5A93"/>
    <w:rPr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type="paragraph" w:styleId="Naslov2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29358B"/>
    <w:pPr>
      <w:tabs>
        <w:tab w:val="center" w:pos="4536"/>
        <w:tab w:val="right" w:pos="9072"/>
      </w:tabs>
    </w:pPr>
    <w:rPr>
      <w:lang w:val="en-US"/>
    </w:rPr>
  </w:style>
  <w:style w:type="character" w:styleId="ZaglavljeChar" w:customStyle="true">
    <w:name w:val="Zaglavlje Char"/>
    <w:link w:val="Zaglavlje"/>
    <w:rsid w:val="0029358B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29358B"/>
    <w:pPr>
      <w:tabs>
        <w:tab w:val="center" w:pos="4536"/>
        <w:tab w:val="right" w:pos="9072"/>
      </w:tabs>
    </w:pPr>
    <w:rPr>
      <w:lang w:val="en-US"/>
    </w:rPr>
  </w:style>
  <w:style w:type="character" w:styleId="PodnojeChar" w:customStyle="true">
    <w:name w:val="Podnožje Char"/>
    <w:link w:val="Podnoje"/>
    <w:uiPriority w:val="99"/>
    <w:rsid w:val="0029358B"/>
    <w:rPr>
      <w:sz w:val="24"/>
      <w:szCs w:val="24"/>
      <w:lang w:val="en-US" w:eastAsia="en-US"/>
    </w:rPr>
  </w:style>
  <w:style w:type="paragraph" w:styleId="Obojanipopis-Isticanje11" w:customStyle="true">
    <w:name w:val="Obojani popis - Isticanje 11"/>
    <w:basedOn w:val="Normal"/>
    <w:uiPriority w:val="34"/>
    <w:qFormat/>
    <w:rsid w:val="007C1A57"/>
    <w:pPr>
      <w:ind w:left="708"/>
    </w:pPr>
  </w:style>
  <w:style w:type="paragraph" w:styleId="Tekstbalonia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type="character" w:styleId="TekstbaloniaChar" w:customStyle="true">
    <w:name w:val="Tekst balončića Char"/>
    <w:link w:val="Tekstbalonia"/>
    <w:rsid w:val="000F7D08"/>
    <w:rPr>
      <w:rFonts w:ascii="Tahoma" w:hAnsi="Tahoma" w:cs="Tahoma"/>
      <w:sz w:val="16"/>
      <w:szCs w:val="16"/>
      <w:lang w:val="en-US" w:eastAsia="en-US"/>
    </w:rPr>
  </w:style>
  <w:style w:type="character" w:styleId="tabletextfield" w:customStyle="true">
    <w:name w:val="table_text_field"/>
    <w:basedOn w:val="Zadanifontodlomka"/>
    <w:rsid w:val="0079136A"/>
  </w:style>
  <w:style w:type="character" w:styleId="tabletitle2" w:customStyle="true">
    <w:name w:val="table_title2"/>
    <w:basedOn w:val="Zadanifontodlomka"/>
    <w:rsid w:val="00DF08D0"/>
  </w:style>
  <w:style w:type="character" w:styleId="Naslov1Char" w:customStyle="true">
    <w:name w:val="Naslov 1 Char"/>
    <w:link w:val="Naslov1"/>
    <w:rsid w:val="00411263"/>
    <w:rPr>
      <w:sz w:val="28"/>
      <w:szCs w:val="28"/>
      <w:lang w:eastAsia="en-US"/>
    </w:rPr>
  </w:style>
  <w:style w:type="character" w:styleId="Naslov2Char" w:customStyle="true">
    <w:name w:val="Naslov 2 Char"/>
    <w:link w:val="Naslov2"/>
    <w:rsid w:val="00411263"/>
    <w:rPr>
      <w:b/>
      <w:bCs/>
      <w:sz w:val="28"/>
      <w:szCs w:val="28"/>
      <w:lang w:eastAsia="en-US"/>
    </w:rPr>
  </w:style>
  <w:style w:type="character" w:styleId="Naslov3Char" w:customStyle="true">
    <w:name w:val="Naslov 3 Char"/>
    <w:link w:val="Naslov3"/>
    <w:rsid w:val="00411263"/>
    <w:rPr>
      <w:b/>
      <w:bCs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411263"/>
    <w:pPr>
      <w:jc w:val="both"/>
    </w:pPr>
  </w:style>
  <w:style w:type="character" w:styleId="TijelotekstaChar" w:customStyle="true">
    <w:name w:val="Tijelo teksta Char"/>
    <w:link w:val="Tijeloteksta"/>
    <w:rsid w:val="00411263"/>
    <w:rPr>
      <w:sz w:val="24"/>
      <w:szCs w:val="24"/>
      <w:lang w:eastAsia="en-US"/>
    </w:rPr>
  </w:style>
  <w:style w:type="paragraph" w:styleId="Srednjareetka21" w:customStyle="true">
    <w:name w:val="Srednja rešetka 21"/>
    <w:uiPriority w:val="1"/>
    <w:qFormat/>
    <w:rsid w:val="00D368CD"/>
    <w:rPr>
      <w:rFonts w:ascii="Calibri" w:hAnsi="Calibri" w:eastAsia="Calibri"/>
      <w:sz w:val="22"/>
      <w:szCs w:val="22"/>
      <w:lang w:eastAsia="en-US"/>
    </w:rPr>
  </w:style>
  <w:style w:type="paragraph" w:styleId="msolistparagraph0" w:customStyle="true">
    <w:name w:val="msolistparagraph"/>
    <w:basedOn w:val="Normal"/>
    <w:rsid w:val="004C37B5"/>
    <w:pPr>
      <w:ind w:left="720"/>
    </w:pPr>
    <w:rPr>
      <w:rFonts w:ascii="Calibri" w:hAnsi="Calibri"/>
      <w:sz w:val="22"/>
      <w:szCs w:val="22"/>
      <w:lang w:eastAsia="hr-HR"/>
    </w:rPr>
  </w:style>
  <w:style w:type="paragraph" w:styleId="Odlomakpopisa">
    <w:name w:val="List Paragraph"/>
    <w:basedOn w:val="Normal"/>
    <w:uiPriority w:val="34"/>
    <w:qFormat/>
    <w:rsid w:val="00981118"/>
    <w:pPr>
      <w:suppressAutoHyphens/>
      <w:ind w:left="720"/>
    </w:pPr>
    <w:rPr>
      <w:rFonts w:ascii="Calibri" w:hAnsi="Calibri" w:eastAsia="Arial Unicode MS" w:cs="font303"/>
      <w:kern w:val="1"/>
      <w:sz w:val="22"/>
      <w:szCs w:val="22"/>
      <w:lang w:eastAsia="ar-SA"/>
    </w:rPr>
  </w:style>
  <w:style w:type="paragraph" w:styleId="Bezproreda">
    <w:name w:val="No Spacing"/>
    <w:uiPriority w:val="1"/>
    <w:qFormat/>
    <w:rsid w:val="00FF2E82"/>
    <w:rPr>
      <w:rFonts w:ascii="Calibri" w:hAnsi="Calibri" w:eastAsia="Calibri"/>
      <w:sz w:val="22"/>
      <w:szCs w:val="22"/>
      <w:lang w:eastAsia="en-US"/>
    </w:rPr>
  </w:style>
  <w:style w:type="paragraph" w:styleId="T-98-2" w:customStyle="true">
    <w:name w:val="T-9/8-2"/>
    <w:basedOn w:val="Normal"/>
    <w:rsid w:val="00F97891"/>
    <w:pPr>
      <w:widowControl w:val="false"/>
      <w:tabs>
        <w:tab w:val="left" w:pos="2153"/>
      </w:tabs>
      <w:overflowPunct w:val="false"/>
      <w:autoSpaceDE w:val="false"/>
      <w:autoSpaceDN w:val="false"/>
      <w:adjustRightInd w:val="false"/>
      <w:spacing w:after="43"/>
      <w:ind w:firstLine="342"/>
      <w:jc w:val="both"/>
      <w:textAlignment w:val="baseline"/>
    </w:pPr>
    <w:rPr>
      <w:rFonts w:ascii="Times-NewRoman" w:hAnsi="Times-NewRoman"/>
      <w:sz w:val="19"/>
      <w:szCs w:val="20"/>
      <w:lang w:val="en-GB"/>
    </w:rPr>
  </w:style>
  <w:style w:type="paragraph" w:styleId="t-9-8" w:customStyle="true">
    <w:name w:val="t-9-8"/>
    <w:basedOn w:val="Normal"/>
    <w:rsid w:val="002611EB"/>
    <w:pPr>
      <w:spacing w:before="100" w:beforeAutospacing="true" w:after="100" w:afterAutospacing="true"/>
    </w:pPr>
    <w:rPr>
      <w:lang w:eastAsia="hr-HR"/>
    </w:rPr>
  </w:style>
  <w:style w:type="character" w:styleId="Tekstrezerviranogmjesta">
    <w:name w:val="Placeholder Text"/>
    <w:basedOn w:val="Zadanifontodlomka"/>
    <w:uiPriority w:val="99"/>
    <w:semiHidden/>
    <w:unhideWhenUsed/>
    <w:rsid w:val="001B01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01B2"/>
    <w:rPr>
      <w:rFonts w:ascii="Times New Roman" w:hAnsi="Times New Roman" w:cs="Times New Roman"/>
      <w:bCs/>
      <w:i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B01B2"/>
    <w:rPr>
      <w:bCs/>
      <w:i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B01B2"/>
    <w:rPr>
      <w:rFonts w:ascii="Times New Roman" w:hAnsi="Times New Roman" w:cs="Times New Roman"/>
      <w:bCs w:val="false"/>
      <w:i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B01B2"/>
    <w:rPr>
      <w:rFonts w:ascii="Times New Roman" w:hAnsi="Times New Roman" w:cs="Times New Roman"/>
      <w:bCs w:val="false"/>
      <w:i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qFormat="1" w:uiPriority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34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sid w:val="00BC5A9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1" w:styleId="Obojanipopis-Isticanje11" w:type="paragraph">
    <w:name w:val="Obojani popis - Isticanje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customStyle="1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1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1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1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1" w:styleId="Srednjareetka21" w:type="paragraph">
    <w:name w:val="Srednja rešetka 21"/>
    <w:uiPriority w:val="1"/>
    <w:qFormat/>
    <w:rsid w:val="00D368CD"/>
    <w:rPr>
      <w:rFonts w:ascii="Calibri" w:eastAsia="Calibri" w:hAnsi="Calibri"/>
      <w:sz w:val="22"/>
      <w:szCs w:val="22"/>
      <w:lang w:eastAsia="en-US"/>
    </w:rPr>
  </w:style>
  <w:style w:customStyle="1" w:styleId="msolistparagraph0" w:type="paragraph">
    <w:name w:val="msolistparagraph"/>
    <w:basedOn w:val="Normal"/>
    <w:rsid w:val="004C37B5"/>
    <w:pPr>
      <w:ind w:left="720"/>
    </w:pPr>
    <w:rPr>
      <w:rFonts w:ascii="Calibri" w:hAnsi="Calibri"/>
      <w:sz w:val="22"/>
      <w:szCs w:val="22"/>
      <w:lang w:eastAsia="hr-HR"/>
    </w:rPr>
  </w:style>
  <w:style w:styleId="Odlomakpopisa" w:type="paragraph">
    <w:name w:val="List Paragraph"/>
    <w:basedOn w:val="Normal"/>
    <w:uiPriority w:val="34"/>
    <w:qFormat/>
    <w:rsid w:val="00981118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Bezproreda" w:type="paragraph">
    <w:name w:val="No Spacing"/>
    <w:uiPriority w:val="1"/>
    <w:qFormat/>
    <w:rsid w:val="00FF2E82"/>
    <w:rPr>
      <w:rFonts w:ascii="Calibri" w:eastAsia="Calibri" w:hAnsi="Calibri"/>
      <w:sz w:val="22"/>
      <w:szCs w:val="22"/>
      <w:lang w:eastAsia="en-US"/>
    </w:rPr>
  </w:style>
  <w:style w:customStyle="1" w:styleId="T-98-2" w:type="paragraph">
    <w:name w:val="T-9/8-2"/>
    <w:basedOn w:val="Normal"/>
    <w:rsid w:val="00F97891"/>
    <w:pPr>
      <w:widowControl w:val="0"/>
      <w:tabs>
        <w:tab w:pos="2153" w:val="left"/>
      </w:tabs>
      <w:overflowPunct w:val="0"/>
      <w:autoSpaceDE w:val="0"/>
      <w:autoSpaceDN w:val="0"/>
      <w:adjustRightInd w:val="0"/>
      <w:spacing w:after="43"/>
      <w:ind w:firstLine="342"/>
      <w:jc w:val="both"/>
      <w:textAlignment w:val="baseline"/>
    </w:pPr>
    <w:rPr>
      <w:rFonts w:ascii="Times-NewRoman" w:hAnsi="Times-NewRoman"/>
      <w:sz w:val="19"/>
      <w:szCs w:val="20"/>
      <w:lang w:val="en-GB"/>
    </w:rPr>
  </w:style>
  <w:style w:customStyle="1" w:styleId="t-9-8" w:type="paragraph">
    <w:name w:val="t-9-8"/>
    <w:basedOn w:val="Normal"/>
    <w:rsid w:val="002611EB"/>
    <w:pPr>
      <w:spacing w:after="100" w:afterAutospacing="1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unhideWhenUsed/>
    <w:rsid w:val="001B0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1B2"/>
    <w:rPr>
      <w:rFonts w:ascii="Times New Roman" w:cs="Times New Roman" w:hAnsi="Times New Roman"/>
      <w:bCs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1B2"/>
    <w:rPr>
      <w:bCs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1B2"/>
    <w:rPr>
      <w:rFonts w:ascii="Times New Roman" w:cs="Times New Roman" w:hAnsi="Times New Roman"/>
      <w:bCs w:val="0"/>
      <w:i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1B2"/>
    <w:rPr>
      <w:rFonts w:ascii="Times New Roman" w:cs="Times New Roman" w:hAnsi="Times New Roman"/>
      <w:bCs w:val="0"/>
      <w:i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886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76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704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333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0517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3512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5953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77547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16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764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4280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7837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1367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3059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2744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6520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3155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893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140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52908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5769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44007-CFE5-4333-962D-627B343E78C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HP</properties:Company>
  <properties:Pages>1</properties:Pages>
  <properties:Words>198</properties:Words>
  <properties:Characters>1159</properties:Characters>
  <properties:Lines>48</properties:Lines>
  <properties:Paragraphs>26</properties:Paragraphs>
  <properties:TotalTime>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Predloženi stečajni dužnik</vt:lpstr>
      <vt:lpstr>Predloženi stečajni dužnik</vt:lpstr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2019-12-06T07:36:00Z</dcterms:created>
  <dc:creator>Korisnik</dc:creator>
  <cp:lastModifiedBy>Maja Hajtek</cp:lastModifiedBy>
  <cp:lastPrinted>2019-12-03T11:22:00Z</cp:lastPrinted>
  <dcterms:modified xmlns:xsi="http://www.w3.org/2001/XMLSchema-instance" xsi:type="dcterms:W3CDTF">2019-12-06T07:57:00Z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St-465/2014-281 / Podnesak - Podnesak (Podnesak od 04.12.2019.  - 281.docx)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