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5231F0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5C53A7">
              <w:rPr>
                <w:noProof/>
                <w:lang w:eastAsia="hr-HR"/>
              </w:rPr>
              <w:t>187/2018-2</w:t>
            </w:r>
            <w:r w:rsidR="005231F0">
              <w:rPr>
                <w:noProof/>
                <w:lang w:eastAsia="hr-HR"/>
              </w:rPr>
              <w:t>1</w:t>
            </w:r>
          </w:p>
        </w:tc>
      </w:tr>
    </w:tbl>
    <w:p w14:textId="4fd2053" w14:paraId="4fd2053" w:rsidRDefault="0091365B" w:rsidP="0091365B" w:rsidR="0091365B">
      <w:pPr>
        <w:spacing w:after="200" w:before="20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91365B" w:rsidR="0091365B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 xml:space="preserve">Trgovački sud u Splitu, po stečajnoj sutkinji Ani Golub Gruić, u postupku povodom prijedloga FINANCIJSKE AGENCIJE, Regionalni centar Split, Mažuranićevo šetalište 24b, OIB: 85821130368, za otvaranje stečajnog postupka nad dužnikom </w:t>
      </w:r>
      <w:r w:rsidR="005C53A7" w:rsidRPr="005C53A7">
        <w:t>MUNITIĆ d.o.o., OIB: 14716445699, Omiš, Brzet 19,</w:t>
      </w:r>
      <w:r>
        <w:t xml:space="preserve"> </w:t>
      </w:r>
      <w:r w:rsidR="005C53A7">
        <w:t>29</w:t>
      </w:r>
      <w:r w:rsidR="006F50C9">
        <w:t>. siječnja 2019</w:t>
      </w:r>
      <w:r w:rsidRPr="00E46C29">
        <w:t>.</w:t>
      </w:r>
      <w:r>
        <w:t xml:space="preserve"> </w:t>
      </w:r>
    </w:p>
    <w:p w:rsidRDefault="0091365B" w:rsidP="00E33F2E" w:rsidR="0091365B">
      <w:pPr>
        <w:tabs>
          <w:tab w:pos="4536" w:val="center"/>
          <w:tab w:pos="7095" w:val="left"/>
        </w:tabs>
        <w:spacing w:after="160" w:before="20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F13D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5C53A7" w:rsidRPr="005C53A7">
        <w:rPr>
          <w:rFonts w:cs="Times New Roman" w:hAnsi="Times New Roman" w:ascii="Times New Roman"/>
          <w:sz w:val="24"/>
          <w:szCs w:val="24"/>
        </w:rPr>
        <w:t>MUNITIĆ d.o.o., O</w:t>
      </w:r>
      <w:r w:rsidR="005C53A7">
        <w:rPr>
          <w:rFonts w:cs="Times New Roman" w:hAnsi="Times New Roman" w:ascii="Times New Roman"/>
          <w:sz w:val="24"/>
          <w:szCs w:val="24"/>
        </w:rPr>
        <w:t>IB: 14716445699, Omiš, Brzet 19</w:t>
      </w:r>
      <w:r w:rsidRPr="00F13D03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E33F2E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je </w:t>
      </w:r>
      <w:r w:rsidR="005C53A7">
        <w:rPr>
          <w:rFonts w:cs="Times New Roman" w:hAnsi="Times New Roman" w:ascii="Times New Roman"/>
          <w:sz w:val="24"/>
          <w:szCs w:val="24"/>
        </w:rPr>
        <w:t>29</w:t>
      </w:r>
      <w:r w:rsidR="006F50C9">
        <w:rPr>
          <w:rFonts w:cs="Times New Roman" w:hAnsi="Times New Roman" w:ascii="Times New Roman"/>
          <w:sz w:val="24"/>
          <w:szCs w:val="24"/>
        </w:rPr>
        <w:t>. siječnja 2019</w:t>
      </w:r>
      <w:r w:rsidR="003C0EDB" w:rsidRPr="00E46C29">
        <w:rPr>
          <w:rFonts w:cs="Times New Roman" w:hAnsi="Times New Roman" w:ascii="Times New Roman"/>
          <w:sz w:val="24"/>
          <w:szCs w:val="24"/>
        </w:rPr>
        <w:t xml:space="preserve">. u </w:t>
      </w:r>
      <w:r w:rsidR="008368AD">
        <w:rPr>
          <w:rFonts w:cs="Times New Roman" w:hAnsi="Times New Roman" w:ascii="Times New Roman"/>
          <w:sz w:val="24"/>
          <w:szCs w:val="24"/>
        </w:rPr>
        <w:t>1</w:t>
      </w:r>
      <w:r w:rsidR="005C53A7">
        <w:rPr>
          <w:rFonts w:cs="Times New Roman" w:hAnsi="Times New Roman" w:ascii="Times New Roman"/>
          <w:sz w:val="24"/>
          <w:szCs w:val="24"/>
        </w:rPr>
        <w:t>4</w:t>
      </w:r>
      <w:r w:rsidR="008368AD">
        <w:rPr>
          <w:rFonts w:cs="Times New Roman" w:hAnsi="Times New Roman" w:ascii="Times New Roman"/>
          <w:sz w:val="24"/>
          <w:szCs w:val="24"/>
        </w:rPr>
        <w:t>:00</w:t>
      </w:r>
      <w:r w:rsidRPr="00E46C29">
        <w:rPr>
          <w:rFonts w:cs="Times New Roman" w:hAnsi="Times New Roman" w:ascii="Times New Roman"/>
          <w:sz w:val="24"/>
          <w:szCs w:val="24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>, kada je ovo rješenje o otvaranju stečajnog postupka istaknuto na mrežnoj stranici e-Oglasna ploča sudova.</w:t>
      </w:r>
    </w:p>
    <w:p w:rsidRDefault="0091365B" w:rsidP="00E33F2E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</w:t>
      </w:r>
      <w:r w:rsidR="00434252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upraviteljem imenuje se </w:t>
      </w:r>
      <w:r w:rsidR="007C4BCA">
        <w:rPr>
          <w:rFonts w:cs="Times New Roman" w:hAnsi="Times New Roman" w:ascii="Times New Roman"/>
          <w:sz w:val="24"/>
          <w:szCs w:val="24"/>
        </w:rPr>
        <w:t>Damir Vrca iz Splita, Stoci 2A, OIB: 72900552088.</w:t>
      </w:r>
    </w:p>
    <w:p w:rsidRDefault="0091365B" w:rsidP="00E33F2E" w:rsidR="0091365B" w:rsidRPr="00F13D03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5C53A7" w:rsidRPr="005C53A7">
        <w:rPr>
          <w:rFonts w:cs="Times New Roman" w:hAnsi="Times New Roman" w:ascii="Times New Roman"/>
          <w:sz w:val="24"/>
          <w:szCs w:val="24"/>
        </w:rPr>
        <w:t>MUNITIĆ d.o.o., O</w:t>
      </w:r>
      <w:r w:rsidR="005C53A7">
        <w:rPr>
          <w:rFonts w:cs="Times New Roman" w:hAnsi="Times New Roman" w:ascii="Times New Roman"/>
          <w:sz w:val="24"/>
          <w:szCs w:val="24"/>
        </w:rPr>
        <w:t>IB: 14716445699, Omiš, Brzet 19</w:t>
      </w:r>
      <w:r w:rsidR="006F50C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E33F2E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E33F2E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E33F2E" w:rsidR="0091365B">
      <w:pPr>
        <w:spacing w:after="100" w:before="200"/>
        <w:jc w:val="center"/>
      </w:pPr>
      <w:r>
        <w:t>Obrazloženje</w:t>
      </w:r>
    </w:p>
    <w:p w:rsidRDefault="005C53A7" w:rsidP="005C53A7" w:rsidR="005C53A7">
      <w:pPr>
        <w:ind w:firstLine="709"/>
        <w:jc w:val="both"/>
        <w:rPr>
          <w:rFonts w:cstheme="minorBidi"/>
        </w:rPr>
      </w:pPr>
      <w:r>
        <w:rPr>
          <w:rFonts w:cstheme="minorBidi"/>
        </w:rPr>
        <w:t>Financijska agencija, Regionalni centar Split podnijela je ovom sudu 1. ožujka 2018. prijedlog za otvaranje stečajnog postupka nad dužnikom MUNITIĆ d.o.o., OIB: 14716445699, Omiš, Brzet 19, navodeći da dužnik ima jednog zaposlenog, a da na dan 26. veljače 2018. u Očevidniku redoslijeda osnova za plaćanje, ima evidentirane neizvršene osnove za plaćanje u neprekinutom razdoblju od 120 dana, u ukupnom iznosu od 18.016,41 kn.</w:t>
      </w:r>
    </w:p>
    <w:p w:rsidRDefault="005C53A7" w:rsidP="005C53A7" w:rsidR="005C53A7">
      <w:pPr>
        <w:spacing w:before="200"/>
        <w:ind w:firstLine="709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Rješenjem ovog suda 11.St-187/2018 od 25. svibnja 2018. pokrenut je prethodni postupak radi utvrđivanja pretpostavki za otvaranje stečajnog postupka nad dužnikom i određeno je ročište radi očitovanja o prijedlogu za otvaranje stečajnog postupka.</w:t>
      </w:r>
    </w:p>
    <w:p w:rsidRDefault="005C53A7" w:rsidP="005C53A7" w:rsidR="005C53A7">
      <w:pPr>
        <w:spacing w:before="200"/>
        <w:ind w:firstLine="709"/>
        <w:jc w:val="both"/>
        <w:rPr>
          <w:rFonts w:cstheme="minorBidi"/>
          <w:szCs w:val="22"/>
        </w:rPr>
      </w:pPr>
      <w:r>
        <w:rPr>
          <w:rFonts w:cstheme="minorBidi"/>
        </w:rPr>
        <w:t xml:space="preserve">Na ročište radi očitovanja o uvjetima  za otvaranje stečajnog postupka zastupnik po zakonu dužnika nije pristupio, a niti je dostavio pisano izvješće o financijsko-gospodarskom </w:t>
      </w:r>
      <w:r>
        <w:rPr>
          <w:rFonts w:cstheme="minorBidi"/>
        </w:rPr>
        <w:lastRenderedPageBreak/>
        <w:t>stanju dužnika, odnosno popis imovine i obveza dužnika sukladno nalogu suda iz točke III. rješenja ovog suda poslovni broj 11.St-187/2018 od 25. svibnja 2018.</w:t>
      </w:r>
    </w:p>
    <w:p w:rsidRDefault="005C53A7" w:rsidP="005C53A7" w:rsidR="005C53A7">
      <w:pPr>
        <w:spacing w:before="200"/>
        <w:ind w:firstLine="709"/>
        <w:jc w:val="both"/>
        <w:rPr>
          <w:rFonts w:eastAsia="Times New Roman"/>
          <w:lang w:eastAsia="hr-HR"/>
        </w:rPr>
      </w:pPr>
      <w:r>
        <w:t xml:space="preserve">Iz uvjerenja MUP-a, Policijska uprava Splitsko-dalmatinska od 15. ožujka 2018. proizlazi da prema službenoj evidenciji registracije cestovnih vozila dužnik nije evidentiran kao vlasnik vozila (list 10 spisa). Iz potvrde Općinskog suda u Splitu – Zemljišnoknjižni odjel Split od 20. ožujka 2018. proizlazi da dužnik nije upisan kao vlasnik nekretnina na području nadležnosti tog zemljišnoknjižnog odjela (list 11 spisa), </w:t>
      </w:r>
    </w:p>
    <w:p w:rsidRDefault="005C53A7" w:rsidP="005C53A7" w:rsidR="005C53A7">
      <w:pPr>
        <w:spacing w:before="200"/>
        <w:ind w:firstLine="720"/>
        <w:jc w:val="both"/>
      </w:pPr>
      <w:r>
        <w:t xml:space="preserve">Iz potvrde FINA-e od 28. siječnja 2019. (list 30 spisa) proizlazi da dužnik u Očevidniku redoslijeda osnova za plaćanje ima evidentirane neizvršene osnove za plaćanje u neprekinutom razdoblju od 453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SZ-a</w:t>
      </w:r>
      <w:r>
        <w:t>.</w:t>
      </w:r>
    </w:p>
    <w:p w:rsidRDefault="008368AD" w:rsidP="00E33F2E" w:rsidR="003C0EDB" w:rsidRPr="00B9502C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5C53A7">
        <w:rPr>
          <w:rFonts w:cs="Times New Roman" w:hAnsi="Times New Roman" w:ascii="Times New Roman"/>
          <w:sz w:val="24"/>
          <w:szCs w:val="24"/>
        </w:rPr>
        <w:t>187</w:t>
      </w:r>
      <w:r w:rsidR="006F50C9">
        <w:rPr>
          <w:rFonts w:cs="Times New Roman" w:hAnsi="Times New Roman" w:ascii="Times New Roman"/>
          <w:sz w:val="24"/>
          <w:szCs w:val="24"/>
        </w:rPr>
        <w:t>/2018</w:t>
      </w:r>
      <w:r w:rsidR="005C53A7">
        <w:rPr>
          <w:rFonts w:cs="Times New Roman" w:hAnsi="Times New Roman" w:ascii="Times New Roman"/>
          <w:sz w:val="24"/>
          <w:szCs w:val="24"/>
        </w:rPr>
        <w:t>-17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5C53A7">
        <w:rPr>
          <w:rFonts w:cs="Times New Roman" w:hAnsi="Times New Roman" w:ascii="Times New Roman"/>
          <w:sz w:val="24"/>
          <w:szCs w:val="24"/>
        </w:rPr>
        <w:t>17. listopada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5C53A7" w:rsidRPr="005C53A7">
        <w:rPr>
          <w:rFonts w:cs="Times New Roman" w:hAnsi="Times New Roman" w:ascii="Times New Roman"/>
          <w:sz w:val="24"/>
          <w:szCs w:val="24"/>
        </w:rPr>
        <w:t>MUNITIĆ d.o.o., OIB: 14716445699, Omiš, Brzet 19,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da u roku od 15 dana nakon proteka osmog dana od objave poziva na mrežnoj stranici e-Oglasna ploča sudova</w:t>
      </w:r>
      <w:r w:rsidR="009360DB">
        <w:rPr>
          <w:rFonts w:cs="Times New Roman" w:hAnsi="Times New Roman" w:ascii="Times New Roman"/>
          <w:sz w:val="24"/>
          <w:szCs w:val="24"/>
        </w:rPr>
        <w:t xml:space="preserve">, solidarno predujme iznos od </w:t>
      </w:r>
      <w:r w:rsidR="006F50C9">
        <w:rPr>
          <w:rFonts w:cs="Times New Roman" w:hAnsi="Times New Roman" w:ascii="Times New Roman"/>
          <w:sz w:val="24"/>
          <w:szCs w:val="24"/>
        </w:rPr>
        <w:t>1</w:t>
      </w:r>
      <w:r w:rsidR="005C53A7">
        <w:rPr>
          <w:rFonts w:cs="Times New Roman" w:hAnsi="Times New Roman" w:ascii="Times New Roman"/>
          <w:sz w:val="24"/>
          <w:szCs w:val="24"/>
        </w:rPr>
        <w:t>4</w:t>
      </w:r>
      <w:r w:rsidR="006F50C9">
        <w:rPr>
          <w:rFonts w:cs="Times New Roman" w:hAnsi="Times New Roman" w:ascii="Times New Roman"/>
          <w:sz w:val="24"/>
          <w:szCs w:val="24"/>
        </w:rPr>
        <w:t>.000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,00 kuna za pokriće troškova prethodnog i otvorenog stečajnog postupka na depozitni račun Trgovačkog suda u Splitu. Navedeno rješenje je javno objavljeno na mrežnoj stranici e-Oglasna ploča sudova </w:t>
      </w:r>
      <w:r w:rsidR="005C53A7">
        <w:rPr>
          <w:rFonts w:cs="Times New Roman" w:hAnsi="Times New Roman" w:ascii="Times New Roman"/>
          <w:sz w:val="24"/>
          <w:szCs w:val="24"/>
        </w:rPr>
        <w:t>17. listopada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="003C0EDB"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132. i č</w:t>
      </w:r>
      <w:r>
        <w:rPr>
          <w:rFonts w:cs="Times New Roman" w:hAnsi="Times New Roman" w:ascii="Times New Roman"/>
          <w:sz w:val="24"/>
          <w:szCs w:val="24"/>
        </w:rPr>
        <w:t>lanka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1</w:t>
      </w:r>
      <w:r>
        <w:rPr>
          <w:rFonts w:cs="Times New Roman" w:hAnsi="Times New Roman" w:ascii="Times New Roman"/>
          <w:sz w:val="24"/>
          <w:szCs w:val="24"/>
        </w:rPr>
        <w:t xml:space="preserve">2. stavka </w:t>
      </w:r>
      <w:r w:rsidR="003C0EDB" w:rsidRPr="00B9502C">
        <w:rPr>
          <w:rFonts w:cs="Times New Roman" w:hAnsi="Times New Roman" w:ascii="Times New Roman"/>
          <w:sz w:val="24"/>
          <w:szCs w:val="24"/>
        </w:rPr>
        <w:t>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C0EDB" w:rsidP="00E33F2E" w:rsidR="003C0EDB" w:rsidRPr="00B9502C">
      <w:pPr>
        <w:spacing w:before="160"/>
        <w:ind w:firstLine="708"/>
        <w:jc w:val="both"/>
      </w:pPr>
      <w:r w:rsidRPr="00B9502C">
        <w:t>Odredbom čl</w:t>
      </w:r>
      <w:r w:rsidR="008368AD">
        <w:t>anka 132. stavka</w:t>
      </w:r>
      <w:r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 w:rsidR="008368AD">
        <w:t>se način primijeniti odredbe članaka</w:t>
      </w:r>
      <w:r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E33F2E" w:rsidR="008368AD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</w:t>
      </w:r>
      <w:r w:rsidR="008368AD">
        <w:rPr>
          <w:rFonts w:cs="Times New Roman" w:hAnsi="Times New Roman" w:ascii="Times New Roman"/>
          <w:sz w:val="24"/>
          <w:szCs w:val="24"/>
        </w:rPr>
        <w:t>a, to su se u smislu odredbe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5C53A7" w:rsidP="005C53A7" w:rsidR="005C53A7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AE5A2D" w:rsidR="0091365B" w:rsidRPr="008368AD">
      <w:pPr>
        <w:pStyle w:val="Bezproreda"/>
        <w:spacing w:before="160"/>
        <w:jc w:val="center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U Splitu </w:t>
      </w:r>
      <w:r w:rsidR="006F50C9">
        <w:rPr>
          <w:rFonts w:cs="Times New Roman" w:hAnsi="Times New Roman" w:ascii="Times New Roman"/>
          <w:sz w:val="24"/>
          <w:szCs w:val="24"/>
        </w:rPr>
        <w:t>2</w:t>
      </w:r>
      <w:r w:rsidR="005C53A7">
        <w:rPr>
          <w:rFonts w:cs="Times New Roman" w:hAnsi="Times New Roman" w:ascii="Times New Roman"/>
          <w:sz w:val="24"/>
          <w:szCs w:val="24"/>
        </w:rPr>
        <w:t>9</w:t>
      </w:r>
      <w:r w:rsidR="006F50C9">
        <w:rPr>
          <w:rFonts w:cs="Times New Roman" w:hAnsi="Times New Roman" w:ascii="Times New Roman"/>
          <w:sz w:val="24"/>
          <w:szCs w:val="24"/>
        </w:rPr>
        <w:t>. siječnja 2019</w:t>
      </w:r>
      <w:r w:rsidRPr="008368AD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E5A2D" w:rsidR="0091365B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DF0C3B" w:rsidR="00AE5A2D" w:rsidRPr="00DF0C3B">
      <w:pPr>
        <w:jc w:val="right"/>
        <w:rPr>
          <w:rFonts w:eastAsia="Calibri"/>
        </w:rPr>
      </w:pPr>
      <w:r>
        <w:t>Ana Golub Gruić</w:t>
      </w:r>
      <w:r w:rsidR="00AE5A2D" w:rsidRPr="00DF0C3B">
        <w:rPr>
          <w:rFonts w:eastAsia="Calibri"/>
        </w:rPr>
        <w:t>, v.r.</w:t>
      </w:r>
    </w:p>
    <w:p w:rsidRDefault="00AE5A2D" w:rsidP="00DF0C3B" w:rsidR="00AE5A2D" w:rsidRPr="00DF0C3B">
      <w:pPr>
        <w:jc w:val="right"/>
        <w:rPr>
          <w:rFonts w:eastAsia="Calibri"/>
        </w:rPr>
      </w:pPr>
      <w:r w:rsidRPr="00DF0C3B">
        <w:rPr>
          <w:rFonts w:eastAsia="Calibri"/>
        </w:rPr>
        <w:t>za točnost otpravka – ovlašteni službenik</w:t>
      </w:r>
    </w:p>
    <w:p w:rsidRDefault="00AE5A2D" w:rsidP="00DF0C3B" w:rsidR="00AE5A2D" w:rsidRPr="00DF0C3B">
      <w:pPr>
        <w:ind w:firstLine="708" w:left="4956"/>
        <w:jc w:val="center"/>
        <w:rPr>
          <w:rFonts w:eastAsia="Calibri"/>
        </w:rPr>
      </w:pPr>
      <w:r w:rsidRPr="00DF0C3B">
        <w:rPr>
          <w:rFonts w:eastAsia="Calibri"/>
        </w:rPr>
        <w:t xml:space="preserve">Ana </w:t>
      </w:r>
      <w:r>
        <w:rPr>
          <w:rFonts w:eastAsia="Calibri"/>
        </w:rPr>
        <w:t>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91365B" w:rsidP="0091365B" w:rsidR="0091365B">
      <w:pPr>
        <w:spacing w:before="20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3163FE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A2D">
          <w:rPr>
            <w:noProof/>
          </w:rPr>
          <w:t>3</w:t>
        </w:r>
        <w:r>
          <w:fldChar w:fldCharType="end"/>
        </w:r>
        <w:r w:rsidR="003163FE">
          <w:tab/>
        </w:r>
        <w:r>
          <w:t>Poslovni broj: 11. St-</w:t>
        </w:r>
        <w:r w:rsidR="005C53A7">
          <w:t>187/2018-2</w:t>
        </w:r>
        <w:r w:rsidR="005231F0">
          <w:t>1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3163FE"/>
    <w:rsid w:val="00335ED3"/>
    <w:rsid w:val="003A1748"/>
    <w:rsid w:val="003C0EDB"/>
    <w:rsid w:val="003E6770"/>
    <w:rsid w:val="00434252"/>
    <w:rsid w:val="004B3697"/>
    <w:rsid w:val="005231F0"/>
    <w:rsid w:val="005C53A7"/>
    <w:rsid w:val="006D6610"/>
    <w:rsid w:val="006F50C9"/>
    <w:rsid w:val="00797F53"/>
    <w:rsid w:val="007C4BCA"/>
    <w:rsid w:val="007E0D1B"/>
    <w:rsid w:val="008368AD"/>
    <w:rsid w:val="0091365B"/>
    <w:rsid w:val="009360DB"/>
    <w:rsid w:val="00977F82"/>
    <w:rsid w:val="00A5775A"/>
    <w:rsid w:val="00AE0312"/>
    <w:rsid w:val="00AE5A2D"/>
    <w:rsid w:val="00B065A0"/>
    <w:rsid w:val="00B86AFC"/>
    <w:rsid w:val="00B9502C"/>
    <w:rsid w:val="00BC061F"/>
    <w:rsid w:val="00C31762"/>
    <w:rsid w:val="00C61D00"/>
    <w:rsid w:val="00CB24C7"/>
    <w:rsid w:val="00DC6958"/>
    <w:rsid w:val="00DF2835"/>
    <w:rsid w:val="00E33F2E"/>
    <w:rsid w:val="00E46C29"/>
    <w:rsid w:val="00EA3CA7"/>
    <w:rsid w:val="00EB422A"/>
    <w:rsid w:val="00ED6337"/>
    <w:rsid w:val="00F13D03"/>
    <w:rsid w:val="00F16E8D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E5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A2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5A2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5A2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5A2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E5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A2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5A2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5A2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5A2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863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1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MUNITIĆ d.o.o. za ribarstvo, usluge i turistička agencija</izvorni_sadrzaj>
    <derivirana_varijabla naziv="DomainObject.Predmet.ProtustrankaFormated_1">  MUNITIĆ d.o.o. za ribarstvo, usluge i turistička agencija</derivirana_varijabla>
  </DomainObject.Predmet.ProtustrankaFormated>
  <DomainObject.Predmet.ProtustrankaFormatedOIB>
    <izvorni_sadrzaj>  MUNITIĆ d.o.o. za ribarstvo, usluge i turistička agencija, OIB 14716445699</izvorni_sadrzaj>
    <derivirana_varijabla naziv="DomainObject.Predmet.ProtustrankaFormatedOIB_1">  MUNITIĆ d.o.o. za ribarstvo, usluge i turistička agencija, OIB 14716445699</derivirana_varijabla>
  </DomainObject.Predmet.ProtustrankaFormatedOIB>
  <DomainObject.Predmet.ProtustrankaFormatedWithAdress>
    <izvorni_sadrzaj> MUNITIĆ d.o.o. za ribarstvo, usluge i turistička agencija, Brzet 19, 21310 Omiš</izvorni_sadrzaj>
    <derivirana_varijabla naziv="DomainObject.Predmet.ProtustrankaFormatedWithAdress_1"> MUNITIĆ d.o.o. za ribarstvo, usluge i turistička agencija, Brzet 19, 21310 Omiš</derivirana_varijabla>
  </DomainObject.Predmet.ProtustrankaFormatedWithAdress>
  <DomainObject.Predmet.ProtustrankaFormatedWithAdressOIB>
    <izvorni_sadrzaj> MUNITIĆ d.o.o. za ribarstvo, usluge i turistička agencija, OIB 14716445699, Brzet 19, 21310 Omiš</izvorni_sadrzaj>
    <derivirana_varijabla naziv="DomainObject.Predmet.ProtustrankaFormatedWithAdressOIB_1"> MUNITIĆ d.o.o. za ribarstvo, usluge i turistička agencija, OIB 14716445699, Brzet 19, 21310 Omiš</derivirana_varijabla>
  </DomainObject.Predmet.ProtustrankaFormatedWithAdressOIB>
  <DomainObject.Predmet.ProtustrankaWithAdress>
    <izvorni_sadrzaj>MUNITIĆ d.o.o. za ribarstvo, usluge i turistička agencija Brzet 19, 21310 Omiš</izvorni_sadrzaj>
    <derivirana_varijabla naziv="DomainObject.Predmet.ProtustrankaWithAdress_1">MUNITIĆ d.o.o. za ribarstvo, usluge i turistička agencija Brzet 19, 21310 Omiš</derivirana_varijabla>
  </DomainObject.Predmet.ProtustrankaWithAdress>
  <DomainObject.Predmet.ProtustrankaWithAdressOIB>
    <izvorni_sadrzaj>MUNITIĆ d.o.o. za ribarstvo, usluge i turistička agencija, OIB 14716445699, Brzet 19, 21310 Omiš</izvorni_sadrzaj>
    <derivirana_varijabla naziv="DomainObject.Predmet.ProtustrankaWithAdressOIB_1">MUNITIĆ d.o.o. za ribarstvo, usluge i turistička agencija, OIB 14716445699, Brzet 19, 21310 Omiš</derivirana_varijabla>
  </DomainObject.Predmet.ProtustrankaWithAdressOIB>
  <DomainObject.Predmet.ProtustrankaNazivFormated>
    <izvorni_sadrzaj>MUNITIĆ d.o.o. za ribarstvo, usluge i turistička agencija</izvorni_sadrzaj>
    <derivirana_varijabla naziv="DomainObject.Predmet.ProtustrankaNazivFormated_1">MUNITIĆ d.o.o. za ribarstvo, usluge i turistička agencija</derivirana_varijabla>
  </DomainObject.Predmet.ProtustrankaNazivFormated>
  <DomainObject.Predmet.ProtustrankaNazivFormatedOIB>
    <izvorni_sadrzaj>MUNITIĆ d.o.o. za ribarstvo, usluge i turistička agencija, OIB 14716445699</izvorni_sadrzaj>
    <derivirana_varijabla naziv="DomainObject.Predmet.ProtustrankaNazivFormatedOIB_1">MUNITIĆ d.o.o. za ribarstvo, usluge i turistička agencija, OIB 14716445699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18016.41</izvorni_sadrzaj>
    <derivirana_varijabla naziv="DomainObject.Predmet.TrenutnaVrijednost_1">18016.41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MUNITIĆ d.o.o. za ribarstvo, usluge i turistička agencija</item>
    </izvorni_sadrzaj>
    <derivirana_varijabla naziv="DomainObject.Predmet.ProtuStrankaListFormated_1">
      <item>MUNITIĆ d.o.o. za ribarstvo, usluge i turistička agencija</item>
    </derivirana_varijabla>
  </DomainObject.Predmet.ProtuStrankaListFormated>
  <DomainObject.Predmet.ProtuStrankaListFormatedOIB>
    <izvorni_sadrzaj>
      <item>MUNITIĆ d.o.o. za ribarstvo, usluge i turistička agencija, OIB 14716445699</item>
    </izvorni_sadrzaj>
    <derivirana_varijabla naziv="DomainObject.Predmet.ProtuStrankaListFormatedOIB_1">
      <item>MUNITIĆ d.o.o. za ribarstvo, usluge i turistička agencija, OIB 14716445699</item>
    </derivirana_varijabla>
  </DomainObject.Predmet.ProtuStrankaListFormatedOIB>
  <DomainObject.Predmet.ProtuStrankaListFormatedWithAdress>
    <izvorni_sadrzaj>
      <item>MUNITIĆ d.o.o. za ribarstvo, usluge i turistička agencija, Brzet 19, 21310 Omiš</item>
    </izvorni_sadrzaj>
    <derivirana_varijabla naziv="DomainObject.Predmet.ProtuStrankaListFormatedWithAdress_1">
      <item>MUNITIĆ d.o.o. za ribarstvo, usluge i turistička agencija, Brzet 19, 21310 Omiš</item>
    </derivirana_varijabla>
  </DomainObject.Predmet.ProtuStrankaListFormatedWithAdress>
  <DomainObject.Predmet.ProtuStrankaListFormatedWithAdressOIB>
    <izvorni_sadrzaj>
      <item>MUNITIĆ d.o.o. za ribarstvo, usluge i turistička agencija, OIB 14716445699, Brzet 19, 21310 Omiš</item>
    </izvorni_sadrzaj>
    <derivirana_varijabla naziv="DomainObject.Predmet.ProtuStrankaListFormatedWithAdressOIB_1">
      <item>MUNITIĆ d.o.o. za ribarstvo, usluge i turistička agencija, OIB 14716445699, Brzet 19, 21310 Omiš</item>
    </derivirana_varijabla>
  </DomainObject.Predmet.ProtuStrankaListFormatedWithAdressOIB>
  <DomainObject.Predmet.ProtuStrankaListNazivFormated>
    <izvorni_sadrzaj>
      <item>MUNITIĆ d.o.o. za ribarstvo, usluge i turistička agencija</item>
    </izvorni_sadrzaj>
    <derivirana_varijabla naziv="DomainObject.Predmet.ProtuStrankaListNazivFormated_1">
      <item>MUNITIĆ d.o.o. za ribarstvo, usluge i turistička agencija</item>
    </derivirana_varijabla>
  </DomainObject.Predmet.ProtuStrankaListNazivFormated>
  <DomainObject.Predmet.ProtuStrankaListNazivFormatedOIB>
    <izvorni_sadrzaj>
      <item>MUNITIĆ d.o.o. za ribarstvo, usluge i turistička agencija, OIB 14716445699</item>
    </izvorni_sadrzaj>
    <derivirana_varijabla naziv="DomainObject.Predmet.ProtuStrankaListNazivFormatedOIB_1">
      <item>MUNITIĆ d.o.o. za ribarstvo, usluge i turistička agencija, OIB 14716445699</item>
    </derivirana_varijabla>
  </DomainObject.Predmet.ProtuStrankaListNazivFormatedOIB>
  <DomainObject.Predmet.OstaliListFormated>
    <izvorni_sadrzaj>
      <item>Marijo Munitić</item>
    </izvorni_sadrzaj>
    <derivirana_varijabla naziv="DomainObject.Predmet.OstaliListFormated_1">
      <item>Marijo Munitić</item>
    </derivirana_varijabla>
  </DomainObject.Predmet.OstaliListFormated>
  <DomainObject.Predmet.OstaliListFormatedOIB>
    <izvorni_sadrzaj>
      <item>Marijo Munitić, OIB 75044882509</item>
    </izvorni_sadrzaj>
    <derivirana_varijabla naziv="DomainObject.Predmet.OstaliListFormatedOIB_1">
      <item>Marijo Munitić, OIB 75044882509</item>
    </derivirana_varijabla>
  </DomainObject.Predmet.OstaliListFormatedOIB>
  <DomainObject.Predmet.OstaliListFormatedWithAdress>
    <izvorni_sadrzaj>
      <item>Marijo Munitić, Brzet 19, 21310 Omiš</item>
    </izvorni_sadrzaj>
    <derivirana_varijabla naziv="DomainObject.Predmet.OstaliListFormatedWithAdress_1">
      <item>Marijo Munitić, Brzet 19, 21310 Omiš</item>
    </derivirana_varijabla>
  </DomainObject.Predmet.OstaliListFormatedWithAdress>
  <DomainObject.Predmet.OstaliListFormatedWithAdressOIB>
    <izvorni_sadrzaj>
      <item>Marijo Munitić, OIB 75044882509, Brzet 19, 21310 Omiš</item>
    </izvorni_sadrzaj>
    <derivirana_varijabla naziv="DomainObject.Predmet.OstaliListFormatedWithAdressOIB_1">
      <item>Marijo Munitić, OIB 75044882509, Brzet 19, 21310 Omiš</item>
    </derivirana_varijabla>
  </DomainObject.Predmet.OstaliListFormatedWithAdressOIB>
  <DomainObject.Predmet.OstaliListNazivFormated>
    <izvorni_sadrzaj>
      <item>Marijo Munitić</item>
    </izvorni_sadrzaj>
    <derivirana_varijabla naziv="DomainObject.Predmet.OstaliListNazivFormated_1">
      <item>Marijo Munitić</item>
    </derivirana_varijabla>
  </DomainObject.Predmet.OstaliListNazivFormated>
  <DomainObject.Predmet.OstaliListNazivFormatedOIB>
    <izvorni_sadrzaj>
      <item>Marijo Munitić, OIB 75044882509</item>
    </izvorni_sadrzaj>
    <derivirana_varijabla naziv="DomainObject.Predmet.OstaliListNazivFormatedOIB_1">
      <item>Marijo Munitić, OIB 75044882509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MUNITIĆ d.o.o. za ribarstvo, usluge i turistička agencija</izvorni_sadrzaj>
    <derivirana_varijabla naziv="DomainObject.Predmet.ProtustrankaIDrugi_1">MUNITIĆ d.o.o. za ribarstvo, usluge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MUNITIĆ d.o.o. za ribarstvo, usluge i turistička agencija, OIB 14716445699, Brzet 19, 21310 Omiš</izvorni_sadrzaj>
    <derivirana_varijabla naziv="DomainObject.Predmet.ProtustrankaIDrugiAdressOIB_1">MUNITIĆ d.o.o. za ribarstvo, usluge i turistička agencija, OIB 14716445699, Brzet 19,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MUNITIĆ d.o.o. za ribarstvo, usluge i turistička agencija</item>
      <item>FINANCIJSKA AGENCIJA, RC SPLIT</item>
      <item>Marijo Munitić</item>
    </izvorni_sadrzaj>
    <derivirana_varijabla naziv="DomainObject.Predmet.SudioniciListNaziv_1">
      <item>MUNITIĆ d.o.o. za ribarstvo, usluge i turistička agencija</item>
      <item>FINANCIJSKA AGENCIJA, RC SPLIT</item>
      <item>Marijo Munitić</item>
    </derivirana_varijabla>
  </DomainObject.Predmet.SudioniciListNaziv>
  <DomainObject.Predmet.SudioniciListAdressOIB>
    <izvorni_sadrzaj>
      <item>MUNITIĆ d.o.o. za ribarstvo, usluge i turistička agencija, OIB 14716445699, Brzet 19,21310 Omiš</item>
      <item>FINANCIJSKA AGENCIJA, RC SPLIT, OIB 85821130368, Mažuranićevo šetalište 24 b,21000 Split</item>
      <item>Marijo Munitić, OIB 75044882509, Brzet 19,21310 Omiš</item>
    </izvorni_sadrzaj>
    <derivirana_varijabla naziv="DomainObject.Predmet.SudioniciListAdressOIB_1">
      <item>MUNITIĆ d.o.o. za ribarstvo, usluge i turistička agencija, OIB 14716445699, Brzet 19,21310 Omiš</item>
      <item>FINANCIJSKA AGENCIJA, RC SPLIT, OIB 85821130368, Mažuranićevo šetalište 24 b,21000 Split</item>
      <item>Marijo Munitić, OIB 75044882509, Brzet 19,21310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14716445699</item>
      <item>, OIB 85821130368</item>
      <item>, OIB 75044882509</item>
    </izvorni_sadrzaj>
    <derivirana_varijabla naziv="DomainObject.Predmet.SudioniciListNazivOIB_1">
      <item>, OIB 14716445699</item>
      <item>, OIB 85821130368</item>
      <item>, OIB 75044882509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St-187/2018-15</izvorni_sadrzaj>
    <derivirana_varijabla naziv="DomainObject.PredzadnjaOdlukaIzPredmeta.Oznaka_1">St-187/2018-15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0B588-A744-4DD3-8781-681654B37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894</properties:Words>
  <properties:Characters>5145</properties:Characters>
  <properties:Lines>97</properties:Lines>
  <properties:Paragraphs>30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2018-05-18T10:15:00Z</dcterms:created>
  <dc:creator>Ana Golub Gruić</dc:creator>
  <cp:lastModifiedBy>Ana Golub Gruić</cp:lastModifiedBy>
  <cp:lastPrinted>2019-01-29T07:28:00Z</cp:lastPrinted>
  <dcterms:modified xmlns:xsi="http://www.w3.org/2001/XMLSchema-instance" xsi:type="dcterms:W3CDTF">2019-01-29T08:10:00Z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(St-187-2018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