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1c28" w14:paraId="a821c28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D14CE8">
        <w:t>3</w:t>
      </w:r>
      <w:r w:rsidR="00397989">
        <w:t>678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397989">
        <w:t>GRAL PROMET</w:t>
      </w:r>
      <w:r w:rsidR="00D14CE8">
        <w:t xml:space="preserve"> d.o.o., Zagreb, </w:t>
      </w:r>
      <w:r w:rsidR="00397989">
        <w:t>Samoborska cesta 225</w:t>
      </w:r>
      <w:r w:rsidR="00121BAF">
        <w:t xml:space="preserve">, </w:t>
      </w:r>
      <w:r w:rsidR="00762966">
        <w:t xml:space="preserve">MBS: </w:t>
      </w:r>
      <w:r w:rsidR="00524093">
        <w:t>080</w:t>
      </w:r>
      <w:r w:rsidR="00397989">
        <w:t>052189</w:t>
      </w:r>
      <w:r w:rsidR="00762966">
        <w:t xml:space="preserve">, </w:t>
      </w:r>
      <w:r w:rsidR="00121BAF">
        <w:t xml:space="preserve">OIB: </w:t>
      </w:r>
      <w:r w:rsidR="00397989">
        <w:t>21350789914</w:t>
      </w:r>
      <w:r w:rsidR="00117D04">
        <w:t xml:space="preserve">, </w:t>
      </w:r>
      <w:r w:rsidR="00D14CE8">
        <w:t>dana 16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DE1095">
        <w:t xml:space="preserve">GRAL PROMET d.o.o., Zagreb, Samoborska cesta 225, MBS: 080052189, OIB: 21350789914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DE1095">
        <w:t>GRAL PROMET d.o.o., Zagreb, Samoborska cesta 225, MBS: 080052189, OIB: 21350789914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>U Zagrebu 1</w:t>
      </w:r>
      <w:r w:rsidR="00D14CE8">
        <w:t>6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54D6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117D04"/>
    <w:rsid w:val="00121BAF"/>
    <w:rsid w:val="00230306"/>
    <w:rsid w:val="002477A3"/>
    <w:rsid w:val="002803B5"/>
    <w:rsid w:val="002B2B78"/>
    <w:rsid w:val="00397989"/>
    <w:rsid w:val="003D29EC"/>
    <w:rsid w:val="003E62B2"/>
    <w:rsid w:val="004A54D6"/>
    <w:rsid w:val="004C23B3"/>
    <w:rsid w:val="004C3363"/>
    <w:rsid w:val="00524093"/>
    <w:rsid w:val="00525979"/>
    <w:rsid w:val="005653CF"/>
    <w:rsid w:val="006425B2"/>
    <w:rsid w:val="006C248D"/>
    <w:rsid w:val="006E1039"/>
    <w:rsid w:val="006F0F6E"/>
    <w:rsid w:val="00762966"/>
    <w:rsid w:val="007E739E"/>
    <w:rsid w:val="008D7265"/>
    <w:rsid w:val="0092290B"/>
    <w:rsid w:val="00A167C6"/>
    <w:rsid w:val="00BB2CE8"/>
    <w:rsid w:val="00C0310C"/>
    <w:rsid w:val="00C32EAE"/>
    <w:rsid w:val="00C54D6F"/>
    <w:rsid w:val="00C57B19"/>
    <w:rsid w:val="00CA77F2"/>
    <w:rsid w:val="00D14CE8"/>
    <w:rsid w:val="00D35A61"/>
    <w:rsid w:val="00D45486"/>
    <w:rsid w:val="00D574B1"/>
    <w:rsid w:val="00D85120"/>
    <w:rsid w:val="00DD1D4C"/>
    <w:rsid w:val="00DE1095"/>
    <w:rsid w:val="00DF43CB"/>
    <w:rsid w:val="00E85293"/>
    <w:rsid w:val="00EA044C"/>
    <w:rsid w:val="00EC159D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851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1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1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1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1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851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1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1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1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1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3678</izvorni_sadrzaj>
    <derivirana_varijabla naziv="DomainObject.Predmet.Broj_1">3678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St-3678/2015</izvorni_sadrzaj>
    <derivirana_varijabla naziv="DomainObject.Predmet.OznakaBroj_1">St-3678/2015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GRAL PROMET d.o.o. zastupanog po punomoćniku BRANKA PAPEŠ</izvorni_sadrzaj>
    <derivirana_varijabla naziv="DomainObject.Predmet.ProtustrankaFormated_1">  GRAL PROMET d.o.o. zastupanog po punomoćniku BRANKA PAPEŠ</derivirana_varijabla>
  </DomainObject.Predmet.ProtustrankaFormated>
  <DomainObject.Predmet.ProtustrankaFormatedOIB>
    <izvorni_sadrzaj>  GRAL PROMET d.o.o., OIB 21350789914 zastupanog po punomoćniku BRANKA PAPEŠ</izvorni_sadrzaj>
    <derivirana_varijabla naziv="DomainObject.Predmet.ProtustrankaFormatedOIB_1">  GRAL PROMET d.o.o., OIB 21350789914 zastupanog po punomoćniku BRANKA PAPEŠ</derivirana_varijabla>
  </DomainObject.Predmet.ProtustrankaFormatedOIB>
  <DomainObject.Predmet.ProtustrankaFormatedWithAdress>
    <izvorni_sadrzaj> GRAL PROMET d.o.o., Samoborska Cesta 225, 10000 Zagreb zastupanog po punomoćniku BRANKA PAPEŠ</izvorni_sadrzaj>
    <derivirana_varijabla naziv="DomainObject.Predmet.ProtustrankaFormatedWithAdress_1"> GRAL PROMET d.o.o., Samoborska Cesta 225, 10000 Zagreb zastupanog po punomoćniku BRANKA PAPEŠ</derivirana_varijabla>
  </DomainObject.Predmet.ProtustrankaFormatedWithAdress>
  <DomainObject.Predmet.ProtustrankaFormatedWithAdressOIB>
    <izvorni_sadrzaj> GRAL PROMET d.o.o., OIB 21350789914, Samoborska Cesta 225, 10000 Zagreb zastupanog po punomoćniku BRANKA PAPEŠ</izvorni_sadrzaj>
    <derivirana_varijabla naziv="DomainObject.Predmet.ProtustrankaFormatedWithAdressOIB_1"> GRAL PROMET d.o.o., OIB 21350789914, Samoborska Cesta 225, 10000 Zagreb zastupanog po punomoćniku BRANKA PAPEŠ</derivirana_varijabla>
  </DomainObject.Predmet.ProtustrankaFormatedWithAdressOIB>
  <DomainObject.Predmet.ProtustrankaWithAdress>
    <izvorni_sadrzaj>GRAL PROMET d.o.o. Samoborska Cesta 225, 10000 Zagreb</izvorni_sadrzaj>
    <derivirana_varijabla naziv="DomainObject.Predmet.ProtustrankaWithAdress_1">GRAL PROMET d.o.o. Samoborska Cesta 225, 10000 Zagreb</derivirana_varijabla>
  </DomainObject.Predmet.ProtustrankaWithAdress>
  <DomainObject.Predmet.ProtustrankaWithAdressOIB>
    <izvorni_sadrzaj>GRAL PROMET d.o.o., OIB 21350789914, Samoborska Cesta 225, 10000 Zagreb</izvorni_sadrzaj>
    <derivirana_varijabla naziv="DomainObject.Predmet.ProtustrankaWithAdressOIB_1">GRAL PROMET d.o.o., OIB 21350789914, Samoborska Cesta 225, 10000 Zagreb</derivirana_varijabla>
  </DomainObject.Predmet.ProtustrankaWithAdressOIB>
  <DomainObject.Predmet.ProtustrankaNazivFormated>
    <izvorni_sadrzaj>GRAL PROMET d.o.o.</izvorni_sadrzaj>
    <derivirana_varijabla naziv="DomainObject.Predmet.ProtustrankaNazivFormated_1">GRAL PROMET d.o.o.</derivirana_varijabla>
  </DomainObject.Predmet.ProtustrankaNazivFormated>
  <DomainObject.Predmet.ProtustrankaNazivFormatedOIB>
    <izvorni_sadrzaj>GRAL PROMET d.o.o., OIB 21350789914</izvorni_sadrzaj>
    <derivirana_varijabla naziv="DomainObject.Predmet.ProtustrankaNazivFormatedOIB_1">GRAL PROMET d.o.o., OIB 21350789914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GRAL PROMET d.o.o. zastupanog po punomoćniku BRANKA PAPEŠ</item>
    </izvorni_sadrzaj>
    <derivirana_varijabla naziv="DomainObject.Predmet.ProtuStrankaListFormated_1">
      <item>GRAL PROMET d.o.o. zastupanog po punomoćniku BRANKA PAPEŠ</item>
    </derivirana_varijabla>
  </DomainObject.Predmet.ProtuStrankaListFormated>
  <DomainObject.Predmet.ProtuStrankaListFormatedOIB>
    <izvorni_sadrzaj>
      <item>GRAL PROMET d.o.o., OIB 21350789914 zastupanog po punomoćniku BRANKA PAPEŠ</item>
    </izvorni_sadrzaj>
    <derivirana_varijabla naziv="DomainObject.Predmet.ProtuStrankaListFormatedOIB_1">
      <item>GRAL PROMET d.o.o., OIB 21350789914 zastupanog po punomoćniku BRANKA PAPEŠ</item>
    </derivirana_varijabla>
  </DomainObject.Predmet.ProtuStrankaListFormatedOIB>
  <DomainObject.Predmet.ProtuStrankaListFormatedWithAdress>
    <izvorni_sadrzaj>
      <item>GRAL PROMET d.o.o., Samoborska Cesta 225, 10000 Zagreb zastupanog po punomoćniku BRANKA PAPEŠ</item>
    </izvorni_sadrzaj>
    <derivirana_varijabla naziv="DomainObject.Predmet.ProtuStrankaListFormatedWithAdress_1">
      <item>GRAL PROMET d.o.o., Samoborska Cesta 225, 10000 Zagreb zastupanog po punomoćniku BRANKA PAPEŠ</item>
    </derivirana_varijabla>
  </DomainObject.Predmet.ProtuStrankaListFormatedWithAdress>
  <DomainObject.Predmet.ProtuStrankaListFormatedWithAdressOIB>
    <izvorni_sadrzaj>
      <item>GRAL PROMET d.o.o., OIB 21350789914, Samoborska Cesta 225, 10000 Zagreb zastupanog po punomoćniku BRANKA PAPEŠ</item>
    </izvorni_sadrzaj>
    <derivirana_varijabla naziv="DomainObject.Predmet.ProtuStrankaListFormatedWithAdressOIB_1">
      <item>GRAL PROMET d.o.o., OIB 21350789914, Samoborska Cesta 225, 10000 Zagreb zastupanog po punomoćniku BRANKA PAPEŠ</item>
    </derivirana_varijabla>
  </DomainObject.Predmet.ProtuStrankaListFormatedWithAdressOIB>
  <DomainObject.Predmet.ProtuStrankaListNazivFormated>
    <izvorni_sadrzaj>
      <item>GRAL PROMET d.o.o.</item>
    </izvorni_sadrzaj>
    <derivirana_varijabla naziv="DomainObject.Predmet.ProtuStrankaListNazivFormated_1">
      <item>GRAL PROMET d.o.o.</item>
    </derivirana_varijabla>
  </DomainObject.Predmet.ProtuStrankaListNazivFormated>
  <DomainObject.Predmet.ProtuStrankaListNazivFormatedOIB>
    <izvorni_sadrzaj>
      <item>GRAL PROMET d.o.o., OIB 21350789914</item>
    </izvorni_sadrzaj>
    <derivirana_varijabla naziv="DomainObject.Predmet.ProtuStrankaListNazivFormatedOIB_1">
      <item>GRAL PROMET d.o.o., OIB 21350789914</item>
    </derivirana_varijabla>
  </DomainObject.Predmet.ProtuStrankaListNazivFormatedOIB>
  <DomainObject.Predmet.OstaliListFormated>
    <izvorni_sadrzaj>
      <item>BRANKA PAPEŠ punomoćnik sudionika u postupku GRAL PROMET d.o.o.</item>
    </izvorni_sadrzaj>
    <derivirana_varijabla naziv="DomainObject.Predmet.OstaliListFormated_1">
      <item>BRANKA PAPEŠ punomoćnik sudionika u postupku GRAL PROMET d.o.o.</item>
    </derivirana_varijabla>
  </DomainObject.Predmet.OstaliListFormated>
  <DomainObject.Predmet.OstaliListFormatedOIB>
    <izvorni_sadrzaj>
      <item>BRANKA PAPEŠ, OIB 55148475233 punomoćnik sudionika u postupku GRAL PROMET d.o.o.</item>
    </izvorni_sadrzaj>
    <derivirana_varijabla naziv="DomainObject.Predmet.OstaliListFormatedOIB_1">
      <item>BRANKA PAPEŠ, OIB 55148475233 punomoćnik sudionika u postupku GRAL PROMET d.o.o.</item>
    </derivirana_varijabla>
  </DomainObject.Predmet.OstaliListFormatedOIB>
  <DomainObject.Predmet.OstaliListFormatedWithAdress>
    <izvorni_sadrzaj>
      <item>BRANKA PAPEŠ, Samoborska cesta 225, 10000 Zagreb punomoćnik sudionika u postupku GRAL PROMET d.o.o.</item>
    </izvorni_sadrzaj>
    <derivirana_varijabla naziv="DomainObject.Predmet.OstaliListFormatedWithAdress_1">
      <item>BRANKA PAPEŠ, Samoborska cesta 225, 10000 Zagreb punomoćnik sudionika u postupku GRAL PROMET d.o.o.</item>
    </derivirana_varijabla>
  </DomainObject.Predmet.OstaliListFormatedWithAdress>
  <DomainObject.Predmet.OstaliListFormatedWithAdressOIB>
    <izvorni_sadrzaj>
      <item>BRANKA PAPEŠ, OIB 55148475233, Samoborska cesta 225, 10000 Zagreb punomoćnik sudionika u postupku GRAL PROMET d.o.o.</item>
    </izvorni_sadrzaj>
    <derivirana_varijabla naziv="DomainObject.Predmet.OstaliListFormatedWithAdressOIB_1">
      <item>BRANKA PAPEŠ, OIB 55148475233, Samoborska cesta 225, 10000 Zagreb punomoćnik sudionika u postupku GRAL PROMET d.o.o.</item>
    </derivirana_varijabla>
  </DomainObject.Predmet.OstaliListFormatedWithAdressOIB>
  <DomainObject.Predmet.OstaliListNazivFormated>
    <izvorni_sadrzaj>
      <item>BRANKA PAPEŠ</item>
    </izvorni_sadrzaj>
    <derivirana_varijabla naziv="DomainObject.Predmet.OstaliListNazivFormated_1">
      <item>BRANKA PAPEŠ</item>
    </derivirana_varijabla>
  </DomainObject.Predmet.OstaliListNazivFormated>
  <DomainObject.Predmet.OstaliListNazivFormatedOIB>
    <izvorni_sadrzaj>
      <item>BRANKA PAPEŠ, OIB 55148475233</item>
    </izvorni_sadrzaj>
    <derivirana_varijabla naziv="DomainObject.Predmet.OstaliListNazivFormatedOIB_1">
      <item>BRANKA PAPEŠ, OIB 55148475233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GRAL PROMET d.o.o.</izvorni_sadrzaj>
    <derivirana_varijabla naziv="DomainObject.Predmet.ProtustrankaIDrugi_1">GRAL PROMET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GRAL PROMET d.o.o., OIB 21350789914, Samoborska Cesta 225, 10000 Zagreb</izvorni_sadrzaj>
    <derivirana_varijabla naziv="DomainObject.Predmet.ProtustrankaIDrugiAdressOIB_1">GRAL PROMET d.o.o., OIB 21350789914, Samoborska Cesta 225,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GRAL PROMET d.o.o.</item>
      <item>FINA Regionalni centar Zagreb</item>
      <item>BRANKA PAPEŠ</item>
    </izvorni_sadrzaj>
    <derivirana_varijabla naziv="DomainObject.Predmet.SudioniciListNaziv_1">
      <item>GRAL PROMET d.o.o.</item>
      <item>FINA Regionalni centar Zagreb</item>
      <item>BRANKA PAPEŠ</item>
    </derivirana_varijabla>
  </DomainObject.Predmet.SudioniciListNaziv>
  <DomainObject.Predmet.SudioniciListAdressOIB>
    <izvorni_sadrzaj>
      <item>GRAL PROMET d.o.o., OIB 21350789914, Samoborska Cesta 225,10000 Zagreb</item>
      <item>FINA Regionalni centar Zagreb, OIB 85821130368, Trg svibanjskih žrtava 1995 br. 1,10000 Zagreb</item>
      <item>BRANKA PAPEŠ, OIB 55148475233, Samoborska cesta 225,10000 Zagreb</item>
    </izvorni_sadrzaj>
    <derivirana_varijabla naziv="DomainObject.Predmet.SudioniciListAdressOIB_1">
      <item>GRAL PROMET d.o.o., OIB 21350789914, Samoborska Cesta 225,10000 Zagreb</item>
      <item>FINA Regionalni centar Zagreb, OIB 85821130368, Trg svibanjskih žrtava 1995 br. 1,10000 Zagreb</item>
      <item>BRANKA PAPEŠ, OIB 55148475233, Samoborska cesta 225,10000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21350789914</item>
      <item>, OIB 85821130368</item>
      <item>, OIB 55148475233</item>
    </izvorni_sadrzaj>
    <derivirana_varijabla naziv="DomainObject.Predmet.SudioniciListNazivOIB_1">
      <item>, OIB 21350789914</item>
      <item>, OIB 85821130368</item>
      <item>, OIB 55148475233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1763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2015-11-16T14:31:00Z</dcterms:created>
  <dc:creator>Maja Jurovicki</dc:creator>
  <cp:lastModifiedBy>Ksenija Nol</cp:lastModifiedBy>
  <cp:lastPrinted>2015-11-16T14:27:00Z</cp:lastPrinted>
  <dcterms:modified xmlns:xsi="http://www.w3.org/2001/XMLSchema-instance" xsi:type="dcterms:W3CDTF">2015-11-17T13:28:00Z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