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99601" w14:paraId="d599601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D75FBA">
        <w:rPr>
          <w:lang w:val="hr-HR"/>
        </w:rPr>
        <w:t xml:space="preserve">         </w:t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952141">
        <w:rPr>
          <w:lang w:val="hr-HR"/>
        </w:rPr>
        <w:t>331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952141">
        <w:rPr>
          <w:lang w:val="hr-HR"/>
        </w:rPr>
        <w:t>TEAM jednostavno društvo s ograničenom odgovornošću za trgovinu, proizvodnju i usluge</w:t>
      </w:r>
      <w:r w:rsidR="00F92896">
        <w:rPr>
          <w:lang w:val="hr-HR"/>
        </w:rPr>
        <w:t>,</w:t>
      </w:r>
      <w:r w:rsidR="00952141">
        <w:rPr>
          <w:lang w:val="hr-HR"/>
        </w:rPr>
        <w:t xml:space="preserve"> Bjelovar, Dr. Ante Starčevića 6,</w:t>
      </w:r>
      <w:r w:rsidR="00F92896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952141">
        <w:rPr>
          <w:lang w:val="hr-HR"/>
        </w:rPr>
        <w:t>010086248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952141">
        <w:rPr>
          <w:lang w:val="hr-HR"/>
        </w:rPr>
        <w:t>89481989843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952141">
        <w:rPr>
          <w:lang w:val="hr-HR"/>
        </w:rPr>
        <w:t>331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952141">
        <w:rPr>
          <w:lang w:val="hr-HR"/>
        </w:rPr>
        <w:t>18</w:t>
      </w:r>
      <w:r w:rsidR="00DB0871">
        <w:rPr>
          <w:lang w:val="hr-HR"/>
        </w:rPr>
        <w:t xml:space="preserve">. </w:t>
      </w:r>
      <w:r w:rsidR="00952141">
        <w:rPr>
          <w:lang w:val="hr-HR"/>
        </w:rPr>
        <w:t>travnja</w:t>
      </w:r>
      <w:r w:rsidR="00DB0871">
        <w:rPr>
          <w:lang w:val="hr-HR"/>
        </w:rPr>
        <w:t xml:space="preserve"> 201</w:t>
      </w:r>
      <w:r w:rsidR="00A53FD6">
        <w:rPr>
          <w:lang w:val="hr-HR"/>
        </w:rPr>
        <w:t>6</w:t>
      </w:r>
      <w:r w:rsidRPr="000664E3">
        <w:rPr>
          <w:lang w:val="hr-HR"/>
        </w:rPr>
        <w:t>.</w:t>
      </w:r>
      <w:r w:rsidR="00A53FD6">
        <w:rPr>
          <w:lang w:val="hr-HR"/>
        </w:rPr>
        <w:t xml:space="preserve"> godine</w:t>
      </w:r>
      <w:r w:rsidRPr="000664E3">
        <w:rPr>
          <w:lang w:val="hr-HR"/>
        </w:rPr>
        <w:t xml:space="preserve">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952141">
        <w:rPr>
          <w:lang w:val="hr-HR"/>
        </w:rPr>
        <w:t>11.575,71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952141">
        <w:rPr>
          <w:lang w:val="hr-HR"/>
        </w:rPr>
        <w:t>Natalija Bakrač Žiža</w:t>
      </w:r>
      <w:r w:rsidR="00A53FD6">
        <w:rPr>
          <w:lang w:val="hr-HR"/>
        </w:rPr>
        <w:t xml:space="preserve">, iz </w:t>
      </w:r>
      <w:r w:rsidR="00952141">
        <w:rPr>
          <w:lang w:val="hr-HR"/>
        </w:rPr>
        <w:t>Bjelovara</w:t>
      </w:r>
      <w:r w:rsidR="00A53FD6">
        <w:rPr>
          <w:lang w:val="hr-HR"/>
        </w:rPr>
        <w:t xml:space="preserve">, </w:t>
      </w:r>
      <w:r w:rsidR="00952141">
        <w:rPr>
          <w:lang w:val="hr-HR"/>
        </w:rPr>
        <w:t>Dr. Ante Starčevića 6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952141">
        <w:rPr>
          <w:lang w:val="hr-HR"/>
        </w:rPr>
        <w:t>83344740918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75FBA">
        <w:rPr>
          <w:lang w:val="hr-HR"/>
        </w:rPr>
        <w:t>2</w:t>
      </w:r>
      <w:r w:rsidR="00952141">
        <w:rPr>
          <w:lang w:val="hr-HR"/>
        </w:rPr>
        <w:t>8</w:t>
      </w:r>
      <w:r w:rsidR="00DB0871">
        <w:rPr>
          <w:lang w:val="hr-HR"/>
        </w:rPr>
        <w:t xml:space="preserve">. </w:t>
      </w:r>
      <w:r w:rsidR="00952141">
        <w:rPr>
          <w:lang w:val="hr-HR"/>
        </w:rPr>
        <w:t>travnja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C852C3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</w:t>
      </w:r>
      <w:r w:rsidR="00DB0871">
        <w:rPr>
          <w:lang w:val="hr-HR"/>
        </w:rPr>
        <w:t>onskom zastupniku dužnika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952141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75FBA">
        <w:rPr>
          <w:lang w:val="hr-HR"/>
        </w:rPr>
        <w:t>2</w:t>
      </w:r>
      <w:r w:rsidR="00952141">
        <w:rPr>
          <w:lang w:val="hr-HR"/>
        </w:rPr>
        <w:t>8</w:t>
      </w:r>
      <w:r w:rsidR="00DB0871">
        <w:rPr>
          <w:lang w:val="hr-HR"/>
        </w:rPr>
        <w:t>.0</w:t>
      </w:r>
      <w:r w:rsidR="00952141">
        <w:rPr>
          <w:lang w:val="hr-HR"/>
        </w:rPr>
        <w:t>4</w:t>
      </w:r>
      <w:r w:rsidR="004525DA">
        <w:rPr>
          <w:lang w:val="hr-HR"/>
        </w:rPr>
        <w:t>.201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DB0871">
        <w:rPr>
          <w:lang w:val="hr-HR"/>
        </w:rPr>
        <w:t>g.</w:t>
      </w:r>
    </w:p>
    <w:sectPr w:rsidR="000E2229" w:rsidRPr="00952141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3F5E" w:rsidR="00883F5E">
      <w:r>
        <w:separator/>
      </w:r>
    </w:p>
  </w:endnote>
  <w:endnote w:id="0" w:type="continuationSeparator">
    <w:p w:rsidRDefault="00883F5E" w:rsidR="00883F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3F5E" w:rsidR="00883F5E">
      <w:r>
        <w:separator/>
      </w:r>
    </w:p>
  </w:footnote>
  <w:footnote w:id="0" w:type="continuationSeparator">
    <w:p w:rsidRDefault="00883F5E" w:rsidR="00883F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21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1D16DD"/>
    <w:rsid w:val="00230CD2"/>
    <w:rsid w:val="0032457F"/>
    <w:rsid w:val="003E0954"/>
    <w:rsid w:val="003E56D2"/>
    <w:rsid w:val="004525DA"/>
    <w:rsid w:val="004629E7"/>
    <w:rsid w:val="004B7E8E"/>
    <w:rsid w:val="0052619D"/>
    <w:rsid w:val="005A21BE"/>
    <w:rsid w:val="00605F99"/>
    <w:rsid w:val="006107FD"/>
    <w:rsid w:val="00617995"/>
    <w:rsid w:val="00674F9D"/>
    <w:rsid w:val="006767EE"/>
    <w:rsid w:val="006B32F7"/>
    <w:rsid w:val="007E27E0"/>
    <w:rsid w:val="008259B1"/>
    <w:rsid w:val="00831DA7"/>
    <w:rsid w:val="00883F5E"/>
    <w:rsid w:val="008A217A"/>
    <w:rsid w:val="008E00AB"/>
    <w:rsid w:val="008E3DB0"/>
    <w:rsid w:val="00952141"/>
    <w:rsid w:val="0097587E"/>
    <w:rsid w:val="00985844"/>
    <w:rsid w:val="009C57AE"/>
    <w:rsid w:val="009F1B25"/>
    <w:rsid w:val="00A475FF"/>
    <w:rsid w:val="00A53FD6"/>
    <w:rsid w:val="00A70FA4"/>
    <w:rsid w:val="00A73B9E"/>
    <w:rsid w:val="00AB4255"/>
    <w:rsid w:val="00B1221E"/>
    <w:rsid w:val="00B24E12"/>
    <w:rsid w:val="00B33BCA"/>
    <w:rsid w:val="00B53C1D"/>
    <w:rsid w:val="00B7583B"/>
    <w:rsid w:val="00B97F89"/>
    <w:rsid w:val="00BE2EE0"/>
    <w:rsid w:val="00C10334"/>
    <w:rsid w:val="00C435AB"/>
    <w:rsid w:val="00C765CD"/>
    <w:rsid w:val="00C852C3"/>
    <w:rsid w:val="00CA6057"/>
    <w:rsid w:val="00CD08D1"/>
    <w:rsid w:val="00CD6B0C"/>
    <w:rsid w:val="00D46E25"/>
    <w:rsid w:val="00D75FBA"/>
    <w:rsid w:val="00D81A66"/>
    <w:rsid w:val="00D95FB3"/>
    <w:rsid w:val="00DB0871"/>
    <w:rsid w:val="00DC7979"/>
    <w:rsid w:val="00E8008F"/>
    <w:rsid w:val="00E97333"/>
    <w:rsid w:val="00EC2C0D"/>
    <w:rsid w:val="00F12ADC"/>
    <w:rsid w:val="00F178C7"/>
    <w:rsid w:val="00F7033E"/>
    <w:rsid w:val="00F92896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95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5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5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5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95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5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5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5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5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St-331/2016</izvorni_sadrzaj>
    <derivirana_varijabla naziv="DomainObject.Predmet.OznakaBroj_1">St-331/2016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 jednostavno društvo s ograničenom odgovornošću za trgovinu, proizvodnju i usluge zastupanog po punomoćniku Natalija Bakrač Žiža</izvorni_sadrzaj>
    <derivirana_varijabla naziv="DomainObject.Predmet.ProtustrankaFormated_1">  TEAM jednostavno društvo s ograničenom odgovornošću za trgovinu, proizvodnju i usluge zastupanog po punomoćniku Natalija Bakrač Žiža</derivirana_varijabla>
  </DomainObject.Predmet.ProtustrankaFormated>
  <DomainObject.Predmet.ProtustrankaFormatedOIB>
    <izvorni_sadrzaj>  TEAM jednostavno društvo s ograničenom odgovornošću za trgovinu, proizvodnju i usluge, OIB 89481989843 zastupanog po punomoćniku Natalija Bakrač Žiža</izvorni_sadrzaj>
    <derivirana_varijabla naziv="DomainObject.Predmet.ProtustrankaFormatedOIB_1">  TEAM jednostavno društvo s ograničenom odgovornošću za trgovinu, proizvodnju i usluge, OIB 89481989843 zastupanog po punomoćniku Natalija Bakrač Žiža</derivirana_varijabla>
  </DomainObject.Predmet.ProtustrankaFormatedOIB>
  <DomainObject.Predmet.ProtustrankaFormatedWithAdress>
    <izvorni_sadrzaj> TEAM jednostavno društvo s ograničenom odgovornošću za trgovinu, proizvodnju i usluge, Dr.Ante Starčevića 6, 43000 Bjelovar zastupanog po punomoćniku Natalija Bakrač Žiža</izvorni_sadrzaj>
    <derivirana_varijabla naziv="DomainObject.Predmet.ProtustrankaFormatedWithAdress_1"> TEAM jednostavno društvo s ograničenom odgovornošću za trgovinu, proizvodnju i usluge, Dr.Ante Starčevića 6, 43000 Bjelovar zastupanog po punomoćniku Natalija Bakrač Žiža</derivirana_varijabla>
  </DomainObject.Predmet.ProtustrankaFormatedWithAdress>
  <DomainObject.Predmet.ProtustrankaFormatedWithAdressOIB>
    <izvorni_sadrzaj> TEAM jednostavno društvo s ograničenom odgovornošću za trgovinu, proizvodnju i usluge, OIB 89481989843, Dr.Ante Starčevića 6, 43000 Bjelovar zastupanog po punomoćniku Natalija Bakrač Žiža</izvorni_sadrzaj>
    <derivirana_varijabla naziv="DomainObject.Predmet.ProtustrankaFormatedWithAdressOIB_1"> TEAM jednostavno društvo s ograničenom odgovornošću za trgovinu, proizvodnju i usluge, OIB 89481989843, Dr.Ante Starčevića 6, 43000 Bjelovar zastupanog po punomoćniku Natalija Bakrač Žiža</derivirana_varijabla>
  </DomainObject.Predmet.ProtustrankaFormatedWithAdressOIB>
  <DomainObject.Predmet.ProtustrankaWithAdress>
    <izvorni_sadrzaj>TEAM jednostavno društvo s ograničenom odgovornošću za trgovinu, proizvodnju i usluge Dr.Ante Starčevića 6, 43000 Bjelovar</izvorni_sadrzaj>
    <derivirana_varijabla naziv="DomainObject.Predmet.ProtustrankaWithAdress_1">TEAM jednostavno društvo s ograničenom odgovornošću za trgovinu, proizvodnju i usluge Dr.Ante Starčevića 6, 43000 Bjelovar</derivirana_varijabla>
  </DomainObject.Predmet.ProtustrankaWithAdress>
  <DomainObject.Predmet.ProtustrankaWithAdressOIB>
    <izvorni_sadrzaj>TEAM jednostavno društvo s ograničenom odgovornošću za trgovinu, proizvodnju i usluge, OIB 89481989843, Dr.Ante Starčevića 6, 43000 Bjelovar</izvorni_sadrzaj>
    <derivirana_varijabla naziv="DomainObject.Predmet.ProtustrankaWithAdressOIB_1">TEAM jednostavno društvo s ograničenom odgovornošću za trgovinu, proizvodnju i usluge, OIB 89481989843, Dr.Ante Starčevića 6, 43000 Bjelovar</derivirana_varijabla>
  </DomainObject.Predmet.ProtustrankaWithAdressOIB>
  <DomainObject.Predmet.ProtustrankaNazivFormated>
    <izvorni_sadrzaj>TEAM jednostavno društvo s ograničenom odgovornošću za trgovinu, proizvodnju i usluge</izvorni_sadrzaj>
    <derivirana_varijabla naziv="DomainObject.Predmet.ProtustrankaNazivFormated_1">TEAM jednostavno društvo s ograničenom odgovornošću za trgovinu, proizvodnju i usluge</derivirana_varijabla>
  </DomainObject.Predmet.ProtustrankaNazivFormated>
  <DomainObject.Predmet.ProtustrankaNazivFormatedOIB>
    <izvorni_sadrzaj>TEAM jednostavno društvo s ograničenom odgovornošću za trgovinu, proizvodnju i usluge, OIB 89481989843</izvorni_sadrzaj>
    <derivirana_varijabla naziv="DomainObject.Predmet.ProtustrankaNazivFormatedOIB_1">TEAM jednostavno društvo s ograničenom odgovornošću za trgovinu, proizvodnju i usluge, OIB 89481989843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TEAM jednostavno društvo s ograničenom odgovornošću za trgovinu, proizvodnju i usluge zastupanog po punomoćniku Natalija Bakrač Žiža</item>
    </izvorni_sadrzaj>
    <derivirana_varijabla naziv="DomainObject.Predmet.ProtuStrankaListFormated_1">
      <item>TEAM jednostavno društvo s ograničenom odgovornošću za trgovinu, proizvodnju i usluge zastupanog po punomoćniku Natalija Bakrač Žiža</item>
    </derivirana_varijabla>
  </DomainObject.Predmet.ProtuStrankaListFormated>
  <DomainObject.Predmet.ProtuStrankaListFormatedOIB>
    <izvorni_sadrzaj>
      <item>TEAM jednostavno društvo s ograničenom odgovornošću za trgovinu, proizvodnju i usluge, OIB 89481989843 zastupanog po punomoćniku Natalija Bakrač Žiža</item>
    </izvorni_sadrzaj>
    <derivirana_varijabla naziv="DomainObject.Predmet.ProtuStrankaListFormatedOIB_1">
      <item>TEAM jednostavno društvo s ograničenom odgovornošću za trgovinu, proizvodnju i usluge, OIB 89481989843 zastupanog po punomoćniku Natalija Bakrač Žiža</item>
    </derivirana_varijabla>
  </DomainObject.Predmet.ProtuStrankaListFormatedOIB>
  <DomainObject.Predmet.ProtuStrankaListFormatedWithAdress>
    <izvorni_sadrzaj>
      <item>TEAM jednostavno društvo s ograničenom odgovornošću za trgovinu, proizvodnju i usluge, Dr.Ante Starčevića 6, 43000 Bjelovar zastupanog po punomoćniku Natalija Bakrač Žiža</item>
    </izvorni_sadrzaj>
    <derivirana_varijabla naziv="DomainObject.Predmet.ProtuStrankaListFormatedWithAdress_1">
      <item>TEAM jednostavno društvo s ograničenom odgovornošću za trgovinu, proizvodnju i usluge, Dr.Ante Starčevića 6, 43000 Bjelovar zastupanog po punomoćniku Natalija Bakrač Žiža</item>
    </derivirana_varijabla>
  </DomainObject.Predmet.ProtuStrankaListFormatedWithAdress>
  <DomainObject.Predmet.ProtuStrankaListFormatedWithAdressOIB>
    <izvorni_sadrzaj>
      <item>TEAM jednostavno društvo s ograničenom odgovornošću za trgovinu, proizvodnju i usluge, OIB 89481989843, Dr.Ante Starčevića 6, 43000 Bjelovar zastupanog po punomoćniku Natalija Bakrač Žiža</item>
    </izvorni_sadrzaj>
    <derivirana_varijabla naziv="DomainObject.Predmet.ProtuStrankaListFormatedWithAdressOIB_1">
      <item>TEAM jednostavno društvo s ograničenom odgovornošću za trgovinu, proizvodnju i usluge, OIB 89481989843, Dr.Ante Starčevića 6, 43000 Bjelovar zastupanog po punomoćniku Natalija Bakrač Žiža</item>
    </derivirana_varijabla>
  </DomainObject.Predmet.ProtuStrankaListFormatedWithAdressOIB>
  <DomainObject.Predmet.ProtuStrankaListNazivFormated>
    <izvorni_sadrzaj>
      <item>TEAM jednostavno društvo s ograničenom odgovornošću za trgovinu, proizvodnju i usluge</item>
    </izvorni_sadrzaj>
    <derivirana_varijabla naziv="DomainObject.Predmet.ProtuStrankaListNazivFormated_1">
      <item>TEAM jednostavno društvo s ograničenom odgovornošću za trgovinu, proizvodnju i usluge</item>
    </derivirana_varijabla>
  </DomainObject.Predmet.ProtuStrankaListNazivFormated>
  <DomainObject.Predmet.ProtuStrankaListNazivFormatedOIB>
    <izvorni_sadrzaj>
      <item>TEAM jednostavno društvo s ograničenom odgovornošću za trgovinu, proizvodnju i usluge, OIB 89481989843</item>
    </izvorni_sadrzaj>
    <derivirana_varijabla naziv="DomainObject.Predmet.ProtuStrankaListNazivFormatedOIB_1">
      <item>TEAM jednostavno društvo s ograničenom odgovornošću za trgovinu, proizvodnju i usluge, OIB 89481989843</item>
    </derivirana_varijabla>
  </DomainObject.Predmet.ProtuStrankaListNazivFormatedOIB>
  <DomainObject.Predmet.OstaliListFormated>
    <izvorni_sadrzaj>
      <item>Natalija Bakrač Žiža punomoćnik sudionika u postupku TEAM jednostavno društvo s ograničenom odgovornošću za trgovinu, proizvodnju i usluge</item>
    </izvorni_sadrzaj>
    <derivirana_varijabla naziv="DomainObject.Predmet.OstaliListFormated_1">
      <item>Natalija Bakrač Žiža punomoćnik sudionika u postupku TEAM jednostavno društvo s ograničenom odgovornošću za trgovinu, proizvodnju i usluge</item>
    </derivirana_varijabla>
  </DomainObject.Predmet.OstaliListFormated>
  <DomainObject.Predmet.OstaliListFormatedOIB>
    <izvorni_sadrzaj>
      <item>Natalija Bakrač Žiža, OIB 83344740918 punomoćnik sudionika u postupku TEAM jednostavno društvo s ograničenom odgovornošću za trgovinu, proizvodnju i usluge</item>
    </izvorni_sadrzaj>
    <derivirana_varijabla naziv="DomainObject.Predmet.OstaliListFormatedOIB_1">
      <item>Natalija Bakrač Žiža, OIB 83344740918 punomoćnik sudionika u postupku TEAM jednostavno društvo s ograničenom odgovornošću za trgovinu, proizvodnju i usluge</item>
    </derivirana_varijabla>
  </DomainObject.Predmet.OstaliListFormatedOIB>
  <DomainObject.Predmet.OstaliListFormatedWithAdress>
    <izvorni_sadrzaj>
      <item>Natalija Bakrač Žiža, Dr. Ante Starčevića 6, 43000 Bjelovar punomoćnik sudionika u postupku TEAM jednostavno društvo s ograničenom odgovornošću za trgovinu, proizvodnju i usluge</item>
    </izvorni_sadrzaj>
    <derivirana_varijabla naziv="DomainObject.Predmet.OstaliListFormatedWithAdress_1">
      <item>Natalija Bakrač Žiža, Dr. Ante Starčevića 6, 43000 Bjelovar punomoćnik sudionika u postupku TEAM jednostavno društvo s ograničenom odgovornošću za trgovinu, proizvodnju i usluge</item>
    </derivirana_varijabla>
  </DomainObject.Predmet.OstaliListFormatedWithAdress>
  <DomainObject.Predmet.OstaliListFormatedWithAdressOIB>
    <izvorni_sadrzaj>
      <item>Natalija Bakrač Žiža, OIB 83344740918, Dr. Ante Starčevića 6, 43000 Bjelovar punomoćnik sudionika u postupku TEAM jednostavno društvo s ograničenom odgovornošću za trgovinu, proizvodnju i usluge</item>
    </izvorni_sadrzaj>
    <derivirana_varijabla naziv="DomainObject.Predmet.OstaliListFormatedWithAdressOIB_1">
      <item>Natalija Bakrač Žiža, OIB 83344740918, Dr. Ante Starčevića 6, 43000 Bjelovar punomoćnik sudionika u postupku TEAM jednostavno društvo s ograničenom odgovornošću za trgovinu, proizvodnju i usluge</item>
    </derivirana_varijabla>
  </DomainObject.Predmet.OstaliListFormatedWithAdressOIB>
  <DomainObject.Predmet.OstaliListNazivFormated>
    <izvorni_sadrzaj>
      <item>Natalija Bakrač Žiža</item>
    </izvorni_sadrzaj>
    <derivirana_varijabla naziv="DomainObject.Predmet.OstaliListNazivFormated_1">
      <item>Natalija Bakrač Žiža</item>
    </derivirana_varijabla>
  </DomainObject.Predmet.OstaliListNazivFormated>
  <DomainObject.Predmet.OstaliListNazivFormatedOIB>
    <izvorni_sadrzaj>
      <item>Natalija Bakrač Žiža, OIB 83344740918</item>
    </izvorni_sadrzaj>
    <derivirana_varijabla naziv="DomainObject.Predmet.OstaliListNazivFormatedOIB_1">
      <item>Natalija Bakrač Žiža, OIB 83344740918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TEAM jednostavno društvo s ograničenom odgovornošću za trgovinu, proizvodnju i usluge</izvorni_sadrzaj>
    <derivirana_varijabla naziv="DomainObject.Predmet.ProtustrankaIDrugi_1">TEAM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TEAM jednostavno društvo s ograničenom odgovornošću za trgovinu, proizvodnju i usluge, OIB 89481989843, Dr.Ante Starčevića 6, 43000 Bjelovar</izvorni_sadrzaj>
    <derivirana_varijabla naziv="DomainObject.Predmet.ProtustrankaIDrugiAdressOIB_1">TEAM jednostavno društvo s ograničenom odgovornošću za trgovinu, proizvodnju i usluge, OIB 89481989843, Dr.Ante Starčevića 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TEAM jednostavno društvo s ograničenom odgovornošću za trgovinu, proizvodnju i usluge</item>
      <item>Natalija Bakrač Žiža</item>
    </izvorni_sadrzaj>
    <derivirana_varijabla naziv="DomainObject.Predmet.SudioniciListNaziv_1">
      <item>FINA, RC ZAGREB, Podružnica Bjelovar</item>
      <item>TEAM jednostavno društvo s ograničenom odgovornošću za trgovinu, proizvodnju i usluge</item>
      <item>Natalija Bakrač Žiža</item>
    </derivirana_varijabla>
  </DomainObject.Predmet.SudioniciListNaziv>
  <DomainObject.Predmet.SudioniciListAdressOIB>
    <izvorni_sadrzaj>
      <item>FINA, RC ZAGREB, Podružnica Bjelovar, OIB 85821130368, F. Supila 4,43000 Bjelovar</item>
      <item>TEAM jednostavno društvo s ograničenom odgovornošću za trgovinu, proizvodnju i usluge, OIB 89481989843, Dr.Ante Starčevića 6,43000 Bjelovar</item>
      <item>Natalija Bakrač Žiža, OIB 83344740918, Dr. Ante Starčevića 6,43000 Bjelovar</item>
    </izvorni_sadrzaj>
    <derivirana_varijabla naziv="DomainObject.Predmet.SudioniciListAdressOIB_1">
      <item>FINA, RC ZAGREB, Podružnica Bjelovar, OIB 85821130368, F. Supila 4,43000 Bjelovar</item>
      <item>TEAM jednostavno društvo s ograničenom odgovornošću za trgovinu, proizvodnju i usluge, OIB 89481989843, Dr.Ante Starčevića 6,43000 Bjelovar</item>
      <item>Natalija Bakrač Žiža, OIB 83344740918, Dr. Ante Starčevića 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89481989843</item>
      <item>, OIB 83344740918</item>
    </izvorni_sadrzaj>
    <derivirana_varijabla naziv="DomainObject.Predmet.SudioniciListNazivOIB_1">
      <item>, OIB 85821130368</item>
      <item>, OIB 89481989843</item>
      <item>, OIB 83344740918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B07AF5-823C-41A1-8E8A-E4D7D4D1AC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315</properties:Words>
  <properties:Characters>1777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2016-04-28T06:02:00Z</dcterms:created>
  <dc:creator>ssabljic</dc:creator>
  <cp:lastModifiedBy>Miroslav Lovreković</cp:lastModifiedBy>
  <cp:lastPrinted>2016-02-23T07:29:00Z</cp:lastPrinted>
  <dcterms:modified xmlns:xsi="http://www.w3.org/2001/XMLSchema-instance" xsi:type="dcterms:W3CDTF">2016-04-28T06:06:00Z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