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c1cb" w14:paraId="008c1cb" w:rsidRDefault="00937FF9" w:rsidP="00D26820" w:rsidR="00D26820">
      <w:pPr>
        <w:pStyle w:val="SudNaziv"/>
        <w:ind w:firstLine="708" w:left="4248"/>
        <w15:collapsed w:val="false"/>
        <w:rPr>
          <w:rFonts w:cs="Times New Roman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6820">
        <w:rPr>
          <w:rFonts w:cs="Times New Roman"/>
        </w:rPr>
        <w:t xml:space="preserve">         Poslovni broj: 4 St-726/16-24</w:t>
      </w:r>
    </w:p>
    <w:p w:rsidRDefault="00D26820" w:rsidP="00D26820" w:rsidR="00D26820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D26820" w:rsidP="00D26820" w:rsidR="00D26820">
      <w:pPr>
        <w:spacing w:after="0"/>
        <w:rPr>
          <w:rFonts w:cs="Times New Roman"/>
        </w:rPr>
      </w:pPr>
    </w:p>
    <w:p w:rsidRDefault="00D26820" w:rsidP="00D26820" w:rsidR="00D26820">
      <w:pPr>
        <w:spacing w:after="0"/>
        <w:ind w:firstLine="720"/>
        <w:rPr>
          <w:rFonts w:cs="Times New Roman"/>
          <w:b/>
        </w:rPr>
      </w:pPr>
    </w:p>
    <w:p w:rsidRDefault="00D26820" w:rsidP="00D26820" w:rsidR="00D26820">
      <w:pPr>
        <w:spacing w:after="0"/>
        <w:ind w:firstLine="720"/>
        <w:rPr>
          <w:rFonts w:cs="Times New Roman"/>
          <w:b/>
        </w:rPr>
      </w:pPr>
    </w:p>
    <w:p w:rsidRDefault="00D26820" w:rsidP="00D26820" w:rsidR="00D26820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D26820" w:rsidP="00D26820" w:rsidR="00D26820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D26820" w:rsidP="00D26820" w:rsidR="00D2682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D26820" w:rsidP="00D26820" w:rsidR="00D26820">
      <w:pPr>
        <w:spacing w:after="0"/>
        <w:jc w:val="both"/>
        <w:rPr>
          <w:rFonts w:cs="Times New Roman"/>
          <w:lang w:val="pt-BR"/>
        </w:rPr>
      </w:pPr>
    </w:p>
    <w:p w:rsidRDefault="00D26820" w:rsidP="00D26820" w:rsidR="00D2682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D26820" w:rsidP="00D26820" w:rsidR="00D2682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D26820" w:rsidP="00D26820" w:rsidR="00D26820">
      <w:pPr>
        <w:spacing w:after="0"/>
        <w:jc w:val="both"/>
        <w:rPr>
          <w:rFonts w:cs="Times New Roman"/>
        </w:rPr>
      </w:pPr>
    </w:p>
    <w:p w:rsidRDefault="00D26820" w:rsidP="00D26820" w:rsidR="00D26820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D26820" w:rsidP="00D26820" w:rsidR="00D26820">
      <w:pPr>
        <w:spacing w:after="0"/>
        <w:rPr>
          <w:szCs w:val="22"/>
          <w:lang w:eastAsia="hr-HR"/>
        </w:rPr>
      </w:pPr>
    </w:p>
    <w:p w:rsidRDefault="00D26820" w:rsidP="00D26820" w:rsidR="00D26820">
      <w:pPr>
        <w:spacing w:after="0"/>
        <w:jc w:val="both"/>
        <w:rPr>
          <w:rFonts w:cs="Times New Roman"/>
        </w:rPr>
      </w:pPr>
    </w:p>
    <w:p w:rsidRDefault="00D26820" w:rsidP="00D26820" w:rsidR="00D26820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kao stečajnom sucu, u stečajnom predmetu povodom prijedloga podnositelja FINA, RC Zagreb, Podružnica Varaždin, A. Cesarca 2, OIB: 85821130368, za pokretanje stečajnog postupka nad dužnikom GLOBAL TRGOVINA d.o.o. Varaždin, Trg kralja Tomislava 4, OIB: 08086040075, dana 30. siječnja 2017.</w:t>
      </w:r>
    </w:p>
    <w:p w:rsidRDefault="00D26820" w:rsidP="00D26820" w:rsidR="00D26820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D26820" w:rsidP="00D26820" w:rsidR="00D2682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D26820" w:rsidP="00D26820" w:rsidR="00D26820">
      <w:pPr>
        <w:spacing w:after="0"/>
        <w:jc w:val="both"/>
        <w:rPr>
          <w:rFonts w:cs="Times New Roman"/>
        </w:rPr>
      </w:pPr>
    </w:p>
    <w:p w:rsidRDefault="00D26820" w:rsidP="00D26820" w:rsidR="00D2682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GLOBAL TRGOVINA d.o.o. Varaždin, Trg kralja Tomislava 4, OIB: 08086040075,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22072616, iznos od 8.000,00 kn na ime predujmljivanja troškova prethodnog i otvorenog stečajnog postupka.</w:t>
      </w:r>
    </w:p>
    <w:p w:rsidRDefault="00D26820" w:rsidP="00D26820" w:rsidR="00D26820">
      <w:pPr>
        <w:spacing w:after="0"/>
        <w:jc w:val="both"/>
        <w:rPr>
          <w:rFonts w:cs="Times New Roman"/>
        </w:rPr>
      </w:pPr>
    </w:p>
    <w:p w:rsidRDefault="00D26820" w:rsidP="00D26820" w:rsidR="00D2682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D26820" w:rsidP="00D26820" w:rsidR="00D26820">
      <w:pPr>
        <w:spacing w:after="0"/>
        <w:ind w:firstLine="708"/>
        <w:jc w:val="both"/>
        <w:rPr>
          <w:rFonts w:cs="Times New Roman"/>
        </w:rPr>
      </w:pPr>
    </w:p>
    <w:p w:rsidRDefault="00D26820" w:rsidP="00D26820" w:rsidR="00D2682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siječnja 2017.</w:t>
      </w:r>
    </w:p>
    <w:p w:rsidRDefault="00D26820" w:rsidP="00D26820" w:rsidR="00D26820">
      <w:pPr>
        <w:spacing w:after="0"/>
        <w:jc w:val="center"/>
        <w:rPr>
          <w:rFonts w:cs="Times New Roman"/>
        </w:rPr>
      </w:pPr>
    </w:p>
    <w:p w:rsidRDefault="00D26820" w:rsidP="00D26820" w:rsidR="00D26820">
      <w:pPr>
        <w:spacing w:after="0"/>
        <w:jc w:val="center"/>
        <w:rPr>
          <w:rFonts w:cs="Times New Roman"/>
        </w:rPr>
      </w:pPr>
    </w:p>
    <w:p w:rsidRDefault="00D26820" w:rsidP="00D26820" w:rsidR="00D2682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D26820" w:rsidP="00D26820" w:rsidR="00D26820">
      <w:pPr>
        <w:spacing w:after="0"/>
        <w:jc w:val="both"/>
        <w:rPr>
          <w:rFonts w:cs="Times New Roman"/>
        </w:rPr>
      </w:pPr>
    </w:p>
    <w:p w:rsidRDefault="00D26820" w:rsidP="00D26820" w:rsidR="00D26820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D26820" w:rsidP="00D26820" w:rsidR="00D26820">
      <w:pPr>
        <w:spacing w:after="0"/>
        <w:jc w:val="both"/>
        <w:rPr>
          <w:rFonts w:cs="Times New Roman"/>
        </w:rPr>
      </w:pPr>
    </w:p>
    <w:p w:rsidRDefault="00D26820" w:rsidP="00D26820" w:rsidR="00D26820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D26820" w:rsidP="00D26820" w:rsidR="00D26820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D26820" w:rsidP="00D26820" w:rsidR="00D26820">
      <w:pPr>
        <w:spacing w:after="0"/>
        <w:jc w:val="both"/>
        <w:rPr>
          <w:rFonts w:cs="Times New Roman"/>
        </w:rPr>
      </w:pPr>
    </w:p>
    <w:p w:rsidRDefault="00D26820" w:rsidP="00D26820" w:rsidR="00D2682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D26820" w:rsidP="00D26820" w:rsidR="00D2682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EA1C6D" w:rsidP="00D26820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6820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89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St-726/2016-24</izvorni_sadrzaj>
    <derivirana_varijabla naziv="DomainObject.Oznaka_1">St-726/2016-24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TRGOVINA društvo s ograničenom odgovornošću za trgovinu, ugostiteljstvo i usluge zastupanog po punomoćniku Tomica Kulfa</izvorni_sadrzaj>
    <derivirana_varijabla naziv="DomainObject.Predmet.ProtustrankaFormated_1">  GLOBAL TRGOVINA društvo s ograničenom odgovornošću za trgovinu, ugostiteljstvo i usluge zastupanog po punomoćniku Tomica Kulfa</derivirana_varijabla>
  </DomainObject.Predmet.ProtustrankaFormated>
  <DomainObject.Predmet.ProtustrankaFormatedOIB>
    <izvorni_sadrzaj>  GLOBAL TRGOVINA društvo s ograničenom odgovornošću za trgovinu, ugostiteljstvo i usluge, OIB 08086040075 zastupanog po punomoćniku Tomica Kulfa</izvorni_sadrzaj>
    <derivirana_varijabla naziv="DomainObject.Predmet.ProtustrankaFormatedOIB_1">  GLOBAL TRGOVINA društvo s ograničenom odgovornošću za trgovinu, ugostiteljstvo i usluge, OIB 08086040075 zastupanog po punomoćniku Tomica Kulfa</derivirana_varijabla>
  </DomainObject.Predmet.ProtustrankaFormatedOIB>
  <DomainObject.Predmet.ProtustrankaFormatedWithAdress>
    <izvorni_sadrzaj> GLOBAL TRGOVINA društvo s ograničenom odgovornošću za trgovinu, ugostiteljstvo i usluge, Trg kralja Tomislava 4, 42000 Varaždin zastupanog po punomoćniku Tomica Kulfa</izvorni_sadrzaj>
    <derivirana_varijabla naziv="DomainObject.Predmet.ProtustrankaFormatedWithAdress_1"> GLOBAL TRGOVINA društvo s ograničenom odgovornošću za trgovinu, ugostiteljstvo i usluge, Trg kralja Tomislava 4, 42000 Varaždin zastupanog po punomoćniku Tomica Kulfa</derivirana_varijabla>
  </DomainObject.Predmet.ProtustrankaFormatedWithAdress>
  <DomainObject.Predmet.ProtustrankaFormatedWithAdressOIB>
    <izvorni_sadrzaj> GLOBAL TRGOVINA društvo s ograničenom odgovornošću za trgovinu, ugostiteljstvo i usluge, OIB 08086040075, Trg kralja Tomislava 4, 42000 Varaždin zastupanog po punomoćniku Tomica Kulfa</izvorni_sadrzaj>
    <derivirana_varijabla naziv="DomainObject.Predmet.ProtustrankaFormatedWithAdressOIB_1"> GLOBAL TRGOVINA društvo s ograničenom odgovornošću za trgovinu, ugostiteljstvo i usluge, OIB 08086040075, Trg kralja Tomislava 4, 42000 Varaždin zastupanog po punomoćniku Tomica Kulfa</derivirana_varijabla>
  </DomainObject.Predmet.ProtustrankaFormatedWithAdressOIB>
  <DomainObject.Predmet.ProtustrankaWithAdress>
    <izvorni_sadrzaj>GLOBAL TRGOVINA društvo s ograničenom odgovornošću za trgovinu, ugostiteljstvo i usluge Trg kralja Tomislava 4, 42000 Varaždin</izvorni_sadrzaj>
    <derivirana_varijabla naziv="DomainObject.Predmet.ProtustrankaWithAdress_1">GLOBAL TRGOVINA društvo s ograničenom odgovornošću za trgovinu, ugostiteljstvo i usluge Trg kralja Tomislava 4, 42000 Varaždin</derivirana_varijabla>
  </DomainObject.Predmet.ProtustrankaWithAdress>
  <DomainObject.Predmet.ProtustrankaWithAdressOIB>
    <izvorni_sadrzaj>GLOBAL TRGOVINA društvo s ograničenom odgovornošću za trgovinu, ugostiteljstvo i usluge, OIB 08086040075, Trg kralja Tomislava 4, 42000 Varaždin</izvorni_sadrzaj>
    <derivirana_varijabla naziv="DomainObject.Predmet.ProtustrankaWithAdressOIB_1">GLOBAL TRGOVINA društvo s ograničenom odgovornošću za trgovinu, ugostiteljstvo i usluge, OIB 08086040075, Trg kralja Tomislava 4, 42000 Varaždin</derivirana_varijabla>
  </DomainObject.Predmet.ProtustrankaWithAdressOIB>
  <DomainObject.Predmet.ProtustrankaNazivFormated>
    <izvorni_sadrzaj>GLOBAL TRGOVINA društvo s ograničenom odgovornošću za trgovinu, ugostiteljstvo i usluge</izvorni_sadrzaj>
    <derivirana_varijabla naziv="DomainObject.Predmet.ProtustrankaNazivFormated_1">GLOBAL TRGOVINA društvo s ograničenom odgovornošću za trgovinu, ugostiteljstvo i usluge</derivirana_varijabla>
  </DomainObject.Predmet.ProtustrankaNazivFormated>
  <DomainObject.Predmet.ProtustrankaNazivFormatedOIB>
    <izvorni_sadrzaj>GLOBAL TRGOVINA društvo s ograničenom odgovornošću za trgovinu, ugostiteljstvo i usluge, OIB 08086040075</izvorni_sadrzaj>
    <derivirana_varijabla naziv="DomainObject.Predmet.ProtustrankaNazivFormatedOIB_1">GLOBAL TRGOVINA društvo s ograničenom odgovornošću za trgovinu, ugostiteljstvo i usluge, OIB 08086040075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88878.42</izvorni_sadrzaj>
    <derivirana_varijabla naziv="DomainObject.Predmet.TrenutnaVrijednost_1">88878.42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GLOBAL TRGOVINA društvo s ograničenom odgovornošću za trgovinu, ugostiteljstvo i usluge zastupanog po punomoćniku Tomica Kulfa</item>
    </izvorni_sadrzaj>
    <derivirana_varijabla naziv="DomainObject.Predmet.ProtuStrankaListFormated_1">
      <item>GLOBAL TRGOVINA društvo s ograničenom odgovornošću za trgovinu, ugostiteljstvo i usluge zastupanog po punomoćniku Tomica Kulfa</item>
    </derivirana_varijabla>
  </DomainObject.Predmet.ProtuStrankaListFormated>
  <DomainObject.Predmet.ProtuStrankaListFormatedOIB>
    <izvorni_sadrzaj>
      <item>GLOBAL TRGOVINA društvo s ograničenom odgovornošću za trgovinu, ugostiteljstvo i usluge, OIB 08086040075 zastupanog po punomoćniku Tomica Kulfa</item>
    </izvorni_sadrzaj>
    <derivirana_varijabla naziv="DomainObject.Predmet.ProtuStrankaListFormatedOIB_1">
      <item>GLOBAL TRGOVINA društvo s ograničenom odgovornošću za trgovinu, ugostiteljstvo i usluge, OIB 08086040075 zastupanog po punomoćniku Tomica Kulfa</item>
    </derivirana_varijabla>
  </DomainObject.Predmet.ProtuStrankaListFormatedOIB>
  <DomainObject.Predmet.ProtuStrankaListFormatedWithAdress>
    <izvorni_sadrzaj>
      <item>GLOBAL TRGOVINA društvo s ograničenom odgovornošću za trgovinu, ugostiteljstvo i usluge, Trg kralja Tomislava 4, 42000 Varaždin zastupanog po punomoćniku Tomica Kulfa</item>
    </izvorni_sadrzaj>
    <derivirana_varijabla naziv="DomainObject.Predmet.ProtuStrankaListFormatedWithAdress_1">
      <item>GLOBAL TRGOVINA društvo s ograničenom odgovornošću za trgovinu, ugostiteljstvo i usluge, Trg kralja Tomislava 4, 42000 Varaždin zastupanog po punomoćniku Tomica Kulfa</item>
    </derivirana_varijabla>
  </DomainObject.Predmet.ProtuStrankaListFormatedWithAdress>
  <DomainObject.Predmet.ProtuStrankaListFormatedWithAdressOIB>
    <izvorni_sadrzaj>
      <item>GLOBAL TRGOVINA društvo s ograničenom odgovornošću za trgovinu, ugostiteljstvo i usluge, OIB 08086040075, Trg kralja Tomislava 4, 42000 Varaždin zastupanog po punomoćniku Tomica Kulfa</item>
    </izvorni_sadrzaj>
    <derivirana_varijabla naziv="DomainObject.Predmet.ProtuStrankaListFormatedWithAdressOIB_1">
      <item>GLOBAL TRGOVINA društvo s ograničenom odgovornošću za trgovinu, ugostiteljstvo i usluge, OIB 08086040075, Trg kralja Tomislava 4, 42000 Varaždin zastupanog po punomoćniku Tomica Kulfa</item>
    </derivirana_varijabla>
  </DomainObject.Predmet.ProtuStrankaListFormatedWithAdressOIB>
  <DomainObject.Predmet.ProtuStrankaListNazivFormated>
    <izvorni_sadrzaj>
      <item>GLOBAL TRGOVINA društvo s ograničenom odgovornošću za trgovinu, ugostiteljstvo i usluge</item>
    </izvorni_sadrzaj>
    <derivirana_varijabla naziv="DomainObject.Predmet.ProtuStrankaListNazivFormated_1">
      <item>GLOBAL TRGOVINA društvo s ograničenom odgovornošću za trgovinu, ugostiteljstvo i usluge</item>
    </derivirana_varijabla>
  </DomainObject.Predmet.ProtuStrankaListNazivFormated>
  <DomainObject.Predmet.ProtuStrankaListNazivFormatedOIB>
    <izvorni_sadrzaj>
      <item>GLOBAL TRGOVINA društvo s ograničenom odgovornošću za trgovinu, ugostiteljstvo i usluge, OIB 08086040075</item>
    </izvorni_sadrzaj>
    <derivirana_varijabla naziv="DomainObject.Predmet.ProtuStrankaListNazivFormatedOIB_1">
      <item>GLOBAL TRGOVINA društvo s ograničenom odgovornošću za trgovinu, ugostiteljstvo i usluge, OIB 08086040075</item>
    </derivirana_varijabla>
  </DomainObject.Predmet.ProtuStrankaListNazivFormatedOIB>
  <DomainObject.Predmet.OstaliListFormated>
    <izvorni_sadrzaj>
      <item>sudski registar</item>
      <item>Županijsko državno odvjetnišvo u Varaždinu</item>
      <item>Tomica Kulfa punomoćnik sudionika u postupku GLOBAL TRGOVINA društvo s ograničenom odgovornošću za trgovinu, ugostiteljstvo i usluge</item>
      <item>Raiffeisenbank Austria d.d.</item>
    </izvorni_sadrzaj>
    <derivirana_varijabla naziv="DomainObject.Predmet.OstaliListFormated_1">
      <item>sudski registar</item>
      <item>Županijsko državno odvjetnišvo u Varaždinu</item>
      <item>Tomica Kulfa punomoćnik sudionika u postupku GLOBAL TRGOVINA društvo s ograničenom odgovornošću za trgovinu, ugostiteljstvo i usluge</item>
      <item>Raiffeisenbank Austria d.d.</item>
    </derivirana_varijabla>
  </DomainObject.Predmet.OstaliListFormated>
  <DomainObject.Predmet.OstaliListFormatedOIB>
    <izvorni_sadrzaj>
      <item>sudski registar</item>
      <item>Županijsko državno odvjetnišvo u Varaždinu</item>
      <item>Tomica Kulfa, OIB 33264658176 punomoćnik sudionika u postupku GLOBAL TRGOVINA društvo s ograničenom odgovornošću za trgovinu, ugostiteljstvo i usluge</item>
      <item>Raiffeisenbank Austria d.d.</item>
    </izvorni_sadrzaj>
    <derivirana_varijabla naziv="DomainObject.Predmet.OstaliListFormatedOIB_1">
      <item>sudski registar</item>
      <item>Županijsko državno odvjetnišvo u Varaždinu</item>
      <item>Tomica Kulfa, OIB 33264658176 punomoćnik sudionika u postupku GLOBAL TRGOVINA društvo s ograničenom odgovornošću za trgovinu, ugostiteljstvo i usluge</item>
      <item>Raiffeisenbank Austria d.d.</item>
    </derivirana_varijabla>
  </DomainObject.Predmet.OstaliListFormatedOIB>
  <DomainObject.Predmet.OstaliListFormatedWithAdress>
    <izvorni_sadrzaj>
      <item>sudski registar</item>
      <item>Županijsko državno odvjetnišvo u Varaždinu</item>
      <item>Tomica Kulfa, Put Oštrca 98/A, 49250 Lobor punomoćnik sudionika u postupku GLOBAL TRGOVINA društvo s ograničenom odgovornošću za trgovinu, ugostiteljstvo i usluge</item>
      <item>Raiffeisenbank Austria d.d., Petrinjska ulica 59, 10000 Zagreb</item>
    </izvorni_sadrzaj>
    <derivirana_varijabla naziv="DomainObject.Predmet.OstaliListFormatedWithAdress_1">
      <item>sudski registar</item>
      <item>Županijsko državno odvjetnišvo u Varaždinu</item>
      <item>Tomica Kulfa, Put Oštrca 98/A, 49250 Lobor punomoćnik sudionika u postupku GLOBAL TRGOVINA društvo s ograničenom odgovornošću za trgovinu, ugostiteljstvo i usluge</item>
      <item>Raiffeisenbank Austria d.d., Petrinjska ulica 59, 10000 Zagreb</item>
    </derivirana_varijabla>
  </DomainObject.Predmet.OstaliListFormatedWithAdress>
  <DomainObject.Predmet.OstaliListFormatedWithAdressOIB>
    <izvorni_sadrzaj>
      <item>sudski registar</item>
      <item>Županijsko državno odvjetnišvo u Varaždinu</item>
      <item>Tomica Kulfa, OIB 33264658176, Put Oštrca 98/A, 49250 Lobor punomoćnik sudionika u postupku GLOBAL TRGOVINA društvo s ograničenom odgovornošću za trgovinu, ugostiteljstvo i usluge</item>
      <item>Raiffeisenbank Austria d.d., Petrinjska ulica 59, 10000 Zagreb</item>
    </izvorni_sadrzaj>
    <derivirana_varijabla naziv="DomainObject.Predmet.OstaliListFormatedWithAdressOIB_1">
      <item>sudski registar</item>
      <item>Županijsko državno odvjetnišvo u Varaždinu</item>
      <item>Tomica Kulfa, OIB 33264658176, Put Oštrca 98/A, 49250 Lobor punomoćnik sudionika u postupku GLOBAL TRGOVINA društvo s ograničenom odgovornošću za trgovinu, ugostiteljstvo i usluge</item>
      <item>Raiffeisenbank Austria d.d., Petrinjska ulica 59, 10000 Zagreb</item>
    </derivirana_varijabla>
  </DomainObject.Predmet.OstaliListFormatedWithAdressOIB>
  <DomainObject.Predmet.OstaliListNazivFormated>
    <izvorni_sadrzaj>
      <item>sudski registar</item>
      <item>Županijsko državno odvjetnišvo u Varaždinu</item>
      <item>Tomica Kulfa</item>
      <item>Raiffeisenbank Austria d.d.</item>
    </izvorni_sadrzaj>
    <derivirana_varijabla naziv="DomainObject.Predmet.OstaliListNazivFormated_1">
      <item>sudski registar</item>
      <item>Županijsko državno odvjetnišvo u Varaždinu</item>
      <item>Tomica Kulfa</item>
      <item>Raiffeisenbank Austria d.d.</item>
    </derivirana_varijabla>
  </DomainObject.Predmet.OstaliListNazivFormated>
  <DomainObject.Predmet.OstaliListNazivFormatedOIB>
    <izvorni_sadrzaj>
      <item>sudski registar</item>
      <item>Županijsko državno odvjetnišvo u Varaždinu</item>
      <item>Tomica Kulfa, OIB 33264658176</item>
      <item>Raiffeisenbank Austria d.d.</item>
    </izvorni_sadrzaj>
    <derivirana_varijabla naziv="DomainObject.Predmet.OstaliListNazivFormatedOIB_1">
      <item>sudski registar</item>
      <item>Županijsko državno odvjetnišvo u Varaždinu</item>
      <item>Tomica Kulfa, OIB 33264658176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St-726/2016-24</izvorni_sadrzaj>
    <derivirana_varijabla naziv="DomainObject.PoslovniBrojDokumenta_1">St-726/2016-24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GLOBAL TRGOVINA društvo s ograničenom odgovornošću za trgovinu, ugostiteljstvo i usluge</izvorni_sadrzaj>
    <derivirana_varijabla naziv="DomainObject.Predmet.ProtustrankaIDrugi_1">GLOBAL TRGOVINA društvo s ograničenom odgovornošću za trgovinu,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GLOBAL TRGOVINA društvo s ograničenom odgovornošću za trgovinu, ugostiteljstvo i usluge, OIB 08086040075, Trg kralja Tomislava 4, 42000 Varaždin</izvorni_sadrzaj>
    <derivirana_varijabla naziv="DomainObject.Predmet.ProtustrankaIDrugiAdressOIB_1">GLOBAL TRGOVINA društvo s ograničenom odgovornošću za trgovinu, ugostiteljstvo i usluge, OIB 08086040075, Trg kralja Tomislava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GLOBAL TRGOVINA društvo s ograničenom odgovornošću za trgovinu, ugostiteljstvo i usluge</item>
      <item>sudski registar</item>
      <item>Županijsko državno odvjetnišvo u Varaždinu</item>
      <item>Tomica Kulfa</item>
      <item>Raiffeisenbank Austria d.d.</item>
    </izvorni_sadrzaj>
    <derivirana_varijabla naziv="DomainObject.Predmet.SudioniciListNaziv_1">
      <item>Financijska agencija</item>
      <item>GLOBAL TRGOVINA društvo s ograničenom odgovornošću za trgovinu, ugostiteljstvo i usluge</item>
      <item>sudski registar</item>
      <item>Županijsko državno odvjetnišvo u Varaždinu</item>
      <item>Tomica Kulfa</item>
      <item>Raiffeisenbank Austria d.d.</item>
    </derivirana_varijabla>
  </DomainObject.Predmet.SudioniciListNaziv>
  <DomainObject.Predmet.SudioniciListAdressOIB>
    <izvorni_sadrzaj>
      <item>Financijska agencija, OIB 85821130368</item>
      <item>GLOBAL TRGOVINA društvo s ograničenom odgovornošću za trgovinu, ugostiteljstvo i usluge, OIB 08086040075, Trg kralja Tomislava 4,42000 Varaždin</item>
      <item>sudski registar</item>
      <item>Županijsko državno odvjetnišvo u Varaždinu</item>
      <item>Tomica Kulfa, OIB 33264658176, Put Oštrca 98/A,49250 Lobor</item>
      <item>Raiffeisenbank Austria d.d., Petrinjska ulica 59,10000 Zagreb</item>
    </izvorni_sadrzaj>
    <derivirana_varijabla naziv="DomainObject.Predmet.SudioniciListAdressOIB_1">
      <item>Financijska agencija, OIB 85821130368</item>
      <item>GLOBAL TRGOVINA društvo s ograničenom odgovornošću za trgovinu, ugostiteljstvo i usluge, OIB 08086040075, Trg kralja Tomislava 4,42000 Varaždin</item>
      <item>sudski registar</item>
      <item>Županijsko državno odvjetnišvo u Varaždinu</item>
      <item>Tomica Kulfa, OIB 33264658176, Put Oštrca 98/A,49250 Lobor</item>
      <item>Raiffeisenbank Austria d.d., Petrinjska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D10E2-F031-4CCE-98CC-41CC463D7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1215</properties:Characters>
  <properties:Lines>48</properties:Lines>
  <properties:Paragraphs>17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2017-01-30T14:15:00Z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St-726/2016-24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