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aff3" w14:paraId="564aff3" w:rsidRDefault="006E382A" w:rsidP="00910611" w:rsidR="006E382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82A" w:rsidP="00910611" w:rsidR="006E382A">
      <w:r>
        <w:rPr>
          <w:rFonts w:eastAsia="MS Mincho"/>
          <w:szCs w:val="24"/>
        </w:rPr>
        <w:t>REPUBLIKA HRVATSKA</w:t>
      </w:r>
    </w:p>
    <w:p w:rsidRDefault="006E382A" w:rsidP="00910611" w:rsidR="006E382A">
      <w:r>
        <w:rPr>
          <w:rFonts w:eastAsia="MS Mincho"/>
          <w:szCs w:val="24"/>
        </w:rPr>
        <w:t>TRGOVAČKI SUD U RIJECI</w:t>
      </w:r>
    </w:p>
    <w:p w:rsidRDefault="006E382A" w:rsidR="006E382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8A45F7">
        <w:rPr>
          <w:sz w:val="24"/>
          <w:szCs w:val="24"/>
        </w:rPr>
        <w:t xml:space="preserve"> </w:t>
      </w:r>
      <w:r w:rsidR="002072F1" w:rsidRPr="002072F1">
        <w:rPr>
          <w:sz w:val="24"/>
          <w:szCs w:val="24"/>
        </w:rPr>
        <w:t>FACERE društvo s ograničenom odgovornošću za usluge i trgovinu Rijeka (Grad Rijeka), Kumičićeva 27</w:t>
      </w:r>
      <w:r w:rsidR="00BF3D4C" w:rsidRPr="002072F1">
        <w:rPr>
          <w:sz w:val="24"/>
          <w:szCs w:val="24"/>
        </w:rPr>
        <w:t xml:space="preserve">, </w:t>
      </w:r>
      <w:r w:rsidR="00BF3D4C" w:rsidRPr="002072F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072F1" w:rsidRPr="002072F1">
        <w:rPr>
          <w:sz w:val="24"/>
          <w:szCs w:val="24"/>
        </w:rPr>
        <w:t>040266901</w:t>
      </w:r>
      <w:r w:rsidR="00BF3D4C" w:rsidRPr="002072F1">
        <w:rPr>
          <w:sz w:val="24"/>
          <w:szCs w:val="24"/>
        </w:rPr>
        <w:t xml:space="preserve">, OIB: </w:t>
      </w:r>
      <w:r w:rsidR="002072F1" w:rsidRPr="002072F1">
        <w:rPr>
          <w:sz w:val="24"/>
          <w:szCs w:val="24"/>
        </w:rPr>
        <w:t>24299791409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BF3D4C" w:rsidR="00C31925" w:rsidRPr="00BF3D4C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2072F1" w:rsidRPr="002072F1">
        <w:rPr>
          <w:sz w:val="24"/>
          <w:szCs w:val="24"/>
        </w:rPr>
        <w:t xml:space="preserve">FACERE društvo s ograničenom odgovornošću za usluge i trgovinu Rijeka (Grad Rijeka), Kumičićeva 27, </w:t>
      </w:r>
      <w:r w:rsidR="002072F1" w:rsidRPr="002072F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072F1" w:rsidRPr="002072F1">
        <w:rPr>
          <w:sz w:val="24"/>
          <w:szCs w:val="24"/>
        </w:rPr>
        <w:t>040266901, OIB: 24299791409</w:t>
      </w:r>
      <w:r w:rsidR="002072F1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2072F1" w:rsidRPr="002072F1">
        <w:rPr>
          <w:sz w:val="24"/>
          <w:szCs w:val="24"/>
        </w:rPr>
        <w:t xml:space="preserve">FACERE društvo s ograničenom odgovornošću za usluge i trgovinu Rijeka (Grad Rijeka), Kumičićeva 27, </w:t>
      </w:r>
      <w:r w:rsidR="002072F1" w:rsidRPr="002072F1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2072F1" w:rsidRPr="002072F1">
        <w:rPr>
          <w:sz w:val="24"/>
          <w:szCs w:val="24"/>
        </w:rPr>
        <w:t>040266901, OIB: 24299791409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846A69">
        <w:rPr>
          <w:sz w:val="24"/>
          <w:szCs w:val="24"/>
        </w:rPr>
        <w:t>1</w:t>
      </w:r>
      <w:r w:rsidR="003D2DDC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144" w:rsidP="00C31925" w:rsidR="00273144">
      <w:r>
        <w:separator/>
      </w:r>
    </w:p>
  </w:endnote>
  <w:endnote w:id="0" w:type="continuationSeparator">
    <w:p w:rsidRDefault="00273144" w:rsidP="00C31925" w:rsidR="00273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82A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144" w:rsidP="00C31925" w:rsidR="00273144">
      <w:r>
        <w:separator/>
      </w:r>
    </w:p>
  </w:footnote>
  <w:footnote w:id="0" w:type="continuationSeparator">
    <w:p w:rsidRDefault="00273144" w:rsidP="00C31925" w:rsidR="00273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2072F1">
      <w:rPr>
        <w:sz w:val="24"/>
        <w:szCs w:val="24"/>
      </w:rPr>
      <w:t>910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946D8"/>
    <w:rsid w:val="000C2C16"/>
    <w:rsid w:val="001369D4"/>
    <w:rsid w:val="0013757B"/>
    <w:rsid w:val="00152162"/>
    <w:rsid w:val="00161769"/>
    <w:rsid w:val="00166B2B"/>
    <w:rsid w:val="00183D25"/>
    <w:rsid w:val="0019678A"/>
    <w:rsid w:val="001A1820"/>
    <w:rsid w:val="001D2A30"/>
    <w:rsid w:val="001F49A8"/>
    <w:rsid w:val="002072F1"/>
    <w:rsid w:val="00255ABB"/>
    <w:rsid w:val="00273144"/>
    <w:rsid w:val="0028378D"/>
    <w:rsid w:val="002B79F7"/>
    <w:rsid w:val="002C445B"/>
    <w:rsid w:val="0036315D"/>
    <w:rsid w:val="003732E4"/>
    <w:rsid w:val="00376710"/>
    <w:rsid w:val="003A25F8"/>
    <w:rsid w:val="003D032B"/>
    <w:rsid w:val="003D2DDC"/>
    <w:rsid w:val="004416C3"/>
    <w:rsid w:val="00471684"/>
    <w:rsid w:val="00474B10"/>
    <w:rsid w:val="00490DF2"/>
    <w:rsid w:val="00491DD7"/>
    <w:rsid w:val="004B71DC"/>
    <w:rsid w:val="004C78F1"/>
    <w:rsid w:val="004E0B90"/>
    <w:rsid w:val="004F6C16"/>
    <w:rsid w:val="005072BC"/>
    <w:rsid w:val="00521E4C"/>
    <w:rsid w:val="00525AD4"/>
    <w:rsid w:val="00562610"/>
    <w:rsid w:val="005A0B0E"/>
    <w:rsid w:val="005F1F84"/>
    <w:rsid w:val="0060566B"/>
    <w:rsid w:val="00640DB1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6E382A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00C29"/>
    <w:rsid w:val="00801E56"/>
    <w:rsid w:val="0081006E"/>
    <w:rsid w:val="008127EF"/>
    <w:rsid w:val="0083385E"/>
    <w:rsid w:val="00846A69"/>
    <w:rsid w:val="00851B35"/>
    <w:rsid w:val="008644FF"/>
    <w:rsid w:val="00866629"/>
    <w:rsid w:val="008868FD"/>
    <w:rsid w:val="008A45F7"/>
    <w:rsid w:val="008C63DB"/>
    <w:rsid w:val="008C6E81"/>
    <w:rsid w:val="008D41D4"/>
    <w:rsid w:val="008E2EDF"/>
    <w:rsid w:val="008F6813"/>
    <w:rsid w:val="0091457E"/>
    <w:rsid w:val="00942A0F"/>
    <w:rsid w:val="009E57FF"/>
    <w:rsid w:val="009E5D04"/>
    <w:rsid w:val="009E7247"/>
    <w:rsid w:val="00A20A38"/>
    <w:rsid w:val="00A23664"/>
    <w:rsid w:val="00A46E9D"/>
    <w:rsid w:val="00A54D91"/>
    <w:rsid w:val="00A70C3C"/>
    <w:rsid w:val="00A84B7C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BF3D4C"/>
    <w:rsid w:val="00C16D69"/>
    <w:rsid w:val="00C31925"/>
    <w:rsid w:val="00C41A54"/>
    <w:rsid w:val="00C42E5C"/>
    <w:rsid w:val="00C656D7"/>
    <w:rsid w:val="00C85EFB"/>
    <w:rsid w:val="00C92A25"/>
    <w:rsid w:val="00C95096"/>
    <w:rsid w:val="00CA2225"/>
    <w:rsid w:val="00CF5849"/>
    <w:rsid w:val="00D03E0F"/>
    <w:rsid w:val="00D40DA7"/>
    <w:rsid w:val="00D42E56"/>
    <w:rsid w:val="00D50E52"/>
    <w:rsid w:val="00D678A9"/>
    <w:rsid w:val="00D71009"/>
    <w:rsid w:val="00D9221A"/>
    <w:rsid w:val="00DA284D"/>
    <w:rsid w:val="00DB7423"/>
    <w:rsid w:val="00DF095B"/>
    <w:rsid w:val="00E436DF"/>
    <w:rsid w:val="00E518D1"/>
    <w:rsid w:val="00E67E0D"/>
    <w:rsid w:val="00E80459"/>
    <w:rsid w:val="00E91A71"/>
    <w:rsid w:val="00E97BA7"/>
    <w:rsid w:val="00EA695E"/>
    <w:rsid w:val="00EC77A5"/>
    <w:rsid w:val="00EE1656"/>
    <w:rsid w:val="00F03537"/>
    <w:rsid w:val="00F0797C"/>
    <w:rsid w:val="00F41D6B"/>
    <w:rsid w:val="00F423DF"/>
    <w:rsid w:val="00F45FD4"/>
    <w:rsid w:val="00F6569D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3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8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8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8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8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3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8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8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8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8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12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83420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045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996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6544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523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18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76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086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998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054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589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3397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02750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5244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1174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35240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388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454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9373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2282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480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26954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3389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2593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71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7250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610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66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280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448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2091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599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9861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00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56530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68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5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23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726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4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32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05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8828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6802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68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2593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7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3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281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26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9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499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080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9715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83754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935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09694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911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54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2951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8625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4155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1891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16029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84459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0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583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56189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644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745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62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913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390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852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0547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51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266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63117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9065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452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617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05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7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050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089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30166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0608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84179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6325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90922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504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2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51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9785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515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08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70423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741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3438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7756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39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764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48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178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11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93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1831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6950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3775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0330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791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5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724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21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94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16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58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2128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93280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3702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6826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487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387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79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295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558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950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478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4295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29174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54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2999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645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58847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17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761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782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0849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29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69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76618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125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954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4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376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695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09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53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18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430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67006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2968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4645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0947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6359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0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1418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549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54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88915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731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3351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3879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6327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16747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08115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917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695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7575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0819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907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712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579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9400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52311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3703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4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66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151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23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878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768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6123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27297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701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45102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0818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8365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921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61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0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18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441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3265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37107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8999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9617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93885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01099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411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24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3207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8509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1535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9858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8405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200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1969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58158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39012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543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77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62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4227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051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9909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18711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73068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699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6953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4614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7861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5227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6960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414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93085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402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69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9372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93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464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23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382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25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179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St-910/2015</izvorni_sadrzaj>
    <derivirana_varijabla naziv="DomainObject.Predmet.OznakaBroj_1">St-910/2015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FACERE d.o.o. Rijeka</izvorni_sadrzaj>
    <derivirana_varijabla naziv="DomainObject.Predmet.ProtustrankaFormated_1">  FACERE d.o.o. Rijeka</derivirana_varijabla>
  </DomainObject.Predmet.ProtustrankaFormated>
  <DomainObject.Predmet.ProtustrankaFormatedOIB>
    <izvorni_sadrzaj>  FACERE d.o.o. Rijeka, OIB 24299791409</izvorni_sadrzaj>
    <derivirana_varijabla naziv="DomainObject.Predmet.ProtustrankaFormatedOIB_1">  FACERE d.o.o. Rijeka, OIB 24299791409</derivirana_varijabla>
  </DomainObject.Predmet.ProtustrankaFormatedOIB>
  <DomainObject.Predmet.ProtustrankaFormatedWithAdress>
    <izvorni_sadrzaj> FACERE d.o.o. Rijeka, Kumičićeva 27, 51000 Rijeka</izvorni_sadrzaj>
    <derivirana_varijabla naziv="DomainObject.Predmet.ProtustrankaFormatedWithAdress_1"> FACERE d.o.o. Rijeka, Kumičićeva 27, 51000 Rijeka</derivirana_varijabla>
  </DomainObject.Predmet.ProtustrankaFormatedWithAdress>
  <DomainObject.Predmet.ProtustrankaFormatedWithAdressOIB>
    <izvorni_sadrzaj> FACERE d.o.o. Rijeka, OIB 24299791409, Kumičićeva 27, 51000 Rijeka</izvorni_sadrzaj>
    <derivirana_varijabla naziv="DomainObject.Predmet.ProtustrankaFormatedWithAdressOIB_1"> FACERE d.o.o. Rijeka, OIB 24299791409, Kumičićeva 27, 51000 Rijeka</derivirana_varijabla>
  </DomainObject.Predmet.ProtustrankaFormatedWithAdressOIB>
  <DomainObject.Predmet.ProtustrankaWithAdress>
    <izvorni_sadrzaj>FACERE d.o.o. Rijeka Kumičićeva 27, 51000 Rijeka</izvorni_sadrzaj>
    <derivirana_varijabla naziv="DomainObject.Predmet.ProtustrankaWithAdress_1">FACERE d.o.o. Rijeka Kumičićeva 27, 51000 Rijeka</derivirana_varijabla>
  </DomainObject.Predmet.ProtustrankaWithAdress>
  <DomainObject.Predmet.ProtustrankaWithAdressOIB>
    <izvorni_sadrzaj>FACERE d.o.o. Rijeka, OIB 24299791409, Kumičićeva 27, 51000 Rijeka</izvorni_sadrzaj>
    <derivirana_varijabla naziv="DomainObject.Predmet.ProtustrankaWithAdressOIB_1">FACERE d.o.o. Rijeka, OIB 24299791409, Kumičićeva 27, 51000 Rijeka</derivirana_varijabla>
  </DomainObject.Predmet.ProtustrankaWithAdressOIB>
  <DomainObject.Predmet.ProtustrankaNazivFormated>
    <izvorni_sadrzaj>FACERE d.o.o. Rijeka</izvorni_sadrzaj>
    <derivirana_varijabla naziv="DomainObject.Predmet.ProtustrankaNazivFormated_1">FACERE d.o.o. Rijeka</derivirana_varijabla>
  </DomainObject.Predmet.ProtustrankaNazivFormated>
  <DomainObject.Predmet.ProtustrankaNazivFormatedOIB>
    <izvorni_sadrzaj>FACERE d.o.o. Rijeka, OIB 24299791409</izvorni_sadrzaj>
    <derivirana_varijabla naziv="DomainObject.Predmet.ProtustrankaNazivFormatedOIB_1">FACERE d.o.o. Rijeka, OIB 24299791409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FACERE d.o.o. Rijeka</item>
    </izvorni_sadrzaj>
    <derivirana_varijabla naziv="DomainObject.Predmet.ProtuStrankaListFormated_1">
      <item>FACERE d.o.o. Rijeka</item>
    </derivirana_varijabla>
  </DomainObject.Predmet.ProtuStrankaListFormated>
  <DomainObject.Predmet.ProtuStrankaListFormatedOIB>
    <izvorni_sadrzaj>
      <item>FACERE d.o.o. Rijeka, OIB 24299791409</item>
    </izvorni_sadrzaj>
    <derivirana_varijabla naziv="DomainObject.Predmet.ProtuStrankaListFormatedOIB_1">
      <item>FACERE d.o.o. Rijeka, OIB 24299791409</item>
    </derivirana_varijabla>
  </DomainObject.Predmet.ProtuStrankaListFormatedOIB>
  <DomainObject.Predmet.ProtuStrankaListFormatedWithAdress>
    <izvorni_sadrzaj>
      <item>FACERE d.o.o. Rijeka, Kumičićeva 27, 51000 Rijeka</item>
    </izvorni_sadrzaj>
    <derivirana_varijabla naziv="DomainObject.Predmet.ProtuStrankaListFormatedWithAdress_1">
      <item>FACERE d.o.o. Rijeka, Kumičićeva 27, 51000 Rijeka</item>
    </derivirana_varijabla>
  </DomainObject.Predmet.ProtuStrankaListFormatedWithAdress>
  <DomainObject.Predmet.ProtuStrankaListFormatedWithAdressOIB>
    <izvorni_sadrzaj>
      <item>FACERE d.o.o. Rijeka, OIB 24299791409, Kumičićeva 27, 51000 Rijeka</item>
    </izvorni_sadrzaj>
    <derivirana_varijabla naziv="DomainObject.Predmet.ProtuStrankaListFormatedWithAdressOIB_1">
      <item>FACERE d.o.o. Rijeka, OIB 24299791409, Kumičićeva 27, 51000 Rijeka</item>
    </derivirana_varijabla>
  </DomainObject.Predmet.ProtuStrankaListFormatedWithAdressOIB>
  <DomainObject.Predmet.ProtuStrankaListNazivFormated>
    <izvorni_sadrzaj>
      <item>FACERE d.o.o. Rijeka</item>
    </izvorni_sadrzaj>
    <derivirana_varijabla naziv="DomainObject.Predmet.ProtuStrankaListNazivFormated_1">
      <item>FACERE d.o.o. Rijeka</item>
    </derivirana_varijabla>
  </DomainObject.Predmet.ProtuStrankaListNazivFormated>
  <DomainObject.Predmet.ProtuStrankaListNazivFormatedOIB>
    <izvorni_sadrzaj>
      <item>FACERE d.o.o. Rijeka, OIB 24299791409</item>
    </izvorni_sadrzaj>
    <derivirana_varijabla naziv="DomainObject.Predmet.ProtuStrankaListNazivFormatedOIB_1">
      <item>FACERE d.o.o. Rijeka, OIB 24299791409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FACERE d.o.o. Rijeka</izvorni_sadrzaj>
    <derivirana_varijabla naziv="DomainObject.Predmet.ProtustrankaIDrugi_1">FACERE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FACERE d.o.o. Rijeka, OIB 24299791409, Kumičićeva 27, 51000 Rijeka</izvorni_sadrzaj>
    <derivirana_varijabla naziv="DomainObject.Predmet.ProtustrankaIDrugiAdressOIB_1">FACERE d.o.o. Rijeka, OIB 24299791409, Kumičićeva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FACERE d.o.o. Rijeka</item>
    </izvorni_sadrzaj>
    <derivirana_varijabla naziv="DomainObject.Predmet.SudioniciListNaziv_1">
      <item>FINA Rijeka</item>
      <item>FACERE d.o.o. Rijeka</item>
    </derivirana_varijabla>
  </DomainObject.Predmet.SudioniciListNaziv>
  <DomainObject.Predmet.SudioniciListAdressOIB>
    <izvorni_sadrzaj>
      <item>FINA Rijeka, OIB 85821130368, Frana Kurelca 8,51000 Rijeka</item>
      <item>FACERE d.o.o. Rijeka, OIB 24299791409, Kumičićeva 27,51000 Rijeka</item>
    </izvorni_sadrzaj>
    <derivirana_varijabla naziv="DomainObject.Predmet.SudioniciListAdressOIB_1">
      <item>FINA Rijeka, OIB 85821130368, Frana Kurelca 8,51000 Rijeka</item>
      <item>FACERE d.o.o. Rijeka, OIB 24299791409, Kumičićeva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24299791409</item>
    </izvorni_sadrzaj>
    <derivirana_varijabla naziv="DomainObject.Predmet.SudioniciListNazivOIB_1">
      <item>, OIB 85821130368</item>
      <item>, OIB 24299791409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2065</properties:Characters>
  <properties:Lines>58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2015-12-14T11:58:00Z</dcterms:created>
  <dc:creator>Vera Jelenović</dc:creator>
  <cp:lastModifiedBy>Danijela Fumić</cp:lastModifiedBy>
  <cp:lastPrinted>2015-12-14T11:55:00Z</cp:lastPrinted>
  <dcterms:modified xmlns:xsi="http://www.w3.org/2001/XMLSchema-instance" xsi:type="dcterms:W3CDTF">2015-12-14T11:59:00Z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