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3100" w14:paraId="0c23100" w:rsidRDefault="00AE649C" w:rsidP="004F7A8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F7A81" w:rsidP="004F7A81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4F7A81" w:rsidP="004F7A81" w:rsidR="004F7A81" w:rsidRPr="00B76F3C">
      <w:pPr>
        <w:pStyle w:val="SudNaziv"/>
      </w:pPr>
      <w:r>
        <w:t>TRGOVAČKI SUD U VARAŽDINU</w:t>
      </w:r>
    </w:p>
    <w:p w:rsidRDefault="004F7A81" w:rsidP="004F7A81" w:rsidR="004F7A81">
      <w:pPr>
        <w:spacing w:after="0"/>
        <w:jc w:val="right"/>
      </w:pPr>
    </w:p>
    <w:p w:rsidRDefault="004F7A81" w:rsidP="004F7A81" w:rsidR="004F7A81">
      <w:pPr>
        <w:spacing w:after="0"/>
        <w:jc w:val="right"/>
      </w:pPr>
    </w:p>
    <w:p w:rsidRDefault="004F7A81" w:rsidP="004F7A81" w:rsidR="004F7A81">
      <w:pPr>
        <w:spacing w:after="0"/>
        <w:jc w:val="center"/>
      </w:pPr>
      <w:r>
        <w:t>REPUBLIKA HRVATSKA</w:t>
      </w:r>
    </w:p>
    <w:p w:rsidRDefault="004F7A81" w:rsidP="004F7A81" w:rsidR="004F7A81">
      <w:pPr>
        <w:spacing w:after="0"/>
        <w:jc w:val="center"/>
      </w:pPr>
    </w:p>
    <w:p w:rsidRDefault="004F7A81" w:rsidP="004F7A81" w:rsidR="004F7A81">
      <w:pPr>
        <w:spacing w:after="0"/>
        <w:jc w:val="center"/>
      </w:pPr>
      <w:r>
        <w:t>R J E Š E NJ E</w:t>
      </w:r>
    </w:p>
    <w:p w:rsidRDefault="004F7A81" w:rsidP="004F7A81" w:rsidR="004F7A81">
      <w:pPr>
        <w:spacing w:after="0"/>
        <w:jc w:val="center"/>
      </w:pPr>
    </w:p>
    <w:p w:rsidRDefault="004F7A81" w:rsidP="004F7A81" w:rsidR="004F7A81">
      <w:pPr>
        <w:spacing w:after="0"/>
        <w:jc w:val="center"/>
      </w:pPr>
    </w:p>
    <w:p w:rsidRDefault="004F7A81" w:rsidP="004F7A81" w:rsidR="004F7A81">
      <w:pPr>
        <w:spacing w:after="0"/>
        <w:jc w:val="both"/>
      </w:pPr>
      <w:r>
        <w:tab/>
        <w:t>Trgovački sud u Varaždinu, po sucu toga suda Mariji Levanić-Škerbić, u stečajnom postupku nad stečajnim</w:t>
      </w:r>
      <w:r>
        <w:rPr>
          <w:b/>
        </w:rPr>
        <w:t xml:space="preserve"> </w:t>
      </w:r>
      <w:r>
        <w:t xml:space="preserve">dužnikom Proizvodno uslužna zadruga TALAN, "u stečaju", Varaždinska 26, </w:t>
      </w:r>
      <w:proofErr w:type="spellStart"/>
      <w:r>
        <w:t>Sudovčina</w:t>
      </w:r>
      <w:proofErr w:type="spellEnd"/>
      <w:r>
        <w:t>, MBS: 070066586, OIB: 40559796716, 3. svibnja 2016. godine,</w:t>
      </w:r>
    </w:p>
    <w:p w:rsidRDefault="004F7A81" w:rsidP="004F7A81" w:rsidR="004F7A81">
      <w:pPr>
        <w:spacing w:after="0"/>
        <w:jc w:val="both"/>
      </w:pPr>
    </w:p>
    <w:p w:rsidRDefault="004F7A81" w:rsidP="004F7A81" w:rsidR="004F7A81">
      <w:pPr>
        <w:spacing w:after="0"/>
        <w:jc w:val="center"/>
      </w:pPr>
      <w:r>
        <w:t>r i j e š i o    j e</w:t>
      </w:r>
    </w:p>
    <w:p w:rsidRDefault="004F7A81" w:rsidP="004F7A81" w:rsidR="004F7A81">
      <w:pPr>
        <w:spacing w:after="0"/>
        <w:jc w:val="both"/>
      </w:pPr>
    </w:p>
    <w:p w:rsidRDefault="004F7A81" w:rsidP="004F7A81" w:rsidR="004F7A81">
      <w:pPr>
        <w:spacing w:after="0"/>
        <w:ind w:hanging="720" w:left="720"/>
        <w:jc w:val="both"/>
      </w:pPr>
      <w:r>
        <w:t>I</w:t>
      </w:r>
      <w:r>
        <w:tab/>
        <w:t xml:space="preserve">Sud određuje način unovčenja nekretnine stečajnog dužnika Proizvodno uslužna zadruga TALAN, "u stečaju", Varaždinska 26, </w:t>
      </w:r>
      <w:proofErr w:type="spellStart"/>
      <w:r>
        <w:t>Sudovčina</w:t>
      </w:r>
      <w:proofErr w:type="spellEnd"/>
      <w:r>
        <w:t>, MBS: 070066586, OIB: 40559796716 i to:</w:t>
      </w:r>
    </w:p>
    <w:p w:rsidRDefault="004F7A81" w:rsidP="004F7A81" w:rsidR="004F7A81">
      <w:pPr>
        <w:spacing w:after="0"/>
        <w:jc w:val="both"/>
      </w:pPr>
    </w:p>
    <w:p w:rsidRDefault="004F7A81" w:rsidP="004F7A81" w:rsidR="004F7A81">
      <w:pPr>
        <w:numPr>
          <w:ilvl w:val="0"/>
          <w:numId w:val="47"/>
        </w:numPr>
        <w:spacing w:after="0"/>
        <w:jc w:val="both"/>
      </w:pPr>
      <w:r>
        <w:t xml:space="preserve">prava građenja upisanog u </w:t>
      </w:r>
      <w:proofErr w:type="spellStart"/>
      <w:r>
        <w:t>zk.ul</w:t>
      </w:r>
      <w:proofErr w:type="spellEnd"/>
      <w:r>
        <w:t xml:space="preserve">. 2739 k.o. Donji </w:t>
      </w:r>
      <w:proofErr w:type="spellStart"/>
      <w:r>
        <w:t>Martijanec</w:t>
      </w:r>
      <w:proofErr w:type="spellEnd"/>
      <w:r>
        <w:t xml:space="preserve">, oznake: zgrada u Travniku sa 699 m2, zgrada sa 129 m2, zgrada sa 32 m2, zgrada sa 12 m2, zgrada sa 103 m2, silosi sa 180 m2 i poslovna zgrada sa 354 m2, izgrađene na pravu građenja na čk.br. 408/2, a koje pravo građenja je osnovano zemljište oznake kč.br. 408/2, gospodarsko dvorište u Travniku, površine 9594 m2, upisano u </w:t>
      </w:r>
      <w:proofErr w:type="spellStart"/>
      <w:r>
        <w:t>zk.ul</w:t>
      </w:r>
      <w:proofErr w:type="spellEnd"/>
      <w:r>
        <w:t xml:space="preserve">. 2735, k.o. Donji </w:t>
      </w:r>
      <w:proofErr w:type="spellStart"/>
      <w:r>
        <w:t>Martijanec</w:t>
      </w:r>
      <w:proofErr w:type="spellEnd"/>
      <w:r>
        <w:t>,</w:t>
      </w:r>
    </w:p>
    <w:p w:rsidRDefault="004F7A81" w:rsidP="004F7A81" w:rsidR="004F7A81">
      <w:pPr>
        <w:spacing w:after="0"/>
        <w:ind w:left="1065"/>
        <w:jc w:val="both"/>
      </w:pPr>
    </w:p>
    <w:p w:rsidRDefault="004F7A81" w:rsidP="004F7A81" w:rsidR="004F7A81">
      <w:pPr>
        <w:spacing w:after="0"/>
        <w:ind w:left="705"/>
        <w:jc w:val="both"/>
      </w:pPr>
      <w:r>
        <w:t>prodajom u ovom u stečajnom postupku, uz odgovarajuću primjenu pravila o ovrsi na nekretninama.</w:t>
      </w:r>
    </w:p>
    <w:p w:rsidRDefault="004F7A81" w:rsidP="004F7A81" w:rsidR="004F7A81">
      <w:pPr>
        <w:spacing w:after="0"/>
        <w:jc w:val="both"/>
      </w:pPr>
    </w:p>
    <w:p w:rsidRDefault="004F7A81" w:rsidP="004F7A81" w:rsidR="004F7A81">
      <w:pPr>
        <w:spacing w:after="0"/>
        <w:ind w:hanging="705" w:left="705"/>
        <w:jc w:val="both"/>
      </w:pPr>
      <w:r>
        <w:t>II</w:t>
      </w:r>
      <w:r>
        <w:tab/>
        <w:t>Određuje se upis zabilježbe ovog rješenja o prodaji nekretnine stečajnog dužnika u zemljišnim knjigama Općinskog suda u Varaždinu, Zemljišnoknjižni odjel Ludbreg.</w:t>
      </w:r>
    </w:p>
    <w:p w:rsidRDefault="004F7A81" w:rsidP="004F7A81" w:rsidR="004F7A81">
      <w:pPr>
        <w:spacing w:after="0"/>
        <w:jc w:val="both"/>
      </w:pPr>
    </w:p>
    <w:p w:rsidRDefault="004F7A81" w:rsidP="004F7A81" w:rsidR="004F7A81">
      <w:pPr>
        <w:spacing w:after="0"/>
        <w:ind w:hanging="705" w:left="705"/>
        <w:jc w:val="both"/>
      </w:pPr>
      <w:r>
        <w:t>III</w:t>
      </w:r>
      <w:r>
        <w:rPr>
          <w:b/>
        </w:rPr>
        <w:tab/>
      </w:r>
      <w:r>
        <w:t>Stečajni sudac će</w:t>
      </w:r>
      <w:r>
        <w:rPr>
          <w:b/>
        </w:rPr>
        <w:t xml:space="preserve"> </w:t>
      </w:r>
      <w:r>
        <w:t>zaključkom o prodaji utvrditi vrijednost nekretnine-prava građenja, te način i uvjete prodaje nekretnine-prava građenja iz točke I ovoga rješenja.</w:t>
      </w:r>
    </w:p>
    <w:p w:rsidRDefault="004F7A81" w:rsidP="004F7A81" w:rsidR="004F7A81">
      <w:pPr>
        <w:spacing w:after="0"/>
        <w:jc w:val="center"/>
        <w:rPr>
          <w:b/>
        </w:rPr>
      </w:pPr>
    </w:p>
    <w:p w:rsidRDefault="004F7A81" w:rsidP="004F7A81" w:rsidR="004F7A81">
      <w:pPr>
        <w:spacing w:after="0"/>
        <w:jc w:val="center"/>
      </w:pPr>
      <w:r>
        <w:t>Obrazloženje</w:t>
      </w:r>
    </w:p>
    <w:p w:rsidRDefault="004F7A81" w:rsidP="004F7A81" w:rsidR="004F7A81">
      <w:pPr>
        <w:spacing w:after="0"/>
        <w:jc w:val="both"/>
      </w:pPr>
    </w:p>
    <w:p w:rsidRDefault="004F7A81" w:rsidP="004F7A81" w:rsidR="004F7A81">
      <w:pPr>
        <w:spacing w:after="0"/>
        <w:jc w:val="both"/>
      </w:pPr>
      <w:r>
        <w:tab/>
        <w:t xml:space="preserve">Rješenjem ovoga suda od 19. lipnja 2015., otvoren je stečajni postupak nad dužnikom Proizvodno uslužna zadruga TALAN, "u stečaju", Varaždinska 26, </w:t>
      </w:r>
      <w:proofErr w:type="spellStart"/>
      <w:r>
        <w:t>Sudovčina</w:t>
      </w:r>
      <w:proofErr w:type="spellEnd"/>
      <w:r>
        <w:t>, MBS: 070066586, OIB: 40559796716.</w:t>
      </w:r>
    </w:p>
    <w:p w:rsidRDefault="004F7A81" w:rsidP="004F7A81" w:rsidR="004F7A81">
      <w:pPr>
        <w:spacing w:after="0"/>
        <w:ind w:firstLine="708"/>
        <w:jc w:val="both"/>
      </w:pPr>
      <w:r>
        <w:t>Tijekom postupka utvrđeno je da stečajnu masu čini i nekretnina-pravo građenja koja je predmet ove prodaje.</w:t>
      </w:r>
    </w:p>
    <w:p w:rsidRDefault="004F7A81" w:rsidP="004F7A81" w:rsidR="004F7A81">
      <w:pPr>
        <w:spacing w:after="0"/>
        <w:ind w:firstLine="708"/>
        <w:jc w:val="both"/>
        <w:rPr>
          <w:bCs/>
        </w:rPr>
      </w:pPr>
      <w:r>
        <w:rPr>
          <w:bCs/>
        </w:rPr>
        <w:t xml:space="preserve">Stečajni upravitelj je podnio prijedlog da se ova nekretnina-pravo građenja na kojoj postoji </w:t>
      </w:r>
      <w:proofErr w:type="spellStart"/>
      <w:r>
        <w:rPr>
          <w:bCs/>
        </w:rPr>
        <w:t>razlučno</w:t>
      </w:r>
      <w:proofErr w:type="spellEnd"/>
      <w:r>
        <w:rPr>
          <w:bCs/>
        </w:rPr>
        <w:t xml:space="preserve"> pravo prodaje u stečajnom postupku uz odgovarajuću primjenu pravila o ovrsi na nekretninama, sukladno odredbi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>
        <w:rPr>
          <w:bCs/>
        </w:rPr>
        <w:t>. 1. i 3. Stečajnog zakona (Narodne novine broj 44/96., 29/99., 129/00., 123/03., 197/03., 187/04., 82/06., 116/10., 25/12 i 133/12, dalje SZ-a).</w:t>
      </w:r>
    </w:p>
    <w:p w:rsidRDefault="004F7A81" w:rsidP="004F7A81" w:rsidR="004F7A81">
      <w:pPr>
        <w:spacing w:after="0"/>
        <w:jc w:val="both"/>
        <w:rPr>
          <w:bCs/>
        </w:rPr>
      </w:pPr>
      <w:r>
        <w:rPr>
          <w:bCs/>
        </w:rPr>
        <w:lastRenderedPageBreak/>
        <w:tab/>
        <w:t xml:space="preserve">S ovom prodajom suglasili su se i vjerovnici, budući da je odluka o unovčenju donesena na skupštini vjerovnika održanoj dana 27.08.2015.godine, na kojoj su bili prisutni i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vjerovnici.</w:t>
      </w:r>
    </w:p>
    <w:p w:rsidRDefault="004F7A81" w:rsidP="004F7A81" w:rsidR="004F7A81">
      <w:pPr>
        <w:spacing w:after="0"/>
        <w:ind w:firstLine="708"/>
        <w:jc w:val="both"/>
        <w:rPr>
          <w:bCs/>
        </w:rPr>
      </w:pPr>
      <w:r>
        <w:rPr>
          <w:bCs/>
        </w:rPr>
        <w:t xml:space="preserve">Stoga je primjenom odredbe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>
        <w:rPr>
          <w:bCs/>
        </w:rPr>
        <w:t>. 1. i st. 3. SZ-a odlučeno kao u izreci ovog rješenja.</w:t>
      </w:r>
    </w:p>
    <w:p w:rsidRDefault="004F7A81" w:rsidP="004F7A81" w:rsidR="004F7A81">
      <w:pPr>
        <w:spacing w:after="0"/>
        <w:ind w:firstLine="708"/>
        <w:jc w:val="both"/>
        <w:rPr>
          <w:bCs/>
        </w:rPr>
      </w:pPr>
      <w:r>
        <w:rPr>
          <w:bCs/>
        </w:rPr>
        <w:t xml:space="preserve">Zaključkom o prodaji odredit će se vrijednost nekretnine, te način i uvjeti prodaje, sukladno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>
        <w:rPr>
          <w:bCs/>
        </w:rPr>
        <w:t>. 4. SZ-a.</w:t>
      </w:r>
    </w:p>
    <w:p w:rsidRDefault="004F7A81" w:rsidP="004F7A81" w:rsidR="004F7A81">
      <w:pPr>
        <w:spacing w:after="0"/>
        <w:ind w:firstLine="708"/>
        <w:jc w:val="both"/>
      </w:pPr>
    </w:p>
    <w:p w:rsidRDefault="004F7A81" w:rsidP="004F7A81" w:rsidR="004F7A81">
      <w:pPr>
        <w:spacing w:after="0"/>
        <w:jc w:val="both"/>
      </w:pPr>
    </w:p>
    <w:p w:rsidRDefault="004F7A81" w:rsidP="004F7A81" w:rsidR="004F7A81">
      <w:pPr>
        <w:spacing w:after="0"/>
        <w:jc w:val="center"/>
      </w:pPr>
      <w:r>
        <w:t xml:space="preserve">      U Varaždinu 3. svibnja 2016. godine</w:t>
      </w:r>
    </w:p>
    <w:p w:rsidRDefault="004F7A81" w:rsidP="004F7A81" w:rsidR="004F7A81">
      <w:pPr>
        <w:spacing w:after="0"/>
        <w:jc w:val="center"/>
      </w:pPr>
    </w:p>
    <w:p w:rsidRDefault="004F7A81" w:rsidP="004F7A81" w:rsidR="004F7A81">
      <w:pPr>
        <w:spacing w:after="0"/>
        <w:ind w:firstLine="720" w:left="5760"/>
        <w:jc w:val="both"/>
      </w:pPr>
    </w:p>
    <w:p w:rsidRDefault="004F7A81" w:rsidP="004F7A81" w:rsidR="004F7A81">
      <w:pPr>
        <w:spacing w:after="0"/>
        <w:ind w:firstLine="720" w:left="4320"/>
        <w:jc w:val="both"/>
      </w:pPr>
      <w:r>
        <w:t xml:space="preserve">        SUDAC:</w:t>
      </w:r>
    </w:p>
    <w:p w:rsidRDefault="004F7A81" w:rsidP="004F7A81" w:rsidR="004F7A81">
      <w:pPr>
        <w:spacing w:after="0"/>
        <w:ind w:firstLine="720" w:left="4320"/>
        <w:jc w:val="both"/>
      </w:pPr>
    </w:p>
    <w:p w:rsidRDefault="004F7A81" w:rsidP="004F7A81" w:rsidR="004F7A8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Marija Levanić-Škerbić</w:t>
      </w:r>
    </w:p>
    <w:p w:rsidRDefault="004F7A81" w:rsidP="004F7A81" w:rsidR="004F7A8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4F7A81" w:rsidP="004F7A81" w:rsidR="004F7A8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F7A81" w:rsidP="004F7A81" w:rsidR="004F7A81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4F7A81" w:rsidP="004F7A81" w:rsidR="004F7A81">
      <w:pPr>
        <w:spacing w:after="0"/>
        <w:jc w:val="both"/>
      </w:pPr>
      <w:r>
        <w:t>UPUTA O PRAVNOM LIJEKU:</w:t>
      </w:r>
    </w:p>
    <w:p w:rsidRDefault="004F7A81" w:rsidP="004F7A81" w:rsidR="004F7A81">
      <w:pPr>
        <w:spacing w:after="0"/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ovome sudu u 3 primjerka u roku od 8 dana, a o žalbi odlučuje Visoki trgovački sud Republike Hrvatske.  </w:t>
      </w:r>
    </w:p>
    <w:p w:rsidRDefault="004F7A81" w:rsidP="004F7A81" w:rsidR="004F7A81">
      <w:pPr>
        <w:spacing w:after="0"/>
        <w:jc w:val="both"/>
      </w:pPr>
    </w:p>
    <w:p w:rsidRDefault="004F7A81" w:rsidP="004F7A81" w:rsidR="004F7A81">
      <w:pPr>
        <w:spacing w:after="0"/>
        <w:jc w:val="both"/>
      </w:pPr>
      <w:r>
        <w:t>DNA:</w:t>
      </w:r>
    </w:p>
    <w:p w:rsidRDefault="004F7A81" w:rsidP="004F7A81" w:rsidR="004F7A81">
      <w:pPr>
        <w:tabs>
          <w:tab w:pos="720" w:val="left"/>
        </w:tabs>
        <w:spacing w:after="0"/>
        <w:jc w:val="both"/>
      </w:pPr>
      <w:r>
        <w:t>- stečajni upravitelj- Ivo Žiža, putem e-</w:t>
      </w:r>
      <w:proofErr w:type="spellStart"/>
      <w:r>
        <w:t>maila</w:t>
      </w:r>
      <w:proofErr w:type="spellEnd"/>
      <w:r>
        <w:t>,</w:t>
      </w:r>
    </w:p>
    <w:p w:rsidRDefault="004F7A81" w:rsidP="004F7A81" w:rsidR="004F7A81">
      <w:pPr>
        <w:tabs>
          <w:tab w:pos="720" w:val="left"/>
        </w:tabs>
        <w:spacing w:after="0"/>
        <w:jc w:val="both"/>
      </w:pPr>
      <w:r>
        <w:t xml:space="preserve">- </w:t>
      </w:r>
      <w:proofErr w:type="spellStart"/>
      <w:r>
        <w:t>razlučni</w:t>
      </w:r>
      <w:proofErr w:type="spellEnd"/>
      <w:r>
        <w:t xml:space="preserve"> vjerovnici: - PBZ d.d. putem punomoćnika,</w:t>
      </w:r>
    </w:p>
    <w:p w:rsidRDefault="004F7A81" w:rsidP="004F7A81" w:rsidR="004F7A81">
      <w:pPr>
        <w:tabs>
          <w:tab w:pos="720" w:val="left"/>
        </w:tabs>
        <w:spacing w:after="0"/>
        <w:jc w:val="both"/>
      </w:pPr>
      <w:r>
        <w:tab/>
      </w:r>
      <w:r>
        <w:tab/>
      </w:r>
      <w:r>
        <w:tab/>
        <w:t>- RH, putem ŽDO Varaždin,</w:t>
      </w:r>
    </w:p>
    <w:p w:rsidRDefault="004F7A81" w:rsidP="004F7A81" w:rsidR="004F7A81">
      <w:pPr>
        <w:tabs>
          <w:tab w:pos="720" w:val="left"/>
        </w:tabs>
        <w:spacing w:after="0"/>
        <w:jc w:val="both"/>
      </w:pPr>
      <w:r>
        <w:tab/>
      </w:r>
      <w:r>
        <w:tab/>
      </w:r>
      <w:r>
        <w:tab/>
        <w:t xml:space="preserve">- BC institut d.d. </w:t>
      </w:r>
      <w:proofErr w:type="spellStart"/>
      <w:r>
        <w:t>Rugvica</w:t>
      </w:r>
      <w:proofErr w:type="spellEnd"/>
      <w:r>
        <w:t>, Dugoselska 7</w:t>
      </w:r>
    </w:p>
    <w:p w:rsidRDefault="004F7A81" w:rsidP="004F7A81" w:rsidR="004F7A81">
      <w:pPr>
        <w:spacing w:after="0"/>
        <w:ind w:hanging="705" w:left="705"/>
        <w:jc w:val="both"/>
      </w:pPr>
      <w:r>
        <w:t>- Općinski sud u Varaždinu, Zemljišnoknjižni odjel Ludbreg,</w:t>
      </w:r>
    </w:p>
    <w:p w:rsidRDefault="004F7A81" w:rsidP="004F7A81" w:rsidR="004F7A81">
      <w:pPr>
        <w:tabs>
          <w:tab w:pos="720" w:val="left"/>
        </w:tabs>
        <w:spacing w:after="0"/>
        <w:jc w:val="both"/>
      </w:pPr>
      <w:r>
        <w:t>-  oglasna ploča suda 3 dana</w:t>
      </w:r>
    </w:p>
    <w:p w:rsidRDefault="004F7A81" w:rsidP="004F7A81" w:rsidR="004F7A81">
      <w:pPr>
        <w:tabs>
          <w:tab w:pos="72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EA1C6D" w:rsidP="004F7A81" w:rsidR="00AE649C" w:rsidRPr="00B76F3C">
      <w:pPr>
        <w:pStyle w:val="SudSjedite"/>
      </w:pPr>
      <w:r>
        <w:tab/>
      </w:r>
    </w:p>
    <w:p w:rsidRDefault="00CB0EA4" w:rsidP="004F7A81" w:rsidR="00CB0EA4">
      <w:pPr>
        <w:pStyle w:val="Naslovdokumenta"/>
        <w:spacing w:after="0"/>
      </w:pPr>
    </w:p>
    <w:p w:rsidRDefault="0071688E" w:rsidP="004F7A81" w:rsidR="0071688E">
      <w:pPr>
        <w:pStyle w:val="Poetniodjeljak"/>
        <w:spacing w:after="0"/>
      </w:pPr>
    </w:p>
    <w:p w:rsidRDefault="00A21F0D" w:rsidP="004F7A81" w:rsidR="00A21F0D">
      <w:pPr>
        <w:pStyle w:val="NormaleSPIS"/>
        <w:spacing w:after="0"/>
        <w:rPr>
          <w:noProof/>
        </w:rPr>
      </w:pPr>
    </w:p>
    <w:p w:rsidRDefault="00DA0242" w:rsidP="004F7A81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A81" w:rsidR="008333A9">
    <w:pPr>
      <w:pStyle w:val="Zaglavlje"/>
    </w:pPr>
    <w:r>
      <w:rPr>
        <w:rStyle w:val="PozadinaSvijetloCrvena"/>
        <w:shd w:fill="auto" w:color="auto" w:val="clear"/>
      </w:rPr>
      <w:t>Poslovni broj. 7 St-25/15-29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0613090"/>
    <w:multiLevelType w:val="hybridMultilevel"/>
    <w:tmpl w:val="5D1A4B6A"/>
    <w:lvl w:tplc="F062754C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A81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773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St-25/2015-29</izvorni_sadrzaj>
    <derivirana_varijabla naziv="DomainObject.Oznaka_1">St-25/2015-29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Priloženi Ovr-1112/11 TS VŽD
Ovr-11o1/15 OS VŽD</izvorni_sadrzaj>
    <derivirana_varijabla naziv="DomainObject.Predmet.PrimjedbaSuca_1">Priloženi Ovr-1112/11 TS VŽD
Ovr-11o1/15 OS VŽD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Proizvodno uslužna zadruga TALAN zastupanog po punomoćniku JELAKOVIĆ &amp; PARTNERI odvjetničko društvo, javno trgovačko društvo; FTC USLUGE d.o.o. za factoring i usluge</izvorni_sadrzaj>
    <derivirana_varijabla naziv="DomainObject.Predmet.StrankaFormated_1">  Proizvodno uslužna zadruga TALAN zastupanog po punomoćniku JELAKOVIĆ &amp; PARTNERI odvjetničko društvo, javno trgovačko društvo; FTC USLUGE d.o.o. za factoring i usluge</derivirana_varijabla>
  </DomainObject.Predmet.StrankaFormated>
  <DomainObject.Predmet.StrankaFormatedOIB>
    <izvorni_sadrzaj>  Proizvodno uslužna zadruga TALAN, OIB 40559796716 zastupanog po punomoćniku JELAKOVIĆ &amp; PARTNERI odvjetničko društvo, javno trgovačko društvo; FTC USLUGE d.o.o. za factoring i usluge, OIB 50618272520</izvorni_sadrzaj>
    <derivirana_varijabla naziv="DomainObject.Predmet.StrankaFormatedOIB_1">  Proizvodno uslužna zadruga TALAN, OIB 40559796716 zastupanog po punomoćniku JELAKOVIĆ &amp; PARTNERI odvjetničko društvo, javno trgovačko društvo; FTC USLUGE d.o.o. za factoring i usluge, OIB 50618272520</derivirana_varijabla>
  </DomainObject.Predmet.StrankaFormatedOIB>
  <DomainObject.Predmet.StrankaFormatedWithAdress>
    <izvorni_sadrzaj> Proizvodno uslužna zadruga TALAN, Varaždinska 26, 42230 Sudovčina zastupanog po punomoćniku JELAKOVIĆ &amp; PARTNERI odvjetničko društvo, javno trgovačko društvo; FTC USLUGE d.o.o. za factoring i usluge, Osredak 2, 10000 Zagreb</izvorni_sadrzaj>
    <derivirana_varijabla naziv="DomainObject.Predmet.StrankaFormatedWithAdress_1"> Proizvodno uslužna zadruga TALAN, Varaždinska 26, 42230 Sudovčina zastupanog po punomoćniku JELAKOVIĆ &amp; PARTNERI odvjetničko društvo, javno trgovačko društvo; FTC USLUGE d.o.o. za factoring i usluge, Osredak 2, 10000 Zagreb</derivirana_varijabla>
  </DomainObject.Predmet.StrankaFormatedWithAdress>
  <DomainObject.Predmet.StrankaFormatedWithAdressOIB>
    <izvorni_sadrzaj> Proizvodno uslužna zadruga TALAN, OIB 40559796716, Varaždinska 26, 42230 Sudovčina zastupanog po punomoćniku JELAKOVIĆ &amp; PARTNERI odvjetničko društvo, javno trgovačko društvo; FTC USLUGE d.o.o. za factoring i usluge, OIB 50618272520, Osredak 2, 10000 Zagreb</izvorni_sadrzaj>
    <derivirana_varijabla naziv="DomainObject.Predmet.StrankaFormatedWithAdressOIB_1"> Proizvodno uslužna zadruga TALAN, OIB 40559796716, Varaždinska 26, 42230 Sudovčina zastupanog po punomoćniku JELAKOVIĆ &amp; PARTNERI odvjetničko društvo, javno trgovačko društvo; FTC USLUGE d.o.o. za factoring i usluge, OIB 50618272520, Osredak 2, 10000 Zagreb</derivirana_varijabla>
  </DomainObject.Predmet.StrankaFormatedWithAdressOIB>
  <DomainObject.Predmet.StrankaWithAdress>
    <izvorni_sadrzaj>Proizvodno uslužna zadruga TALAN Varaždinska 26,42230 Sudovčina,FTC USLUGE d.o.o. za factoring i usluge Osredak 2,10000 Zagreb</izvorni_sadrzaj>
    <derivirana_varijabla naziv="DomainObject.Predmet.StrankaWithAdress_1">Proizvodno uslužna zadruga TALAN Varaždinska 26,42230 Sudovčina,FTC USLUGE d.o.o. za factoring i usluge Osredak 2,10000 Zagreb</derivirana_varijabla>
  </DomainObject.Predmet.StrankaWithAdress>
  <DomainObject.Predmet.StrankaWithAdressOIB>
    <izvorni_sadrzaj>Proizvodno uslužna zadruga TALAN, OIB 40559796716, Varaždinska 26,42230 Sudovčina,FTC USLUGE d.o.o. za factoring i usluge, OIB 50618272520, Osredak 2,10000 Zagreb</izvorni_sadrzaj>
    <derivirana_varijabla naziv="DomainObject.Predmet.StrankaWithAdressOIB_1">Proizvodno uslužna zadruga TALAN, OIB 40559796716, Varaždinska 26,42230 Sudovčina,FTC USLUGE d.o.o. za factoring i usluge, OIB 50618272520, Osredak 2,10000 Zagreb</derivirana_varijabla>
  </DomainObject.Predmet.StrankaWithAdressOIB>
  <DomainObject.Predmet.StrankaNazivFormated>
    <izvorni_sadrzaj>Proizvodno uslužna zadruga TALAN,FTC USLUGE d.o.o. za factoring i usluge</izvorni_sadrzaj>
    <derivirana_varijabla naziv="DomainObject.Predmet.StrankaNazivFormated_1">Proizvodno uslužna zadruga TALAN,FTC USLUGE d.o.o. za factoring i usluge</derivirana_varijabla>
  </DomainObject.Predmet.StrankaNazivFormated>
  <DomainObject.Predmet.StrankaNazivFormatedOIB>
    <izvorni_sadrzaj>Proizvodno uslužna zadruga TALAN, OIB 40559796716,FTC USLUGE d.o.o. za factoring i usluge, OIB 50618272520</izvorni_sadrzaj>
    <derivirana_varijabla naziv="DomainObject.Predmet.StrankaNazivFormatedOIB_1">Proizvodno uslužna zadruga TALAN, OIB 40559796716,FTC USLUGE d.o.o. za factoring i usluge, OIB 50618272520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9556148.52</izvorni_sadrzaj>
    <derivirana_varijabla naziv="DomainObject.Predmet.TrenutnaVrijednost_1">9556148.52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Proizvodno uslužna zadruga TALAN zastupanog po punomoćniku JELAKOVIĆ &amp; PARTNERI odvjetničko društvo, javno trgovačko društvo</item>
      <item>FTC USLUGE d.o.o. za factoring i usluge</item>
    </izvorni_sadrzaj>
    <derivirana_varijabla naziv="DomainObject.Predmet.StrankaListFormated_1">
      <item>Proizvodno uslužna zadruga TALAN zastupanog po punomoćniku JELAKOVIĆ &amp; PARTNERI odvjetničko društvo, javno trgovačko društvo</item>
      <item>FTC USLUGE d.o.o. za factoring i usluge</item>
    </derivirana_varijabla>
  </DomainObject.Predmet.StrankaListFormated>
  <DomainObject.Predmet.StrankaListFormatedOIB>
    <izvorni_sadrzaj>
      <item>Proizvodno uslužna zadruga TALAN, OIB 40559796716 zastupanog po punomoćniku JELAKOVIĆ &amp; PARTNERI odvjetničko društvo, javno trgovačko društvo</item>
      <item>FTC USLUGE d.o.o. za factoring i usluge, OIB 50618272520</item>
    </izvorni_sadrzaj>
    <derivirana_varijabla naziv="DomainObject.Predmet.StrankaListFormatedOIB_1">
      <item>Proizvodno uslužna zadruga TALAN, OIB 40559796716 zastupanog po punomoćniku JELAKOVIĆ &amp; PARTNERI odvjetničko društvo, javno trgovačko društvo</item>
      <item>FTC USLUGE d.o.o. za factoring i usluge, OIB 50618272520</item>
    </derivirana_varijabla>
  </DomainObject.Predmet.StrankaListFormatedOIB>
  <DomainObject.Predmet.StrankaListFormatedWithAdress>
    <izvorni_sadrzaj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izvorni_sadrzaj>
    <derivirana_varijabla naziv="DomainObject.Predmet.StrankaListFormatedWithAdress_1"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derivirana_varijabla>
  </DomainObject.Predmet.StrankaListFormatedWithAdress>
  <DomainObject.Predmet.StrankaListFormatedWithAdressOIB>
    <izvorni_sadrzaj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izvorni_sadrzaj>
    <derivirana_varijabla naziv="DomainObject.Predmet.StrankaListFormatedWithAdressOIB_1"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derivirana_varijabla>
  </DomainObject.Predmet.StrankaListFormatedWithAdressOIB>
  <DomainObject.Predmet.StrankaListNazivFormated>
    <izvorni_sadrzaj>
      <item>Proizvodno uslužna zadruga TALAN</item>
      <item>FTC USLUGE d.o.o. za factoring i usluge</item>
    </izvorni_sadrzaj>
    <derivirana_varijabla naziv="DomainObject.Predmet.StrankaListNazivFormated_1">
      <item>Proizvodno uslužna zadruga TALAN</item>
      <item>FTC USLUGE d.o.o. za factoring i usluge</item>
    </derivirana_varijabla>
  </DomainObject.Predmet.StrankaListNazivFormated>
  <DomainObject.Predmet.StrankaListNazivFormatedOIB>
    <izvorni_sadrzaj>
      <item>Proizvodno uslužna zadruga TALAN, OIB 40559796716</item>
      <item>FTC USLUGE d.o.o. za factoring i usluge, OIB 50618272520</item>
    </izvorni_sadrzaj>
    <derivirana_varijabla naziv="DomainObject.Predmet.StrankaListNazivFormatedOIB_1">
      <item>Proizvodno uslužna zadruga TALAN, OIB 40559796716</item>
      <item>FTC USLUGE d.o.o. za factoring i usluge, OIB 50618272520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</izvorni_sadrzaj>
    <derivirana_varijabla naziv="DomainObject.Predmet.OstaliListFormated_1"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</izvorni_sadrzaj>
    <derivirana_varijabla naziv="DomainObject.Predmet.OstaliListFormatedOIB_1"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</izvorni_sadrzaj>
    <derivirana_varijabla naziv="DomainObject.Predmet.OstaliListFormatedWithAdress_1"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</derivirana_varijabla>
  </DomainObject.Predmet.OstaliListFormatedWithAdressOIB>
  <DomainObject.Predmet.OstaliListNazivFormated>
    <izvorni_sadrzaj>
      <item>JELAKOVIĆ &amp; PARTNERI odvjetničko društvo, javno trgovačko društvo</item>
      <item>ŽDO VARAŽDIN, Građansko -upravni odjel</item>
      <item>DALIBOR PARABIĆ</item>
      <item>IVO ŽIŽA</item>
    </izvorni_sadrzaj>
    <derivirana_varijabla naziv="DomainObject.Predmet.OstaliListNazivFormated_1">
      <item>JELAKOVIĆ &amp; PARTNERI odvjetničko društvo, javno trgovačko društvo</item>
      <item>ŽDO VARAŽDIN, Građansko -upravni odjel</item>
      <item>DALIBOR PARABIĆ</item>
      <item>IVO ŽIŽA</item>
    </derivirana_varijabla>
  </DomainObject.Predmet.OstaliListNazivFormated>
  <DomainObject.Predmet.OstaliListNazivFormatedOIB>
    <izvorni_sadrzaj>
      <item>JELAKOVIĆ &amp; PARTNERI odvjetničko društvo, javno trgovačko društvo, OIB 71198181260</item>
      <item>ŽDO VARAŽDIN, Građansko -upravni odjel</item>
      <item>DALIBOR PARABIĆ</item>
      <item>IVO ŽIŽA, OIB 08163835361</item>
    </izvorni_sadrzaj>
    <derivirana_varijabla naziv="DomainObject.Predmet.OstaliListNazivFormatedOIB_1">
      <item>JELAKOVIĆ &amp; PARTNERI odvjetničko društvo, javno trgovačko društvo, OIB 71198181260</item>
      <item>ŽDO VARAŽDIN, Građansko -upravni odjel</item>
      <item>DALIBOR PARABIĆ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St-25/2015-29</izvorni_sadrzaj>
    <derivirana_varijabla naziv="DomainObject.PoslovniBrojDokumenta_1">St-25/2015-29</derivirana_varijabla>
  </DomainObject.PoslovniBrojDokumenta>
  <DomainObject.Predmet.StrankaIDrugi>
    <izvorni_sadrzaj>Proizvodno uslužna zadruga TALAN i dr.</izvorni_sadrzaj>
    <derivirana_varijabla naziv="DomainObject.Predmet.StrankaIDrugi_1">Proizvodno uslužna zadruga TALAN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Proizvodno uslužna zadruga TALAN, OIB 40559796716, Varaždinska 26, 42230 Sudovčina i dr.</izvorni_sadrzaj>
    <derivirana_varijabla naziv="DomainObject.Predmet.StrankaIDrugiAdressOIB_1">Proizvodno uslužna zadruga TALAN, OIB 40559796716, Varaždinska 26, 42230 Sudovčina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</izvorni_sadrzaj>
    <derivirana_varijabla naziv="DomainObject.Predmet.SudioniciListNaziv_1"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</derivirana_varijabla>
  </DomainObject.Predmet.SudioniciListNaziv>
  <DomainObject.Predmet.SudioniciListAdressOIB>
    <izvorni_sadrzaj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</izvorni_sadrzaj>
    <derivirana_varijabla naziv="DomainObject.Predmet.SudioniciListAdressOIB_1"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3CF61A-9C34-457F-BC68-351E49F0A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2544</properties:Characters>
  <properties:Lines>83</properties:Lines>
  <properties:Paragraphs>30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2016-05-03T11:40:00Z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St-25/2015-29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