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8806" w14:paraId="c438806" w:rsidRDefault="00740FBD" w:rsidP="00740FBD" w:rsidR="00740FB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740FBD" w:rsidP="00740FBD" w:rsidR="00740FB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740FBD" w:rsidP="00740FBD" w:rsidR="00740FBD" w:rsidRPr="00A01367">
      <w:r w:rsidRPr="00A01367">
        <w:t xml:space="preserve"> TRGOVAČKI SUD U PAZINU</w:t>
      </w:r>
    </w:p>
    <w:p w:rsidRDefault="00740FBD" w:rsidP="00740FBD" w:rsidR="00740FBD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St-549</w:t>
      </w:r>
      <w:r w:rsidRPr="00A01367">
        <w:t>/16-</w:t>
      </w:r>
      <w:r>
        <w:t>10</w:t>
      </w:r>
    </w:p>
    <w:p w:rsidRDefault="00740FBD" w:rsidP="00740FBD" w:rsidR="00740FBD">
      <w:pPr>
        <w:jc w:val="both"/>
      </w:pPr>
    </w:p>
    <w:p w:rsidRDefault="001F54ED" w:rsidP="00740FBD" w:rsidR="001F54ED" w:rsidRPr="00A01367">
      <w:pPr>
        <w:jc w:val="both"/>
      </w:pPr>
    </w:p>
    <w:p w:rsidRDefault="00740FBD" w:rsidP="00740FBD" w:rsidR="00740FBD" w:rsidRPr="00A01367">
      <w:pPr>
        <w:jc w:val="center"/>
      </w:pPr>
      <w:r w:rsidRPr="00A01367">
        <w:t>R E P U B L I K A  H R V A T S K A</w:t>
      </w:r>
    </w:p>
    <w:p w:rsidRDefault="00740FBD" w:rsidP="00740FBD" w:rsidR="00740FBD" w:rsidRPr="00A01367"/>
    <w:p w:rsidRDefault="00740FBD" w:rsidP="00740FBD" w:rsidR="00740FBD" w:rsidRPr="00A01367">
      <w:pPr>
        <w:jc w:val="center"/>
      </w:pPr>
      <w:r w:rsidRPr="00A01367">
        <w:t>R J E Š E NJ E</w:t>
      </w:r>
    </w:p>
    <w:p w:rsidRDefault="00740FBD" w:rsidP="00740FBD" w:rsidR="00740FBD"/>
    <w:p w:rsidRDefault="001F54ED" w:rsidP="00740FBD" w:rsidR="001F54ED" w:rsidRPr="00A01367"/>
    <w:p w:rsidRDefault="00740FBD" w:rsidP="00740FBD" w:rsidR="00740FBD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 w:rsidRPr="001061AD">
        <w:t>M.B. GRADNJA j.d.o.o., Raša, Mate Balota 2 E, OIB: 08554813266</w:t>
      </w:r>
      <w:r w:rsidRPr="0086245D">
        <w:t xml:space="preserve">, dana </w:t>
      </w:r>
      <w:r>
        <w:t xml:space="preserve">9. prosinca </w:t>
      </w:r>
      <w:r w:rsidRPr="0086245D">
        <w:t xml:space="preserve">2016. </w:t>
      </w:r>
    </w:p>
    <w:p w:rsidRDefault="00740FBD" w:rsidP="00740FBD" w:rsidR="00740FBD">
      <w:pPr>
        <w:jc w:val="both"/>
      </w:pPr>
    </w:p>
    <w:p w:rsidRDefault="001F54ED" w:rsidP="00740FBD" w:rsidR="001F54ED" w:rsidRPr="00DF48B1">
      <w:pPr>
        <w:jc w:val="both"/>
      </w:pPr>
    </w:p>
    <w:p w:rsidRDefault="00740FBD" w:rsidP="00740FBD" w:rsidR="00740FBD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740FBD" w:rsidP="00740FBD" w:rsidR="00740FBD">
      <w:pPr>
        <w:ind w:firstLine="708"/>
      </w:pPr>
    </w:p>
    <w:p w:rsidRDefault="001F54ED" w:rsidP="00740FBD" w:rsidR="001F54ED" w:rsidRPr="00A01367">
      <w:pPr>
        <w:ind w:firstLine="708"/>
      </w:pPr>
    </w:p>
    <w:p w:rsidRDefault="00740FBD" w:rsidP="00740FBD" w:rsidR="00740FBD" w:rsidRPr="00A01367">
      <w:pPr>
        <w:ind w:firstLine="708"/>
        <w:jc w:val="both"/>
      </w:pPr>
      <w:r>
        <w:t xml:space="preserve">Nalaže se dužniku </w:t>
      </w:r>
      <w:r w:rsidRPr="001061AD">
        <w:t>M.B. GRADNJA j.d.o.o., Raša, Mate Balota 2 E, OIB: 08554813266</w:t>
      </w:r>
      <w:r>
        <w:t>, da trošak u iznosu od 175,00 kn isplati FINA-i na žiro račun br. HR4223900011100017042, model: HR05, poziv na broj: 7524005-</w:t>
      </w:r>
      <w:r w:rsidRPr="001061AD">
        <w:t>08554813266</w:t>
      </w:r>
      <w:r>
        <w:t xml:space="preserve">, u roku od 8 dana. </w:t>
      </w:r>
    </w:p>
    <w:p w:rsidRDefault="00740FBD" w:rsidP="00740FBD" w:rsidR="00740FBD" w:rsidRPr="00A01367">
      <w:pPr>
        <w:ind w:firstLine="708"/>
      </w:pPr>
    </w:p>
    <w:p w:rsidRDefault="00740FBD" w:rsidP="00740FBD" w:rsidR="00740FBD" w:rsidRPr="00A01367">
      <w:pPr>
        <w:jc w:val="center"/>
      </w:pPr>
      <w:r w:rsidRPr="00A01367">
        <w:t>Obrazloženje</w:t>
      </w:r>
    </w:p>
    <w:p w:rsidRDefault="00740FBD" w:rsidP="00740FBD" w:rsidR="00740FBD"/>
    <w:p w:rsidRDefault="001F54ED" w:rsidP="00740FBD" w:rsidR="001F54ED"/>
    <w:p w:rsidRDefault="00740FBD" w:rsidP="00740FBD" w:rsidR="00740FBD">
      <w:pPr>
        <w:jc w:val="both"/>
      </w:pPr>
      <w:r>
        <w:tab/>
        <w:t xml:space="preserve">Rješenjem ovoga suda od 15. rujna 2016. obustavljen je postupak po prijedlogu FINA-e za otvaranje stečajnog postupka nad dužnikom </w:t>
      </w:r>
      <w:r w:rsidRPr="001061AD">
        <w:t>M.B. GRADNJA j.d.o.o., Raša, Mate Balota 2 E, OIB: 08554813266</w:t>
      </w:r>
      <w:r>
        <w:t>, po odredbi čl. 128. st. 9. Stečajnog zakona (NN 71/15, dalje: SZ), jer je prije završetka prethodnog postupka postao sposoban za plaćanje.</w:t>
      </w:r>
    </w:p>
    <w:p w:rsidRDefault="00740FBD" w:rsidP="00740FBD" w:rsidR="00740FBD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740FBD" w:rsidP="00740FBD" w:rsidR="00740FBD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740FBD" w:rsidP="00740FBD" w:rsidR="00740FBD">
      <w:pPr>
        <w:jc w:val="both"/>
      </w:pPr>
    </w:p>
    <w:p w:rsidRDefault="001F54ED" w:rsidP="00740FBD" w:rsidR="001F54ED" w:rsidRPr="00A01367">
      <w:pPr>
        <w:jc w:val="both"/>
      </w:pPr>
    </w:p>
    <w:p w:rsidRDefault="00740FBD" w:rsidP="00740FBD" w:rsidR="00740FBD" w:rsidRPr="00A01367">
      <w:pPr>
        <w:jc w:val="center"/>
      </w:pPr>
      <w:r w:rsidRPr="00A01367">
        <w:t xml:space="preserve">U Pazinu </w:t>
      </w:r>
      <w:r>
        <w:t xml:space="preserve">9. prosinca </w:t>
      </w:r>
      <w:r w:rsidRPr="00A01367">
        <w:t>2016.</w:t>
      </w:r>
    </w:p>
    <w:p w:rsidRDefault="00740FBD" w:rsidP="00740FBD" w:rsidR="00740FBD" w:rsidRPr="00A01367">
      <w:pPr>
        <w:jc w:val="center"/>
      </w:pPr>
      <w:r w:rsidRPr="00A01367">
        <w:t xml:space="preserve">  </w:t>
      </w:r>
    </w:p>
    <w:p w:rsidRDefault="00740FBD" w:rsidP="00740FBD" w:rsidR="00740FBD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740FBD" w:rsidP="00740FBD" w:rsidR="00740FBD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740FBD" w:rsidP="00740FBD" w:rsidR="00740FBD">
      <w:pPr>
        <w:jc w:val="both"/>
      </w:pPr>
    </w:p>
    <w:p w:rsidRDefault="001F54ED" w:rsidP="00740FBD" w:rsidR="001F54ED" w:rsidRPr="00A01367">
      <w:pPr>
        <w:jc w:val="both"/>
      </w:pPr>
    </w:p>
    <w:p w:rsidRDefault="001F54ED" w:rsidP="001F54ED" w:rsidR="001F54ED">
      <w:r>
        <w:lastRenderedPageBreak/>
        <w:t>UPUTA O PRAVNOM LIJEKU:</w:t>
      </w:r>
    </w:p>
    <w:p w:rsidRDefault="001F54ED" w:rsidP="001F54ED" w:rsidR="001F54ED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40FBD" w:rsidP="00740FBD" w:rsidR="00740FBD" w:rsidRPr="00A01367">
      <w:pPr>
        <w:jc w:val="both"/>
      </w:pPr>
    </w:p>
    <w:p w:rsidRDefault="00740FBD" w:rsidP="00740FBD" w:rsidR="00740FBD" w:rsidRPr="001F54ED">
      <w:pPr>
        <w:jc w:val="both"/>
      </w:pPr>
      <w:r w:rsidRPr="001F54ED">
        <w:t>DNA:</w:t>
      </w:r>
    </w:p>
    <w:p w:rsidRDefault="00740FBD" w:rsidP="00740FBD" w:rsidR="00740FBD" w:rsidRPr="001F54ED">
      <w:pPr>
        <w:jc w:val="both"/>
      </w:pPr>
      <w:r w:rsidRPr="001F54ED">
        <w:t xml:space="preserve">- FINA, Podružnica Pula, Pula, Giardini 5 </w:t>
      </w:r>
    </w:p>
    <w:p w:rsidRDefault="00740FBD" w:rsidP="00740FBD" w:rsidR="00740FBD" w:rsidRPr="001F54ED">
      <w:r w:rsidRPr="001F54ED">
        <w:t>- dužnik</w:t>
      </w:r>
    </w:p>
    <w:p w:rsidRDefault="00740FBD" w:rsidP="00740FBD" w:rsidR="00740FBD" w:rsidRPr="001F54ED">
      <w:r w:rsidRPr="001F54ED">
        <w:t>- mrežna stranica e-Oglasna ploča suda (8 dana)</w:t>
      </w:r>
    </w:p>
    <w:p w:rsidRDefault="00740FBD" w:rsidP="00740FBD" w:rsidR="00740FBD"/>
    <w:p w:rsidRDefault="00740FBD" w:rsidP="00740FBD" w:rsidR="00740FBD"/>
    <w:p w:rsidRDefault="00740FBD" w:rsidP="00740FBD" w:rsidR="00740FBD"/>
    <w:p w:rsidRDefault="00B151CC" w:rsidR="00500701"/>
    <w:sectPr w:rsidSect="001F54ED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4ED" w:rsidP="001F54ED" w:rsidR="001F54ED">
      <w:r>
        <w:separator/>
      </w:r>
    </w:p>
  </w:endnote>
  <w:endnote w:id="0" w:type="continuationSeparator">
    <w:p w:rsidRDefault="001F54ED" w:rsidP="001F54ED" w:rsidR="001F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4ED" w:rsidP="001F54ED" w:rsidR="001F54ED">
      <w:r>
        <w:separator/>
      </w:r>
    </w:p>
  </w:footnote>
  <w:footnote w:id="0" w:type="continuationSeparator">
    <w:p w:rsidRDefault="001F54ED" w:rsidP="001F54ED" w:rsidR="001F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F54E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51CC">
          <w:rPr>
            <w:noProof/>
          </w:rPr>
          <w:t>2</w:t>
        </w:r>
        <w:r>
          <w:fldChar w:fldCharType="end"/>
        </w:r>
        <w:r>
          <w:tab/>
          <w:t>Posl.br.: 2 St-549</w:t>
        </w:r>
        <w:r w:rsidRPr="00A01367">
          <w:t>/16-</w:t>
        </w:r>
        <w:r>
          <w:t>10</w:t>
        </w:r>
      </w:p>
    </w:sdtContent>
  </w:sdt>
  <w:p w:rsidRDefault="00B151C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FBD"/>
    <w:rsid w:val="001F54ED"/>
    <w:rsid w:val="00554328"/>
    <w:rsid w:val="00740FBD"/>
    <w:rsid w:val="00985388"/>
    <w:rsid w:val="00B1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0FB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0FB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0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FB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54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54E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1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1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1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1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0FB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0FB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0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FB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54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54E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1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1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1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1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2016.</izvorni_sadrzaj>
    <derivirana_varijabla naziv="DomainObject.Predmet.DatumRjesavanja_1">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2016.</izvorni_sadrzaj>
    <derivirana_varijabla naziv="DomainObject.Predmet.OdlukaRjesenje.DatumDonosenjaOdluke_1">15. rujna 2016.</derivirana_varijabla>
  </DomainObject.Predmet.OdlukaRjesenje.DatumDonosenjaOdluke>
  <DomainObject.Predmet.OdlukaRjesenje.DatumPravomocnosti>
    <izvorni_sadrzaj>4. listopada 2016.</izvorni_sadrzaj>
    <derivirana_varijabla naziv="DomainObject.Predmet.OdlukaRjesenje.DatumPravomocnosti_1">4. listopada 2016.</derivirana_varijabla>
  </DomainObject.Predmet.OdlukaRjesenje.DatumPravomocnosti>
  <DomainObject.Predmet.OdlukaRjesenje.Oznaka>
    <izvorni_sadrzaj>St-549/2016-9</izvorni_sadrzaj>
    <derivirana_varijabla naziv="DomainObject.Predmet.OdlukaRjesenje.Oznaka_1">St-549/2016-9</derivirana_varijabla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1815</properties:Characters>
  <properties:Lines>61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2016-12-09T14:05:00Z</dcterms:created>
  <dc:creator>Jasmina Matika</dc:creator>
  <cp:lastModifiedBy>Jasmina Matika</cp:lastModifiedBy>
  <dcterms:modified xmlns:xsi="http://www.w3.org/2001/XMLSchema-instance" xsi:type="dcterms:W3CDTF">2016-12-09T14:14:00Z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