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b757" w14:paraId="ae8b75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66738B">
        <w:rPr>
          <w:rFonts w:cs="Times New Roman" w:hAnsi="Times New Roman" w:ascii="Times New Roman"/>
        </w:rPr>
        <w:t>3488/16-3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FB7C8D" w:rsidRPr="00FB7C8D">
        <w:rPr>
          <w:rFonts w:cs="Times New Roman" w:hAnsi="Times New Roman" w:ascii="Times New Roman"/>
        </w:rPr>
        <w:t>MUŠKI ODBOJKAŠKI KLUB ''ZAGREB''</w:t>
      </w:r>
      <w:r w:rsidR="00FB7C8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FB7C8D" w:rsidRPr="00FB7C8D">
        <w:rPr>
          <w:rFonts w:cs="Times New Roman" w:hAnsi="Times New Roman" w:ascii="Times New Roman"/>
        </w:rPr>
        <w:t>71940527949</w:t>
      </w:r>
      <w:r w:rsidR="00142F6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FB7C8D" w:rsidRPr="00FB7C8D">
        <w:rPr>
          <w:rFonts w:cs="Times New Roman" w:hAnsi="Times New Roman" w:ascii="Times New Roman"/>
        </w:rPr>
        <w:t>MUŠKI ODBOJKAŠKI KLUB ''ZAGREB''</w:t>
      </w:r>
      <w:r w:rsidR="00FB7C8D">
        <w:rPr>
          <w:rFonts w:cs="Times New Roman" w:hAnsi="Times New Roman" w:ascii="Times New Roman"/>
        </w:rPr>
        <w:t xml:space="preserve"> OIB: </w:t>
      </w:r>
      <w:r w:rsidR="00FB7C8D" w:rsidRPr="00FB7C8D">
        <w:rPr>
          <w:rFonts w:cs="Times New Roman" w:hAnsi="Times New Roman" w:ascii="Times New Roman"/>
        </w:rPr>
        <w:t>71940527949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66738B">
        <w:rPr>
          <w:rFonts w:cs="Times New Roman" w:hAnsi="Times New Roman" w:ascii="Times New Roman"/>
        </w:rPr>
        <w:t xml:space="preserve">osobi ovlaštenoj za zastupanje Dejanu Laninoviću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66738B">
        <w:rPr>
          <w:rFonts w:cs="Times New Roman" w:hAnsi="Times New Roman" w:ascii="Times New Roman"/>
        </w:rPr>
        <w:t>10,1</w:t>
      </w:r>
      <w:r w:rsidR="00142F6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6738B" w:rsidRPr="0066738B">
        <w:rPr>
          <w:rFonts w:cs="Times New Roman" w:hAnsi="Times New Roman" w:ascii="Times New Roman"/>
        </w:rPr>
        <w:t xml:space="preserve"> </w:t>
      </w:r>
      <w:r w:rsidR="0066738B" w:rsidRPr="00FB7C8D">
        <w:rPr>
          <w:rFonts w:cs="Times New Roman" w:hAnsi="Times New Roman" w:ascii="Times New Roman"/>
        </w:rPr>
        <w:t>MUŠKI ODBOJKAŠKI KLUB ''ZAGREB''</w:t>
      </w:r>
      <w:r w:rsidR="0066738B">
        <w:rPr>
          <w:rFonts w:cs="Times New Roman" w:hAnsi="Times New Roman" w:ascii="Times New Roman"/>
        </w:rPr>
        <w:t xml:space="preserve"> OIB: </w:t>
      </w:r>
      <w:r w:rsidR="0066738B" w:rsidRPr="00FB7C8D">
        <w:rPr>
          <w:rFonts w:cs="Times New Roman" w:hAnsi="Times New Roman" w:ascii="Times New Roman"/>
        </w:rPr>
        <w:t>71940527949</w:t>
      </w:r>
      <w:r w:rsidR="0066738B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60F58"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982914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982914" w:rsidR="00982914" w:rsidRPr="0098291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982914">
        <w:rPr>
          <w:rFonts w:cs="Times New Roman" w:hAnsi="Times New Roman" w:ascii="Times New Roman"/>
        </w:rPr>
        <w:t>Za točnost otpravka-ovl.službenik</w:t>
      </w:r>
    </w:p>
    <w:p w:rsidRDefault="00982914" w:rsidP="00982914" w:rsidR="00982914" w:rsidRPr="00982914">
      <w:pPr>
        <w:ind w:firstLine="708" w:left="4956"/>
        <w:rPr>
          <w:rFonts w:cs="Times New Roman" w:hAnsi="Times New Roman" w:ascii="Times New Roman"/>
        </w:rPr>
      </w:pPr>
      <w:r w:rsidRPr="00982914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9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66738B">
      <w:rPr>
        <w:rFonts w:cs="Times New Roman" w:hAnsi="Times New Roman" w:ascii="Times New Roman"/>
      </w:rPr>
      <w:t>3488/16-3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42F65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6738B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82914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E66B4"/>
    <w:rsid w:val="00F60F58"/>
    <w:rsid w:val="00F86209"/>
    <w:rsid w:val="00FB7C8D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91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91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St-3488/2016</izvorni_sadrzaj>
    <derivirana_varijabla naziv="DomainObject.Predmet.OznakaBroj_1">St-3488/2016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ODBOJKAŠKI KLUB ''ZAGREB''</izvorni_sadrzaj>
    <derivirana_varijabla naziv="DomainObject.Predmet.ProtustrankaFormated_1">  MUŠKI ODBOJKAŠKI KLUB ''ZAGREB''</derivirana_varijabla>
  </DomainObject.Predmet.ProtustrankaFormated>
  <DomainObject.Predmet.ProtustrankaFormatedOIB>
    <izvorni_sadrzaj>  MUŠKI ODBOJKAŠKI KLUB ''ZAGREB'', OIB 71940527949</izvorni_sadrzaj>
    <derivirana_varijabla naziv="DomainObject.Predmet.ProtustrankaFormatedOIB_1">  MUŠKI ODBOJKAŠKI KLUB ''ZAGREB'', OIB 71940527949</derivirana_varijabla>
  </DomainObject.Predmet.ProtustrankaFormatedOIB>
  <DomainObject.Predmet.ProtustrankaFormatedWithAdress>
    <izvorni_sadrzaj> MUŠKI ODBOJKAŠKI KLUB ''ZAGREB'', Trnsko 25, 10000 Zagreb</izvorni_sadrzaj>
    <derivirana_varijabla naziv="DomainObject.Predmet.ProtustrankaFormatedWithAdress_1"> MUŠKI ODBOJKAŠKI KLUB ''ZAGREB'', Trnsko 25, 10000 Zagreb</derivirana_varijabla>
  </DomainObject.Predmet.ProtustrankaFormatedWithAdress>
  <DomainObject.Predmet.ProtustrankaFormatedWithAdressOIB>
    <izvorni_sadrzaj> MUŠKI ODBOJKAŠKI KLUB ''ZAGREB'', OIB 71940527949, Trnsko 25, 10000 Zagreb</izvorni_sadrzaj>
    <derivirana_varijabla naziv="DomainObject.Predmet.ProtustrankaFormatedWithAdressOIB_1"> MUŠKI ODBOJKAŠKI KLUB ''ZAGREB'', OIB 71940527949, Trnsko 25, 10000 Zagreb</derivirana_varijabla>
  </DomainObject.Predmet.ProtustrankaFormatedWithAdressOIB>
  <DomainObject.Predmet.ProtustrankaWithAdress>
    <izvorni_sadrzaj>MUŠKI ODBOJKAŠKI KLUB ''ZAGREB'' Trnsko 25, 10000 Zagreb</izvorni_sadrzaj>
    <derivirana_varijabla naziv="DomainObject.Predmet.ProtustrankaWithAdress_1">MUŠKI ODBOJKAŠKI KLUB ''ZAGREB'' Trnsko 25, 10000 Zagreb</derivirana_varijabla>
  </DomainObject.Predmet.ProtustrankaWithAdress>
  <DomainObject.Predmet.ProtustrankaWithAdressOIB>
    <izvorni_sadrzaj>MUŠKI ODBOJKAŠKI KLUB ''ZAGREB'', OIB 71940527949, Trnsko 25, 10000 Zagreb</izvorni_sadrzaj>
    <derivirana_varijabla naziv="DomainObject.Predmet.ProtustrankaWithAdressOIB_1">MUŠKI ODBOJKAŠKI KLUB ''ZAGREB'', OIB 71940527949, Trnsko 25, 10000 Zagreb</derivirana_varijabla>
  </DomainObject.Predmet.ProtustrankaWithAdressOIB>
  <DomainObject.Predmet.ProtustrankaNazivFormated>
    <izvorni_sadrzaj>MUŠKI ODBOJKAŠKI KLUB ''ZAGREB''</izvorni_sadrzaj>
    <derivirana_varijabla naziv="DomainObject.Predmet.ProtustrankaNazivFormated_1">MUŠKI ODBOJKAŠKI KLUB ''ZAGREB''</derivirana_varijabla>
  </DomainObject.Predmet.ProtustrankaNazivFormated>
  <DomainObject.Predmet.ProtustrankaNazivFormatedOIB>
    <izvorni_sadrzaj>MUŠKI ODBOJKAŠKI KLUB ''ZAGREB'', OIB 71940527949</izvorni_sadrzaj>
    <derivirana_varijabla naziv="DomainObject.Predmet.ProtustrankaNazivFormatedOIB_1">MUŠKI ODBOJKAŠKI KLUB ''ZAGREB'', OIB 71940527949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MUŠKI ODBOJKAŠKI KLUB ''ZAGREB''</item>
    </izvorni_sadrzaj>
    <derivirana_varijabla naziv="DomainObject.Predmet.ProtuStrankaListFormated_1">
      <item>MUŠKI ODBOJKAŠKI KLUB ''ZAGREB''</item>
    </derivirana_varijabla>
  </DomainObject.Predmet.ProtuStrankaListFormated>
  <DomainObject.Predmet.ProtuStrankaListFormatedOIB>
    <izvorni_sadrzaj>
      <item>MUŠKI ODBOJKAŠKI KLUB ''ZAGREB'', OIB 71940527949</item>
    </izvorni_sadrzaj>
    <derivirana_varijabla naziv="DomainObject.Predmet.ProtuStrankaListFormatedOIB_1">
      <item>MUŠKI ODBOJKAŠKI KLUB ''ZAGREB'', OIB 71940527949</item>
    </derivirana_varijabla>
  </DomainObject.Predmet.ProtuStrankaListFormatedOIB>
  <DomainObject.Predmet.ProtuStrankaListFormatedWithAdress>
    <izvorni_sadrzaj>
      <item>MUŠKI ODBOJKAŠKI KLUB ''ZAGREB'', Trnsko 25, 10000 Zagreb</item>
    </izvorni_sadrzaj>
    <derivirana_varijabla naziv="DomainObject.Predmet.ProtuStrankaListFormatedWithAdress_1">
      <item>MUŠKI ODBOJKAŠKI KLUB ''ZAGREB'', Trnsko 25, 10000 Zagreb</item>
    </derivirana_varijabla>
  </DomainObject.Predmet.ProtuStrankaListFormatedWithAdress>
  <DomainObject.Predmet.ProtuStrankaListFormatedWithAdressOIB>
    <izvorni_sadrzaj>
      <item>MUŠKI ODBOJKAŠKI KLUB ''ZAGREB'', OIB 71940527949, Trnsko 25, 10000 Zagreb</item>
    </izvorni_sadrzaj>
    <derivirana_varijabla naziv="DomainObject.Predmet.ProtuStrankaListFormatedWithAdressOIB_1">
      <item>MUŠKI ODBOJKAŠKI KLUB ''ZAGREB'', OIB 71940527949, Trnsko 25, 10000 Zagreb</item>
    </derivirana_varijabla>
  </DomainObject.Predmet.ProtuStrankaListFormatedWithAdressOIB>
  <DomainObject.Predmet.ProtuStrankaListNazivFormated>
    <izvorni_sadrzaj>
      <item>MUŠKI ODBOJKAŠKI KLUB ''ZAGREB''</item>
    </izvorni_sadrzaj>
    <derivirana_varijabla naziv="DomainObject.Predmet.ProtuStrankaListNazivFormated_1">
      <item>MUŠKI ODBOJKAŠKI KLUB ''ZAGREB''</item>
    </derivirana_varijabla>
  </DomainObject.Predmet.ProtuStrankaListNazivFormated>
  <DomainObject.Predmet.ProtuStrankaListNazivFormatedOIB>
    <izvorni_sadrzaj>
      <item>MUŠKI ODBOJKAŠKI KLUB ''ZAGREB'', OIB 71940527949</item>
    </izvorni_sadrzaj>
    <derivirana_varijabla naziv="DomainObject.Predmet.ProtuStrankaListNazivFormatedOIB_1">
      <item>MUŠKI ODBOJKAŠKI KLUB ''ZAGREB'', OIB 71940527949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MUŠKI ODBOJKAŠKI KLUB ''ZAGREB''</izvorni_sadrzaj>
    <derivirana_varijabla naziv="DomainObject.Predmet.ProtustrankaIDrugi_1">MUŠKI ODBOJKAŠKI KLUB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MUŠKI ODBOJKAŠKI KLUB ''ZAGREB'', OIB 71940527949, Trnsko 25, 10000 Zagreb</izvorni_sadrzaj>
    <derivirana_varijabla naziv="DomainObject.Predmet.ProtustrankaIDrugiAdressOIB_1">MUŠKI ODBOJKAŠKI KLUB ''ZAGREB'', OIB 71940527949, Trnsko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MUŠKI ODBOJKAŠKI KLUB ''ZAGREB''</item>
    </izvorni_sadrzaj>
    <derivirana_varijabla naziv="DomainObject.Predmet.SudioniciListNaziv_1">
      <item>FINA Regionalni centar Zagreb</item>
      <item>MUŠKI ODBOJKAŠKI KLUB ''ZAGREB''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MUŠKI ODBOJKAŠKI KLUB ''ZAGREB'', OIB 71940527949, Trnsko 25,10000 Zagreb</item>
    </izvorni_sadrzaj>
    <derivirana_varijabla naziv="DomainObject.Predmet.SudioniciListAdressOIB_1">
      <item>FINA Regionalni centar Zagreb, OIB 85821130368, Trg svibanjskih žrtava 1995. br. 1,10000 Zagreb</item>
      <item>MUŠKI ODBOJKAŠKI KLUB ''ZAGREB'', OIB 71940527949, Trnsko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71940527949</item>
    </izvorni_sadrzaj>
    <derivirana_varijabla naziv="DomainObject.Predmet.SudioniciListNazivOIB_1">
      <item>, OIB 85821130368</item>
      <item>, OIB 71940527949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3212</properties:Characters>
  <properties:Lines>84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2016-05-18T10:12:00Z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2016-05-18T10:15:00Z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