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70da" w14:paraId="fb270da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Broj: 7/St-2</w:t>
      </w:r>
      <w:r w:rsidR="002B46C8">
        <w:rPr>
          <w:b/>
        </w:rPr>
        <w:t>907</w:t>
      </w:r>
      <w:r w:rsidR="005F2E9C" w:rsidRPr="005F2E9C">
        <w:rPr>
          <w:b/>
        </w:rPr>
        <w:t>/2016-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2B46C8">
        <w:t xml:space="preserve">MAKRO MEDIA d.o.o. za trgovinu i usluge, skraćena tvrtka: MAKRO MEDIA d.o.o., </w:t>
      </w:r>
      <w:proofErr w:type="spellStart"/>
      <w:r w:rsidR="002B46C8">
        <w:t>Rušćica</w:t>
      </w:r>
      <w:proofErr w:type="spellEnd"/>
      <w:r w:rsidR="002B46C8">
        <w:t xml:space="preserve"> ( Općina </w:t>
      </w:r>
      <w:proofErr w:type="spellStart"/>
      <w:r w:rsidR="002B46C8">
        <w:t>Klakar</w:t>
      </w:r>
      <w:proofErr w:type="spellEnd"/>
      <w:r w:rsidR="002B46C8">
        <w:t>) Kardinala A. Stepinca 5, OIB: 49809671172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2B46C8">
        <w:t>08. prosinca</w:t>
      </w:r>
      <w:r w:rsidR="00B65E50">
        <w:t xml:space="preserve"> 2016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876D76" w:rsidRPr="00876D76">
        <w:t xml:space="preserve">MAKRO MEDIA d.o.o. za trgovinu i usluge, skraćena tvrtka: MAKRO MEDIA d.o.o., </w:t>
      </w:r>
      <w:proofErr w:type="spellStart"/>
      <w:r w:rsidR="00876D76" w:rsidRPr="00876D76">
        <w:t>Rušćica</w:t>
      </w:r>
      <w:proofErr w:type="spellEnd"/>
      <w:r w:rsidR="00876D76" w:rsidRPr="00876D76">
        <w:t xml:space="preserve"> ( Općina </w:t>
      </w:r>
      <w:proofErr w:type="spellStart"/>
      <w:r w:rsidR="00876D76" w:rsidRPr="00876D76">
        <w:t>Klakar</w:t>
      </w:r>
      <w:proofErr w:type="spellEnd"/>
      <w:r w:rsidR="00876D76" w:rsidRPr="00876D76">
        <w:t>) Kardinala A. Stepinca 5, OIB: 49809671172</w:t>
      </w:r>
      <w:r w:rsidR="00067508">
        <w:t xml:space="preserve">, </w:t>
      </w:r>
      <w:r w:rsidR="00B76165">
        <w:t xml:space="preserve">iznosi </w:t>
      </w:r>
      <w:r w:rsidR="00876D76">
        <w:t>6.490,13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876D76">
        <w:t xml:space="preserve">i </w:t>
      </w:r>
      <w:r w:rsidR="001F1957">
        <w:t>zastupn</w:t>
      </w:r>
      <w:r w:rsidR="009D19F4">
        <w:t>i</w:t>
      </w:r>
      <w:r w:rsidR="00876D76">
        <w:t xml:space="preserve">k </w:t>
      </w:r>
      <w:r w:rsidR="001F1957">
        <w:t xml:space="preserve">dužnika </w:t>
      </w:r>
      <w:r w:rsidR="00876D76">
        <w:t xml:space="preserve">Mario </w:t>
      </w:r>
      <w:proofErr w:type="spellStart"/>
      <w:r w:rsidR="00876D76">
        <w:t>Kudrić</w:t>
      </w:r>
      <w:proofErr w:type="spellEnd"/>
      <w:r w:rsidR="00876D76">
        <w:t xml:space="preserve"> iz </w:t>
      </w:r>
      <w:proofErr w:type="spellStart"/>
      <w:r w:rsidR="00876D76">
        <w:t>Rušćice</w:t>
      </w:r>
      <w:proofErr w:type="spellEnd"/>
      <w:r w:rsidR="00876D76">
        <w:t>, Kardinala A. Stepinca 5, OIB: 99653199818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FE4523">
        <w:rPr>
          <w:b/>
        </w:rPr>
        <w:t>2</w:t>
      </w:r>
      <w:r w:rsidR="00876D76">
        <w:rPr>
          <w:b/>
        </w:rPr>
        <w:t>907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5F2E9C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876D76">
        <w:t>08. 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3BE" w:rsidR="00B843BE">
      <w:r>
        <w:separator/>
      </w:r>
    </w:p>
  </w:endnote>
  <w:endnote w:id="0" w:type="continuationSeparator">
    <w:p w:rsidRDefault="00B843BE" w:rsidR="00B84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3BE" w:rsidR="00B843BE">
      <w:r>
        <w:separator/>
      </w:r>
    </w:p>
  </w:footnote>
  <w:footnote w:id="0" w:type="continuationSeparator">
    <w:p w:rsidRDefault="00B843BE" w:rsidR="00B843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B46C8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261F6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307"/>
    <w:rsid w:val="008477E1"/>
    <w:rsid w:val="00855A65"/>
    <w:rsid w:val="00860129"/>
    <w:rsid w:val="00873959"/>
    <w:rsid w:val="00875548"/>
    <w:rsid w:val="00876D76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43BE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7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3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3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3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3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7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3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3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3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3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6490.13</izvorni_sadrzaj>
    <derivirana_varijabla naziv="DomainObject.Predmet.InicijalnaVrijednost_1">6490.13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St-2907/2016</izvorni_sadrzaj>
    <derivirana_varijabla naziv="DomainObject.Predmet.OznakaBroj_1">St-2907/2016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 MEDIA d.o.o. za trgovinu i usluge</izvorni_sadrzaj>
    <derivirana_varijabla naziv="DomainObject.Predmet.ProtustrankaFormated_1">  MAKRO MEDIA d.o.o. za trgovinu i usluge</derivirana_varijabla>
  </DomainObject.Predmet.ProtustrankaFormated>
  <DomainObject.Predmet.ProtustrankaFormatedOIB>
    <izvorni_sadrzaj>  MAKRO MEDIA d.o.o. za trgovinu i usluge, OIB 49809671172</izvorni_sadrzaj>
    <derivirana_varijabla naziv="DomainObject.Predmet.ProtustrankaFormatedOIB_1">  MAKRO MEDIA d.o.o. za trgovinu i usluge, OIB 49809671172</derivirana_varijabla>
  </DomainObject.Predmet.ProtustrankaFormatedOIB>
  <DomainObject.Predmet.ProtustrankaFormatedWithAdress>
    <izvorni_sadrzaj> MAKRO MEDIA d.o.o. za trgovinu i usluge, Kardinala A. Stepinca 5 , 35000 Rušćica</izvorni_sadrzaj>
    <derivirana_varijabla naziv="DomainObject.Predmet.ProtustrankaFormatedWithAdress_1"> MAKRO MEDIA d.o.o. za trgovinu i usluge, Kardinala A. Stepinca 5 , 35000 Rušćica</derivirana_varijabla>
  </DomainObject.Predmet.ProtustrankaFormatedWithAdress>
  <DomainObject.Predmet.ProtustrankaFormatedWithAdressOIB>
    <izvorni_sadrzaj> MAKRO MEDIA d.o.o. za trgovinu i usluge, OIB 49809671172, Kardinala A. Stepinca 5 , 35000 Rušćica</izvorni_sadrzaj>
    <derivirana_varijabla naziv="DomainObject.Predmet.ProtustrankaFormatedWithAdressOIB_1"> MAKRO MEDIA d.o.o. za trgovinu i usluge, OIB 49809671172, Kardinala A. Stepinca 5 , 35000 Rušćica</derivirana_varijabla>
  </DomainObject.Predmet.ProtustrankaFormatedWithAdressOIB>
  <DomainObject.Predmet.ProtustrankaWithAdress>
    <izvorni_sadrzaj>MAKRO MEDIA d.o.o. za trgovinu i usluge Kardinala A. Stepinca 5 , 35000 Rušćica</izvorni_sadrzaj>
    <derivirana_varijabla naziv="DomainObject.Predmet.ProtustrankaWithAdress_1">MAKRO MEDIA d.o.o. za trgovinu i usluge Kardinala A. Stepinca 5 , 35000 Rušćica</derivirana_varijabla>
  </DomainObject.Predmet.ProtustrankaWithAdress>
  <DomainObject.Predmet.ProtustrankaWithAdressOIB>
    <izvorni_sadrzaj>MAKRO MEDIA d.o.o. za trgovinu i usluge, OIB 49809671172, Kardinala A. Stepinca 5 , 35000 Rušćica</izvorni_sadrzaj>
    <derivirana_varijabla naziv="DomainObject.Predmet.ProtustrankaWithAdressOIB_1">MAKRO MEDIA d.o.o. za trgovinu i usluge, OIB 49809671172, Kardinala A. Stepinca 5 , 35000 Rušćica</derivirana_varijabla>
  </DomainObject.Predmet.ProtustrankaWithAdressOIB>
  <DomainObject.Predmet.ProtustrankaNazivFormated>
    <izvorni_sadrzaj>MAKRO MEDIA d.o.o. za trgovinu i usluge</izvorni_sadrzaj>
    <derivirana_varijabla naziv="DomainObject.Predmet.ProtustrankaNazivFormated_1">MAKRO MEDIA d.o.o. za trgovinu i usluge</derivirana_varijabla>
  </DomainObject.Predmet.ProtustrankaNazivFormated>
  <DomainObject.Predmet.ProtustrankaNazivFormatedOIB>
    <izvorni_sadrzaj>MAKRO MEDIA d.o.o. za trgovinu i usluge, OIB 49809671172</izvorni_sadrzaj>
    <derivirana_varijabla naziv="DomainObject.Predmet.ProtustrankaNazivFormatedOIB_1">MAKRO MEDIA d.o.o. za trgovinu i usluge, OIB 49809671172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MAKRO MEDIA d.o.o. za trgovinu i usluge</item>
    </izvorni_sadrzaj>
    <derivirana_varijabla naziv="DomainObject.Predmet.ProtuStrankaListFormated_1">
      <item>MAKRO MEDIA d.o.o. za trgovinu i usluge</item>
    </derivirana_varijabla>
  </DomainObject.Predmet.ProtuStrankaListFormated>
  <DomainObject.Predmet.ProtuStrankaListFormatedOIB>
    <izvorni_sadrzaj>
      <item>MAKRO MEDIA d.o.o. za trgovinu i usluge, OIB 49809671172</item>
    </izvorni_sadrzaj>
    <derivirana_varijabla naziv="DomainObject.Predmet.ProtuStrankaListFormatedOIB_1">
      <item>MAKRO MEDIA d.o.o. za trgovinu i usluge, OIB 49809671172</item>
    </derivirana_varijabla>
  </DomainObject.Predmet.ProtuStrankaListFormatedOIB>
  <DomainObject.Predmet.ProtuStrankaListFormatedWithAdress>
    <izvorni_sadrzaj>
      <item>MAKRO MEDIA d.o.o. za trgovinu i usluge, Kardinala A. Stepinca 5 , 35000 Rušćica</item>
    </izvorni_sadrzaj>
    <derivirana_varijabla naziv="DomainObject.Predmet.ProtuStrankaListFormatedWithAdress_1">
      <item>MAKRO MEDIA d.o.o. za trgovinu i usluge, Kardinala A. Stepinca 5 , 35000 Rušćica</item>
    </derivirana_varijabla>
  </DomainObject.Predmet.ProtuStrankaListFormatedWithAdress>
  <DomainObject.Predmet.ProtuStrankaListFormatedWithAdressOIB>
    <izvorni_sadrzaj>
      <item>MAKRO MEDIA d.o.o. za trgovinu i usluge, OIB 49809671172, Kardinala A. Stepinca 5 , 35000 Rušćica</item>
    </izvorni_sadrzaj>
    <derivirana_varijabla naziv="DomainObject.Predmet.ProtuStrankaListFormatedWithAdressOIB_1">
      <item>MAKRO MEDIA d.o.o. za trgovinu i usluge, OIB 49809671172, Kardinala A. Stepinca 5 , 35000 Rušćica</item>
    </derivirana_varijabla>
  </DomainObject.Predmet.ProtuStrankaListFormatedWithAdressOIB>
  <DomainObject.Predmet.ProtuStrankaListNazivFormated>
    <izvorni_sadrzaj>
      <item>MAKRO MEDIA d.o.o. za trgovinu i usluge</item>
    </izvorni_sadrzaj>
    <derivirana_varijabla naziv="DomainObject.Predmet.ProtuStrankaListNazivFormated_1">
      <item>MAKRO MEDIA d.o.o. za trgovinu i usluge</item>
    </derivirana_varijabla>
  </DomainObject.Predmet.ProtuStrankaListNazivFormated>
  <DomainObject.Predmet.ProtuStrankaListNazivFormatedOIB>
    <izvorni_sadrzaj>
      <item>MAKRO MEDIA d.o.o. za trgovinu i usluge, OIB 49809671172</item>
    </izvorni_sadrzaj>
    <derivirana_varijabla naziv="DomainObject.Predmet.ProtuStrankaListNazivFormatedOIB_1">
      <item>MAKRO MEDIA d.o.o. za trgovinu i usluge, OIB 49809671172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MAKRO MEDIA d.o.o. za trgovinu i usluge</izvorni_sadrzaj>
    <derivirana_varijabla naziv="DomainObject.Predmet.ProtustrankaIDrugi_1">MAKRO MEDIA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MAKRO MEDIA d.o.o. za trgovinu i usluge, OIB 49809671172, Kardinala A. Stepinca 5 , 35000 Rušćica</izvorni_sadrzaj>
    <derivirana_varijabla naziv="DomainObject.Predmet.ProtustrankaIDrugiAdressOIB_1">MAKRO MEDIA d.o.o. za trgovinu i usluge, OIB 49809671172, Kardinala A. Stepinca 5 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MAKRO MEDIA d.o.o. za trgovinu i usluge</item>
    </izvorni_sadrzaj>
    <derivirana_varijabla naziv="DomainObject.Predmet.SudioniciListNaziv_1">
      <item>Financijska agencija</item>
      <item>MAKRO MEDIA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MAKRO MEDIA d.o.o. za trgovinu i usluge, OIB 49809671172, Kardinala A. Stepinca 5 ,35000 Rušćica</item>
    </izvorni_sadrzaj>
    <derivirana_varijabla naziv="DomainObject.Predmet.SudioniciListAdressOIB_1">
      <item>Financijska agencija, OIB 85821130368, Ulica grada Vukovara 70,10000 Zagreb</item>
      <item>MAKRO MEDIA d.o.o. za trgovinu i usluge, OIB 49809671172, Kardinala A. Stepinca 5 ,35000 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49809671172</item>
    </izvorni_sadrzaj>
    <derivirana_varijabla naziv="DomainObject.Predmet.SudioniciListNazivOIB_1">
      <item>, OIB 85821130368</item>
      <item>, OIB 49809671172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2228</properties:Characters>
  <properties:Lines>57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2016-12-08T08:16:00Z</dcterms:created>
  <dc:creator>Korisnik</dc:creator>
  <cp:lastModifiedBy>wsadmin</cp:lastModifiedBy>
  <cp:lastPrinted>2016-10-24T09:10:00Z</cp:lastPrinted>
  <dcterms:modified xmlns:xsi="http://www.w3.org/2001/XMLSchema-instance" xsi:type="dcterms:W3CDTF">2016-12-08T13:20:00Z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