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b779" w14:paraId="1a0b779" w:rsidRDefault="003E46F2" w:rsidP="003E46F2" w:rsidR="003E46F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E46F2" w:rsidP="003E46F2" w:rsidR="003E46F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3E46F2" w:rsidP="003E46F2" w:rsidR="003E46F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3E46F2" w:rsidP="003E46F2" w:rsidR="003E46F2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  Posl.br.: 2 St-31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3E46F2" w:rsidP="003E46F2" w:rsidR="003E46F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3E46F2" w:rsidP="003E46F2" w:rsidR="003E46F2" w:rsidRPr="004C4B9E">
      <w:pPr>
        <w:rPr>
          <w:sz w:val="23"/>
          <w:szCs w:val="23"/>
        </w:rPr>
      </w:pPr>
    </w:p>
    <w:p w:rsidRDefault="003E46F2" w:rsidP="003E46F2" w:rsidR="003E46F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3E46F2" w:rsidP="003E46F2" w:rsidR="003E46F2" w:rsidRPr="004C4B9E">
      <w:pPr>
        <w:rPr>
          <w:sz w:val="23"/>
          <w:szCs w:val="23"/>
        </w:rPr>
      </w:pP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SKI TOURS d.o.o., Poreč, 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4, OIB: 17055296711, dana 12. siječnja 2016</w:t>
      </w:r>
      <w:r w:rsidRPr="004C4B9E">
        <w:rPr>
          <w:sz w:val="23"/>
          <w:szCs w:val="23"/>
        </w:rPr>
        <w:t xml:space="preserve">. 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</w:p>
    <w:p w:rsidRDefault="003E46F2" w:rsidP="003E46F2" w:rsidR="003E46F2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</w:p>
    <w:p w:rsidRDefault="003E46F2" w:rsidP="003E46F2" w:rsidR="003E46F2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SKI TOURS d.o.o., Poreč, 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4, OIB: 17055296711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18. veljače 2016. u 9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E46F2" w:rsidP="003E46F2" w:rsidR="003E46F2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SKI TOURS d.o.o., Poreč, 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4, OIB: </w:t>
      </w:r>
    </w:p>
    <w:p w:rsidRDefault="003E46F2" w:rsidP="003E46F2" w:rsidR="003E46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              17055296711</w:t>
      </w:r>
    </w:p>
    <w:p w:rsidRDefault="003E46F2" w:rsidP="003E46F2" w:rsidR="003E46F2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 xml:space="preserve">Đanino Bernobić, Poreč, </w:t>
      </w:r>
      <w:r>
        <w:rPr>
          <w:sz w:val="23"/>
          <w:szCs w:val="23"/>
        </w:rPr>
        <w:t xml:space="preserve">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</w:t>
      </w:r>
    </w:p>
    <w:p w:rsidRDefault="003E46F2" w:rsidP="003E46F2" w:rsidR="003E46F2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 xml:space="preserve">Martina Vladišković-Bernobić, Stranići kod Nove </w:t>
      </w:r>
    </w:p>
    <w:p w:rsidRDefault="003E46F2" w:rsidP="003E46F2" w:rsidR="003E46F2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   Vasi, Stranići-Nova Vas 50</w:t>
      </w:r>
    </w:p>
    <w:p w:rsidRDefault="003E46F2" w:rsidP="003E46F2" w:rsidR="003E46F2" w:rsidRPr="004040C4">
      <w:pPr>
        <w:jc w:val="both"/>
        <w:rPr>
          <w:sz w:val="23"/>
          <w:szCs w:val="23"/>
          <w:lang w:val="sv-SE"/>
        </w:rPr>
      </w:pPr>
    </w:p>
    <w:p w:rsidRDefault="003E46F2" w:rsidP="003E46F2" w:rsidR="003E46F2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Pozivaju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zastupnici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 xml:space="preserve">Đanino Bernobić, Poreč, </w:t>
      </w:r>
      <w:r>
        <w:rPr>
          <w:sz w:val="23"/>
          <w:szCs w:val="23"/>
        </w:rPr>
        <w:t xml:space="preserve">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4, i </w:t>
      </w:r>
      <w:r>
        <w:rPr>
          <w:sz w:val="23"/>
          <w:szCs w:val="23"/>
          <w:lang w:val="sv-SE"/>
        </w:rPr>
        <w:t>Martina Vladišković-Bernobić, Stranići kod Nove Vasi, Stranići-Nova Vas 50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SKI TOURS d.o.o., Poreč, 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4, OIB: 17055296711</w:t>
      </w:r>
      <w:r w:rsidRPr="00D10EBB">
        <w:rPr>
          <w:sz w:val="23"/>
          <w:szCs w:val="23"/>
          <w:lang w:val="sv-SE"/>
        </w:rPr>
        <w:t>.</w:t>
      </w:r>
    </w:p>
    <w:p w:rsidRDefault="003E46F2" w:rsidP="003E46F2" w:rsidR="003E46F2" w:rsidRPr="00D10EBB">
      <w:pPr>
        <w:jc w:val="both"/>
        <w:rPr>
          <w:sz w:val="23"/>
          <w:szCs w:val="23"/>
        </w:rPr>
      </w:pPr>
    </w:p>
    <w:p w:rsidRDefault="003E46F2" w:rsidP="003E46F2" w:rsidR="003E46F2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12. siječnja 2016</w:t>
      </w:r>
      <w:r w:rsidRPr="004C4B9E">
        <w:rPr>
          <w:sz w:val="23"/>
          <w:szCs w:val="23"/>
        </w:rPr>
        <w:t>.</w:t>
      </w:r>
    </w:p>
    <w:p w:rsidRDefault="003E46F2" w:rsidP="003E46F2" w:rsidR="003E46F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3E46F2" w:rsidP="003E46F2" w:rsidR="003E46F2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3E46F2" w:rsidP="003E46F2" w:rsidR="003E46F2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3E46F2" w:rsidP="003E46F2" w:rsidR="003E46F2">
      <w:pPr>
        <w:jc w:val="center"/>
        <w:rPr>
          <w:sz w:val="23"/>
          <w:szCs w:val="23"/>
        </w:rPr>
      </w:pPr>
    </w:p>
    <w:p w:rsidRDefault="003E46F2" w:rsidP="003E46F2" w:rsidR="003E46F2" w:rsidRPr="004C4B9E">
      <w:pPr>
        <w:jc w:val="both"/>
        <w:rPr>
          <w:sz w:val="23"/>
          <w:szCs w:val="23"/>
        </w:rPr>
      </w:pP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3E46F2" w:rsidP="003E46F2" w:rsidR="003E46F2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3E46F2" w:rsidP="003E46F2" w:rsidR="003E46F2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SKI TOURS d.o.o., Poreč, 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</w:t>
      </w:r>
    </w:p>
    <w:p w:rsidRDefault="003E46F2" w:rsidP="003E46F2" w:rsidR="003E46F2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 xml:space="preserve">Đanino Bernobić, Poreč, </w:t>
      </w:r>
      <w:r>
        <w:rPr>
          <w:sz w:val="23"/>
          <w:szCs w:val="23"/>
        </w:rPr>
        <w:t xml:space="preserve">Ivana </w:t>
      </w:r>
      <w:proofErr w:type="spellStart"/>
      <w:r>
        <w:rPr>
          <w:sz w:val="23"/>
          <w:szCs w:val="23"/>
        </w:rPr>
        <w:t>Matetića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Ronjgova</w:t>
      </w:r>
      <w:proofErr w:type="spellEnd"/>
      <w:r>
        <w:rPr>
          <w:sz w:val="23"/>
          <w:szCs w:val="23"/>
        </w:rPr>
        <w:t xml:space="preserve"> 4</w:t>
      </w:r>
      <w:r w:rsidRPr="004C4B9E">
        <w:rPr>
          <w:sz w:val="23"/>
          <w:szCs w:val="23"/>
          <w:lang w:val="sv-SE"/>
        </w:rPr>
        <w:tab/>
      </w:r>
    </w:p>
    <w:p w:rsidRDefault="003E46F2" w:rsidP="003E46F2" w:rsidR="003E46F2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zastupnik dužnika</w:t>
      </w:r>
      <w:r>
        <w:rPr>
          <w:sz w:val="23"/>
          <w:szCs w:val="23"/>
          <w:lang w:val="sv-SE"/>
        </w:rPr>
        <w:t xml:space="preserve"> Martina Vladišković-Bernobić, Nova Vas, Stranići kod Nove Vasi, </w:t>
      </w:r>
    </w:p>
    <w:p w:rsidRDefault="003E46F2" w:rsidP="003E46F2" w:rsidR="003E46F2" w:rsidRPr="004C4B9E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 xml:space="preserve">   Stranići-Nova Vas 50</w:t>
      </w:r>
    </w:p>
    <w:p w:rsidRDefault="003E46F2" w:rsidP="003E46F2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3E46F2" w:rsidR="00500701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0B3" w:rsidR="00000000">
      <w:r>
        <w:separator/>
      </w:r>
    </w:p>
  </w:endnote>
  <w:endnote w:id="0" w:type="continuationSeparator">
    <w:p w:rsidRDefault="00FC70B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0B3" w:rsidR="00000000">
      <w:r>
        <w:separator/>
      </w:r>
    </w:p>
  </w:footnote>
  <w:footnote w:id="0" w:type="continuationSeparator">
    <w:p w:rsidRDefault="00FC70B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E46F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C70B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6F2"/>
    <w:rsid w:val="003E46F2"/>
    <w:rsid w:val="00554328"/>
    <w:rsid w:val="00985388"/>
    <w:rsid w:val="00FC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6F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6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46F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6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6F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0B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0B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0B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0B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6F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6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46F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6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6F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0B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0B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0B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0B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1772</properties:Characters>
  <properties:Lines>50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2016-01-12T12:24:00Z</dcterms:created>
  <dc:creator>Jasmina Matika</dc:creator>
  <cp:lastModifiedBy>Jasmina Matika</cp:lastModifiedBy>
  <dcterms:modified xmlns:xsi="http://www.w3.org/2001/XMLSchema-instance" xsi:type="dcterms:W3CDTF">2016-01-12T12:35:00Z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