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47e8" w14:paraId="a9747e8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90551F">
        <w:rPr>
          <w:rFonts w:cs="Times New Roman" w:hAnsi="Times New Roman" w:ascii="Times New Roman"/>
          <w:sz w:val="24"/>
        </w:rPr>
        <w:t>5277</w:t>
      </w:r>
      <w:r w:rsidR="00B70107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90551F" w:rsidRPr="0090551F">
        <w:rPr>
          <w:sz w:val="24"/>
          <w:szCs w:val="24"/>
        </w:rPr>
        <w:t>nakon obustavljenog skraćenog stečajnog postupka nad dužnikom ELKOCHEM društvo s ograničenom odgovornošću za trgovinu, proizvodnju i zastupanje, Zagreb (Grad Zagreb), Petrinjska 45, OIB 10668904587, povodom prijedloga vjerovnika RH, Ministarstvo financija, Porezna uprava, Područni ured Zagreb, OIB 18683136487, zastupano po Županijskom državnom odvjetništvu u Zagrebu, za otvaranje stečajnog postupka nad dužnikom ELKOCHEM društvo s ograničenom odgovornošću za trgovinu, proizvodnju i zastupanje, Zagreb (Grad Zagreb),</w:t>
      </w:r>
      <w:r w:rsidR="0090551F">
        <w:rPr>
          <w:sz w:val="24"/>
          <w:szCs w:val="24"/>
        </w:rPr>
        <w:t xml:space="preserve"> Petrinjska 45, OIB 10668904587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4A45B3">
        <w:rPr>
          <w:sz w:val="24"/>
          <w:szCs w:val="24"/>
        </w:rPr>
        <w:t>dana 24</w:t>
      </w:r>
      <w:r w:rsidRPr="008201EF">
        <w:rPr>
          <w:sz w:val="24"/>
          <w:szCs w:val="24"/>
        </w:rPr>
        <w:t xml:space="preserve">. </w:t>
      </w:r>
      <w:r w:rsidR="00B70107">
        <w:rPr>
          <w:sz w:val="24"/>
          <w:szCs w:val="24"/>
        </w:rPr>
        <w:t>siječnja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90551F" w:rsidRPr="0090551F">
        <w:rPr>
          <w:sz w:val="24"/>
          <w:szCs w:val="24"/>
        </w:rPr>
        <w:t>Boris Kalchbrenner, Zagreb, Rukavec 5, OIB: 04830220533</w:t>
      </w:r>
      <w:r w:rsidRPr="008201EF">
        <w:rPr>
          <w:sz w:val="24"/>
          <w:szCs w:val="24"/>
        </w:rPr>
        <w:t xml:space="preserve">, dužnika </w:t>
      </w:r>
      <w:r w:rsidR="0090551F" w:rsidRPr="0090551F">
        <w:rPr>
          <w:sz w:val="24"/>
          <w:szCs w:val="24"/>
        </w:rPr>
        <w:t>ELKOCHEM društvo s ograničenom odgovornošću za trgovinu, proizvodnju i zastupanje, Zagreb (Grad Zagreb),</w:t>
      </w:r>
      <w:r w:rsidR="0090551F">
        <w:rPr>
          <w:sz w:val="24"/>
          <w:szCs w:val="24"/>
        </w:rPr>
        <w:t xml:space="preserve"> Petrinjska 45, OIB 10668904587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90551F">
        <w:rPr>
          <w:sz w:val="24"/>
          <w:szCs w:val="24"/>
        </w:rPr>
        <w:t>527716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90551F">
        <w:rPr>
          <w:sz w:val="24"/>
          <w:szCs w:val="24"/>
        </w:rPr>
        <w:t>527716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90551F" w:rsidRPr="0090551F">
        <w:rPr>
          <w:sz w:val="24"/>
          <w:szCs w:val="24"/>
        </w:rPr>
        <w:t>ELKOCHEM društvo s ograničenom odgovornošću za trgovinu, proizvodnju i zastupanje, Zagreb (Grad Zagreb),</w:t>
      </w:r>
      <w:r w:rsidR="0090551F">
        <w:rPr>
          <w:sz w:val="24"/>
          <w:szCs w:val="24"/>
        </w:rPr>
        <w:t xml:space="preserve"> Petrinjska 45, OIB 10668904587</w:t>
      </w:r>
      <w:r>
        <w:rPr>
          <w:sz w:val="24"/>
          <w:szCs w:val="24"/>
        </w:rPr>
        <w:t xml:space="preserve">, a predlagatelj je Republika Hrvatska.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</w:t>
      </w:r>
      <w:r>
        <w:rPr>
          <w:sz w:val="24"/>
          <w:szCs w:val="24"/>
        </w:rPr>
        <w:lastRenderedPageBreak/>
        <w:t xml:space="preserve">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540E95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24</w:t>
      </w:r>
      <w:r w:rsidR="00CA7AA4">
        <w:rPr>
          <w:sz w:val="24"/>
          <w:szCs w:val="24"/>
        </w:rPr>
        <w:t xml:space="preserve">. </w:t>
      </w:r>
      <w:r w:rsidR="000F6013">
        <w:rPr>
          <w:sz w:val="24"/>
          <w:szCs w:val="24"/>
        </w:rPr>
        <w:t>siječnja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A206EA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0F6013" w:rsidP="00CA7AA4" w:rsidR="000F6013">
      <w:pPr>
        <w:jc w:val="both"/>
        <w:rPr>
          <w:sz w:val="24"/>
          <w:szCs w:val="24"/>
        </w:rPr>
      </w:pPr>
    </w:p>
    <w:p w:rsidRDefault="00A206EA" w:rsidP="0055631A" w:rsidR="00A206EA" w:rsidRPr="00A206EA">
      <w:pPr>
        <w:ind w:left="4956"/>
        <w:rPr>
          <w:sz w:val="24"/>
          <w:szCs w:val="24"/>
        </w:rPr>
      </w:pPr>
      <w:r w:rsidRPr="00A206EA">
        <w:rPr>
          <w:sz w:val="24"/>
          <w:szCs w:val="24"/>
        </w:rPr>
        <w:t>Za točnost otpravka-ovlašteni službenik</w:t>
      </w:r>
    </w:p>
    <w:p w:rsidRDefault="00A206EA" w:rsidP="0055631A" w:rsidR="00A206EA" w:rsidRPr="00A206EA">
      <w:pPr>
        <w:ind w:left="4956"/>
        <w:rPr>
          <w:sz w:val="24"/>
          <w:szCs w:val="24"/>
        </w:rPr>
      </w:pPr>
      <w:r w:rsidRPr="00A206EA">
        <w:rPr>
          <w:sz w:val="24"/>
          <w:szCs w:val="24"/>
        </w:rPr>
        <w:tab/>
        <w:t xml:space="preserve">   Monika Grbac</w:t>
      </w:r>
    </w:p>
    <w:p w:rsidRDefault="00CA7AA4" w:rsidP="00CA7AA4" w:rsidR="00CA7AA4">
      <w:pPr>
        <w:ind w:left="4332"/>
        <w:rPr>
          <w:color w:val="FFFFFF"/>
          <w:sz w:val="24"/>
          <w:szCs w:val="24"/>
        </w:rPr>
      </w:pP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31A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90551F">
          <w:rPr>
            <w:sz w:val="24"/>
          </w:rPr>
          <w:t>5277</w:t>
        </w:r>
        <w:r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608BA"/>
    <w:rsid w:val="002B4A0D"/>
    <w:rsid w:val="004A45B3"/>
    <w:rsid w:val="00540E95"/>
    <w:rsid w:val="0055631A"/>
    <w:rsid w:val="00563AF3"/>
    <w:rsid w:val="0090551F"/>
    <w:rsid w:val="00A206EA"/>
    <w:rsid w:val="00B25E5B"/>
    <w:rsid w:val="00B70107"/>
    <w:rsid w:val="00CA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E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E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St-5277/2016-16</izvorni_sadrzaj>
    <derivirana_varijabla naziv="DomainObject.Oznaka_1">St-5277/2016-16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St-5277/2016</izvorni_sadrzaj>
    <derivirana_varijabla naziv="DomainObject.Predmet.OznakaBroj_1">St-5277/2016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ELKOCHEM d.o.o. zastupanog po punomoćniku BORIS KALCHBRENNER</izvorni_sadrzaj>
    <derivirana_varijabla naziv="DomainObject.Predmet.ProtustrankaFormated_1">  ELKOCHEM d.o.o. zastupanog po punomoćniku BORIS KALCHBRENNER</derivirana_varijabla>
  </DomainObject.Predmet.ProtustrankaFormated>
  <DomainObject.Predmet.ProtustrankaFormatedOIB>
    <izvorni_sadrzaj>  ELKOCHEM d.o.o., OIB 10668904587 zastupanog po punomoćniku BORIS KALCHBRENNER</izvorni_sadrzaj>
    <derivirana_varijabla naziv="DomainObject.Predmet.ProtustrankaFormatedOIB_1">  ELKOCHEM d.o.o., OIB 10668904587 zastupanog po punomoćniku BORIS KALCHBRENNER</derivirana_varijabla>
  </DomainObject.Predmet.ProtustrankaFormatedOIB>
  <DomainObject.Predmet.ProtustrankaFormatedWithAdress>
    <izvorni_sadrzaj> ELKOCHEM d.o.o., Petrinjska 45, 10000 Zagreb zastupanog po punomoćniku BORIS KALCHBRENNER</izvorni_sadrzaj>
    <derivirana_varijabla naziv="DomainObject.Predmet.ProtustrankaFormatedWithAdress_1"> ELKOCHEM d.o.o., Petrinjska 45, 10000 Zagreb zastupanog po punomoćniku BORIS KALCHBRENNER</derivirana_varijabla>
  </DomainObject.Predmet.ProtustrankaFormatedWithAdress>
  <DomainObject.Predmet.ProtustrankaFormatedWithAdressOIB>
    <izvorni_sadrzaj> ELKOCHEM d.o.o., OIB 10668904587, Petrinjska 45, 10000 Zagreb zastupanog po punomoćniku BORIS KALCHBRENNER</izvorni_sadrzaj>
    <derivirana_varijabla naziv="DomainObject.Predmet.ProtustrankaFormatedWithAdressOIB_1"> ELKOCHEM d.o.o., OIB 10668904587, Petrinjska 45, 10000 Zagreb zastupanog po punomoćniku BORIS KALCHBRENNER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ELKOCHEM d.o.o. zastupanog po punomoćniku BORIS KALCHBRENNER</item>
    </izvorni_sadrzaj>
    <derivirana_varijabla naziv="DomainObject.Predmet.ProtuStrankaListFormated_1">
      <item>ELKOCHEM d.o.o. zastupanog po punomoćniku BORIS KALCHBRENNER</item>
    </derivirana_varijabla>
  </DomainObject.Predmet.ProtuStrankaListFormated>
  <DomainObject.Predmet.ProtuStrankaListFormatedOIB>
    <izvorni_sadrzaj>
      <item>ELKOCHEM d.o.o., OIB 10668904587 zastupanog po punomoćniku BORIS KALCHBRENNER</item>
    </izvorni_sadrzaj>
    <derivirana_varijabla naziv="DomainObject.Predmet.ProtuStrankaListFormatedOIB_1">
      <item>ELKOCHEM d.o.o., OIB 10668904587 zastupanog po punomoćniku BORIS KALCHBRENNER</item>
    </derivirana_varijabla>
  </DomainObject.Predmet.ProtuStrankaListFormatedOIB>
  <DomainObject.Predmet.ProtuStrankaListFormatedWithAdress>
    <izvorni_sadrzaj>
      <item>ELKOCHEM d.o.o., Petrinjska 45, 10000 Zagreb zastupanog po punomoćniku BORIS KALCHBRENNER</item>
    </izvorni_sadrzaj>
    <derivirana_varijabla naziv="DomainObject.Predmet.ProtuStrankaListFormatedWithAdress_1">
      <item>ELKOCHEM d.o.o., Petrinjska 45, 10000 Zagreb zastupanog po punomoćniku BORIS KALCHBRENNER</item>
    </derivirana_varijabla>
  </DomainObject.Predmet.ProtuStrankaListFormatedWithAdress>
  <DomainObject.Predmet.ProtuStrankaListFormatedWithAdressOIB>
    <izvorni_sadrzaj>
      <item>ELKOCHEM d.o.o., OIB 10668904587, Petrinjska 45, 10000 Zagreb zastupanog po punomoćniku BORIS KALCHBRENNER</item>
    </izvorni_sadrzaj>
    <derivirana_varijabla naziv="DomainObject.Predmet.ProtuStrankaListFormatedWithAdressOIB_1">
      <item>ELKOCHEM d.o.o., OIB 10668904587, Petrinjska 45, 10000 Zagreb zastupanog po punomoćniku BORIS KALCHBRENNER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 punomoćnik sudionika u postupku ELKOCHEM d.o.o.</item>
    </izvorni_sadrzaj>
    <derivirana_varijabla naziv="DomainObject.Predmet.OstaliListFormated_1">
      <item>BORIS KALCHBRENNER punomoćnik sudionika u postupku ELKOCHEM d.o.o.</item>
    </derivirana_varijabla>
  </DomainObject.Predmet.OstaliListFormated>
  <DomainObject.Predmet.OstaliListFormatedOIB>
    <izvorni_sadrzaj>
      <item>BORIS KALCHBRENNER, OIB 04830220533 punomoćnik sudionika u postupku ELKOCHEM d.o.o.</item>
    </izvorni_sadrzaj>
    <derivirana_varijabla naziv="DomainObject.Predmet.OstaliListFormatedOIB_1">
      <item>BORIS KALCHBRENNER, OIB 04830220533 punomoćnik sudionika u postupku ELKOCHEM d.o.o.</item>
    </derivirana_varijabla>
  </DomainObject.Predmet.OstaliListFormatedOIB>
  <DomainObject.Predmet.OstaliListFormatedWithAdress>
    <izvorni_sadrzaj>
      <item>BORIS KALCHBRENNER, RUKAVEC 5, 10000 Zagreb punomoćnik sudionika u postupku ELKOCHEM d.o.o.</item>
    </izvorni_sadrzaj>
    <derivirana_varijabla naziv="DomainObject.Predmet.OstaliListFormatedWithAdress_1">
      <item>BORIS KALCHBRENNER, RUKAVEC 5, 10000 Zagreb punomoćnik sudionika u postupku ELKOCHEM d.o.o.</item>
    </derivirana_varijabla>
  </DomainObject.Predmet.OstaliListFormatedWithAdress>
  <DomainObject.Predmet.OstaliListFormatedWithAdressOIB>
    <izvorni_sadrzaj>
      <item>BORIS KALCHBRENNER, OIB 04830220533, RUKAVEC 5, 10000 Zagreb punomoćnik sudionika u postupku ELKOCHEM d.o.o.</item>
    </izvorni_sadrzaj>
    <derivirana_varijabla naziv="DomainObject.Predmet.OstaliListFormatedWithAdressOIB_1">
      <item>BORIS KALCHBRENNER, OIB 04830220533, RUKAVEC 5, 10000 Zagreb punomoćnik sudionika u postupku ELKOCHEM d.o.o.</item>
    </derivirana_varijabla>
  </DomainObject.Predmet.OstaliListFormatedWithAdressOIB>
  <DomainObject.Predmet.OstaliListNazivFormated>
    <izvorni_sadrzaj>
      <item>BORIS KALCHBRENNER</item>
    </izvorni_sadrzaj>
    <derivirana_varijabla naziv="DomainObject.Predmet.OstaliListNazivFormated_1">
      <item>BORIS KALCHBRENNER</item>
    </derivirana_varijabla>
  </DomainObject.Predmet.OstaliListNazivFormated>
  <DomainObject.Predmet.OstaliListNazivFormatedOIB>
    <izvorni_sadrzaj>
      <item>BORIS KALCHBRENNER, OIB 04830220533</item>
    </izvorni_sadrzaj>
    <derivirana_varijabla naziv="DomainObject.Predmet.OstaliListNazivFormatedOIB_1">
      <item>BORIS KALCHBRENNER, OIB 04830220533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St-5277/2016-16</izvorni_sadrzaj>
    <derivirana_varijabla naziv="DomainObject.PoslovniBrojDokumenta_1">St-5277/2016-16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ELKOCHEM d.o.o.</item>
      <item>FINA Regionalni centar Zagreb</item>
      <item>BORIS KALCHBRENNER</item>
    </izvorni_sadrzaj>
    <derivirana_varijabla naziv="DomainObject.Predmet.SudioniciListNaziv_1">
      <item>ELKOCHEM d.o.o.</item>
      <item>FINA Regionalni centar Zagreb</item>
      <item>BORIS KALCHBRENNER</item>
    </derivirana_varijabla>
  </DomainObject.Predmet.SudioniciListNaziv>
  <DomainObject.Predmet.SudioniciListAdressOIB>
    <izvorni_sadrzaj>
      <item>ELKOCHEM d.o.o., OIB 10668904587, Petrinjska 45,10000 Zagreb</item>
      <item>FINA Regionalni centar Zagreb, OIB 85821130368, Trg svibanjskih žrtava 1995. 1,10000 Zagreb</item>
      <item>BORIS KALCHBRENNER, OIB 04830220533, RUKAVEC 5,10000 Zagreb</item>
    </izvorni_sadrzaj>
    <derivirana_varijabla naziv="DomainObject.Predmet.SudioniciListAdressOIB_1">
      <item>ELKOCHEM d.o.o., OIB 10668904587, Petrinjska 45,10000 Zagreb</item>
      <item>FINA Regionalni centar Zagreb, OIB 85821130368, Trg svibanjskih žrtava 1995. 1,10000 Zagreb</item>
      <item>BORIS KALCHBRENNER, OIB 04830220533, RUKAVEC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10668904587</item>
      <item>, OIB 85821130368</item>
      <item>, OIB 04830220533</item>
    </izvorni_sadrzaj>
    <derivirana_varijabla naziv="DomainObject.Predmet.SudioniciListNazivOIB_1">
      <item>, OIB 10668904587</item>
      <item>, OIB 85821130368</item>
      <item>, OIB 04830220533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1035</properties:Words>
  <properties:Characters>5822</properties:Characters>
  <properties:Lines>132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2018-01-24T13:03:00Z</dcterms:created>
  <dc:creator>Monika Grbac</dc:creator>
  <cp:lastModifiedBy>Monika Grbac</cp:lastModifiedBy>
  <cp:lastPrinted>2018-01-25T08:17:00Z</cp:lastPrinted>
  <dcterms:modified xmlns:xsi="http://www.w3.org/2001/XMLSchema-instance" xsi:type="dcterms:W3CDTF">2018-01-25T08:17:00Z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St-5277/2016-16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