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6679" w14:paraId="b83667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F6C7D">
        <w:t>76</w:t>
      </w:r>
      <w:r w:rsidR="00AE25B3">
        <w:t>4</w:t>
      </w:r>
      <w:r w:rsidR="00946625">
        <w:t>/16-</w:t>
      </w:r>
      <w:r w:rsidR="00AE25B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E25B3">
        <w:t>VIZIJA ZADAR d.o.o., Zadar, Hrvatskog sabora 28, OIB: 32279780698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F6C7D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5675A5">
        <w:t xml:space="preserve">Željko Vrkić iz Zadra, </w:t>
      </w:r>
      <w:r>
        <w:t>Ante Starčevića 25a</w:t>
      </w:r>
      <w:r w:rsidRPr="005675A5">
        <w:t xml:space="preserve">, (OIB 11055072755, osobna iskaznica broj 104398068, izdana od PU Zadarska, datum rođenja 02.12.1971.),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E25B3">
        <w:t>VIZIJA ZADAR d.o.o., Zadar, Hrvatskog sabora 28, OIB: 32279780698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E25B3">
        <w:t>VIZIJA ZADAR</w:t>
      </w:r>
      <w:r w:rsidR="008F6C7D">
        <w:t xml:space="preserve"> d.o.o.</w:t>
      </w:r>
      <w:r w:rsidR="00AE25B3">
        <w:t>, Zadar.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985D42" w:rsidP="00985D42" w:rsidR="00985D42">
      <w:r>
        <w:t>Za točnost otpravka-ovlašteni službenik:                                                     Sudac</w:t>
      </w:r>
    </w:p>
    <w:p w:rsidRDefault="00985D42" w:rsidP="00985D42" w:rsidR="00985D4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4A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E25B3">
          <w:t>764</w:t>
        </w:r>
        <w:r w:rsidR="00D26084">
          <w:t>/16-</w:t>
        </w:r>
        <w:r w:rsidR="00AE25B3">
          <w:t>8</w:t>
        </w:r>
      </w:p>
      <w:p w:rsidRDefault="00E12FEA" w:rsidP="009C0FF2" w:rsidR="00E12FEA" w:rsidRPr="00EF7C9A">
        <w:pPr>
          <w:jc w:val="right"/>
        </w:pPr>
      </w:p>
      <w:p w:rsidRDefault="001F64A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1F64A3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85D42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ZADAR d.o.o. za građenje i proizvodnju</izvorni_sadrzaj>
    <derivirana_varijabla naziv="DomainObject.Predmet.ProtustrankaFormated_1">  VIZIJA ZADAR d.o.o. za građenje i proizvodnju</derivirana_varijabla>
  </DomainObject.Predmet.ProtustrankaFormated>
  <DomainObject.Predmet.ProtustrankaFormatedOIB>
    <izvorni_sadrzaj>  VIZIJA ZADAR d.o.o. za građenje i proizvodnju, OIB 32279780698</izvorni_sadrzaj>
    <derivirana_varijabla naziv="DomainObject.Predmet.ProtustrankaFormatedOIB_1">  VIZIJA ZADAR d.o.o. za građenje i proizvodnju, OIB 32279780698</derivirana_varijabla>
  </DomainObject.Predmet.ProtustrankaFormatedOIB>
  <DomainObject.Predmet.ProtustrankaFormatedWithAdress>
    <izvorni_sadrzaj> VIZIJA ZADAR d.o.o. za građenje i proizvodnju, Hrvatskog sabora 28, 23000 Zadar</izvorni_sadrzaj>
    <derivirana_varijabla naziv="DomainObject.Predmet.ProtustrankaFormatedWithAdress_1"> VIZIJA ZADAR d.o.o. za građenje i proizvodnju, Hrvatskog sabora 28, 23000 Zadar</derivirana_varijabla>
  </DomainObject.Predmet.ProtustrankaFormatedWithAdress>
  <DomainObject.Predmet.ProtustrankaFormatedWithAdressOIB>
    <izvorni_sadrzaj> VIZIJA ZADAR d.o.o. za građenje i proizvodnju, OIB 32279780698, Hrvatskog sabora 28, 23000 Zadar</izvorni_sadrzaj>
    <derivirana_varijabla naziv="DomainObject.Predmet.ProtustrankaFormatedWithAdressOIB_1"> VIZIJA ZADAR d.o.o. za građenje i proizvodnju, OIB 32279780698, Hrvatskog sabora 28, 23000 Zadar</derivirana_varijabla>
  </DomainObject.Predmet.ProtustrankaFormatedWithAdressOIB>
  <DomainObject.Predmet.ProtustrankaWithAdress>
    <izvorni_sadrzaj>VIZIJA ZADAR d.o.o. za građenje i proizvodnju Hrvatskog sabora 28, 23000 Zadar</izvorni_sadrzaj>
    <derivirana_varijabla naziv="DomainObject.Predmet.ProtustrankaWithAdress_1">VIZIJA ZADAR d.o.o. za građenje i proizvodnju Hrvatskog sabora 28, 23000 Zadar</derivirana_varijabla>
  </DomainObject.Predmet.ProtustrankaWithAdress>
  <DomainObject.Predmet.ProtustrankaWithAdressOIB>
    <izvorni_sadrzaj>VIZIJA ZADAR d.o.o. za građenje i proizvodnju, OIB 32279780698, Hrvatskog sabora 28, 23000 Zadar</izvorni_sadrzaj>
    <derivirana_varijabla naziv="DomainObject.Predmet.ProtustrankaWithAdressOIB_1">VIZIJA ZADAR d.o.o. za građenje i proizvodnju, OIB 32279780698, Hrvatskog sabora 28, 23000 Zadar</derivirana_varijabla>
  </DomainObject.Predmet.ProtustrankaWithAdressOIB>
  <DomainObject.Predmet.ProtustrankaNazivFormated>
    <izvorni_sadrzaj>VIZIJA ZADAR d.o.o. za građenje i proizvodnju</izvorni_sadrzaj>
    <derivirana_varijabla naziv="DomainObject.Predmet.ProtustrankaNazivFormated_1">VIZIJA ZADAR d.o.o. za građenje i proizvodnju</derivirana_varijabla>
  </DomainObject.Predmet.ProtustrankaNazivFormated>
  <DomainObject.Predmet.ProtustrankaNazivFormatedOIB>
    <izvorni_sadrzaj>VIZIJA ZADAR d.o.o. za građenje i proizvodnju, OIB 32279780698</izvorni_sadrzaj>
    <derivirana_varijabla naziv="DomainObject.Predmet.ProtustrankaNazivFormatedOIB_1">VIZIJA ZADAR d.o.o. za građenje i proizvodnju, OIB 32279780698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293677.75</izvorni_sadrzaj>
    <derivirana_varijabla naziv="DomainObject.Predmet.TrenutnaVrijednost_1">293677.75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VIZIJA ZADAR d.o.o. za građenje i proizvodnju</item>
    </izvorni_sadrzaj>
    <derivirana_varijabla naziv="DomainObject.Predmet.ProtuStrankaListFormated_1">
      <item>VIZIJA ZADAR d.o.o. za građenje i proizvodnju</item>
    </derivirana_varijabla>
  </DomainObject.Predmet.ProtuStrankaListFormated>
  <DomainObject.Predmet.ProtuStrankaListFormatedOIB>
    <izvorni_sadrzaj>
      <item>VIZIJA ZADAR d.o.o. za građenje i proizvodnju, OIB 32279780698</item>
    </izvorni_sadrzaj>
    <derivirana_varijabla naziv="DomainObject.Predmet.ProtuStrankaListFormatedOIB_1">
      <item>VIZIJA ZADAR d.o.o. za građenje i proizvodnju, OIB 32279780698</item>
    </derivirana_varijabla>
  </DomainObject.Predmet.ProtuStrankaListFormatedOIB>
  <DomainObject.Predmet.ProtuStrankaListFormatedWithAdress>
    <izvorni_sadrzaj>
      <item>VIZIJA ZADAR d.o.o. za građenje i proizvodnju, Hrvatskog sabora 28, 23000 Zadar</item>
    </izvorni_sadrzaj>
    <derivirana_varijabla naziv="DomainObject.Predmet.ProtuStrankaListFormatedWithAdress_1">
      <item>VIZIJA ZADAR d.o.o. za građenje i proizvodnju, Hrvatskog sabora 28, 23000 Zadar</item>
    </derivirana_varijabla>
  </DomainObject.Predmet.ProtuStrankaListFormatedWithAdress>
  <DomainObject.Predmet.ProtuStrankaListFormatedWithAdressOIB>
    <izvorni_sadrzaj>
      <item>VIZIJA ZADAR d.o.o. za građenje i proizvodnju, OIB 32279780698, Hrvatskog sabora 28, 23000 Zadar</item>
    </izvorni_sadrzaj>
    <derivirana_varijabla naziv="DomainObject.Predmet.ProtuStrankaListFormatedWithAdressOIB_1">
      <item>VIZIJA ZADAR d.o.o. za građenje i proizvodnju, OIB 32279780698, Hrvatskog sabora 28, 23000 Zadar</item>
    </derivirana_varijabla>
  </DomainObject.Predmet.ProtuStrankaListFormatedWithAdressOIB>
  <DomainObject.Predmet.ProtuStrankaListNazivFormated>
    <izvorni_sadrzaj>
      <item>VIZIJA ZADAR d.o.o. za građenje i proizvodnju</item>
    </izvorni_sadrzaj>
    <derivirana_varijabla naziv="DomainObject.Predmet.ProtuStrankaListNazivFormated_1">
      <item>VIZIJA ZADAR d.o.o. za građenje i proizvodnju</item>
    </derivirana_varijabla>
  </DomainObject.Predmet.ProtuStrankaListNazivFormated>
  <DomainObject.Predmet.ProtuStrankaListNazivFormatedOIB>
    <izvorni_sadrzaj>
      <item>VIZIJA ZADAR d.o.o. za građenje i proizvodnju, OIB 32279780698</item>
    </izvorni_sadrzaj>
    <derivirana_varijabla naziv="DomainObject.Predmet.ProtuStrankaListNazivFormatedOIB_1">
      <item>VIZIJA ZADAR d.o.o. za građenje i proizvodnju, OIB 32279780698</item>
    </derivirana_varijabla>
  </DomainObject.Predmet.ProtuStrankaListNazivFormatedOIB>
  <DomainObject.Predmet.OstaliListFormated>
    <izvorni_sadrzaj>
      <item>Ivan Marinović</item>
    </izvorni_sadrzaj>
    <derivirana_varijabla naziv="DomainObject.Predmet.OstaliListFormated_1">
      <item>Ivan Marinović</item>
    </derivirana_varijabla>
  </DomainObject.Predmet.OstaliListFormated>
  <DomainObject.Predmet.OstaliListFormatedOIB>
    <izvorni_sadrzaj>
      <item>Ivan Marinović, OIB 84468390394</item>
    </izvorni_sadrzaj>
    <derivirana_varijabla naziv="DomainObject.Predmet.OstaliListFormatedOIB_1">
      <item>Ivan Marinović, OIB 84468390394</item>
    </derivirana_varijabla>
  </DomainObject.Predmet.OstaliListFormatedOIB>
  <DomainObject.Predmet.OstaliListFormatedWithAdress>
    <izvorni_sadrzaj>
      <item>Ivan Marinović, Ulica Hrvatskog Sabora 28, 23000 Zadar</item>
    </izvorni_sadrzaj>
    <derivirana_varijabla naziv="DomainObject.Predmet.OstaliListFormatedWithAdress_1">
      <item>Ivan Marinović, Ulica Hrvatskog Sabora 28, 23000 Zadar</item>
    </derivirana_varijabla>
  </DomainObject.Predmet.OstaliListFormatedWithAdress>
  <DomainObject.Predmet.OstaliListFormatedWithAdressOIB>
    <izvorni_sadrzaj>
      <item>Ivan Marinović, OIB 84468390394, Ulica Hrvatskog Sabora 28, 23000 Zadar</item>
    </izvorni_sadrzaj>
    <derivirana_varijabla naziv="DomainObject.Predmet.OstaliListFormatedWithAdressOIB_1">
      <item>Ivan Marinović, OIB 84468390394, Ulica Hrvatskog Sabora 28, 23000 Zadar</item>
    </derivirana_varijabla>
  </DomainObject.Predmet.OstaliListFormatedWithAdressOIB>
  <DomainObject.Predmet.OstaliListNazivFormated>
    <izvorni_sadrzaj>
      <item>Ivan Marinović</item>
    </izvorni_sadrzaj>
    <derivirana_varijabla naziv="DomainObject.Predmet.OstaliListNazivFormated_1">
      <item>Ivan Marinović</item>
    </derivirana_varijabla>
  </DomainObject.Predmet.OstaliListNazivFormated>
  <DomainObject.Predmet.OstaliListNazivFormatedOIB>
    <izvorni_sadrzaj>
      <item>Ivan Marinović, OIB 84468390394</item>
    </izvorni_sadrzaj>
    <derivirana_varijabla naziv="DomainObject.Predmet.OstaliListNazivFormatedOIB_1">
      <item>Ivan Marinović, OIB 84468390394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VIZIJA ZADAR d.o.o. za građenje i proizvodnju</izvorni_sadrzaj>
    <derivirana_varijabla naziv="DomainObject.Predmet.ProtustrankaIDrugi_1">VIZIJA ZADAR d.o.o. za građenje i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VIZIJA ZADAR d.o.o. za građenje i proizvodnju, OIB 32279780698, Hrvatskog sabora 28, 23000 Zadar</izvorni_sadrzaj>
    <derivirana_varijabla naziv="DomainObject.Predmet.ProtustrankaIDrugiAdressOIB_1">VIZIJA ZADAR d.o.o. za građenje i proizvodnju, OIB 32279780698, Hrvatskog sabora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VIZIJA ZADAR d.o.o. za građenje i proizvodnju</item>
      <item>Ivan Marinović</item>
    </izvorni_sadrzaj>
    <derivirana_varijabla naziv="DomainObject.Predmet.SudioniciListNaziv_1">
      <item>Financijska agencija</item>
      <item>VIZIJA ZADAR d.o.o. za građenje i proizvodnju</item>
      <item>Ivan Marinović</item>
    </derivirana_varijabla>
  </DomainObject.Predmet.SudioniciListNaziv>
  <DomainObject.Predmet.SudioniciListAdressOIB>
    <izvorni_sadrzaj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izvorni_sadrzaj>
    <derivirana_varijabla naziv="DomainObject.Predmet.SudioniciListAdressOIB_1"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32279780698</item>
      <item>, OIB 84468390394</item>
    </izvorni_sadrzaj>
    <derivirana_varijabla naziv="DomainObject.Predmet.SudioniciListNazivOIB_1">
      <item>, OIB 85821130368</item>
      <item>, OIB 32279780698</item>
      <item>, OIB 84468390394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1824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2016-06-16T07:05:00Z</dcterms:created>
  <dc:creator>Ardena Bajlo</dc:creator>
  <cp:lastModifiedBy>wsadmin</cp:lastModifiedBy>
  <cp:lastPrinted>2016-06-23T12:35:00Z</cp:lastPrinted>
  <dcterms:modified xmlns:xsi="http://www.w3.org/2001/XMLSchema-instance" xsi:type="dcterms:W3CDTF">2016-06-23T12:45:00Z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