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f185" w14:paraId="b28f185" w:rsidRDefault="00D16393" w:rsidP="00D16393" w:rsidR="00D16393" w:rsidRPr="00AF04A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F04A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AF04A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AF04A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503522" w:rsidRPr="00AF04AA">
        <w:rPr>
          <w:rFonts w:hAnsi="Times New Roman" w:ascii="Times New Roman"/>
          <w:color w:val="auto"/>
          <w:sz w:val="24"/>
          <w:szCs w:val="24"/>
          <w:lang w:val="hr-HR"/>
        </w:rPr>
        <w:t>3001/16-19</w:t>
      </w:r>
    </w:p>
    <w:p w:rsidRDefault="00E2213A" w:rsidP="00E2213A" w:rsidR="00E2213A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F04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AF04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737E32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AF04AA">
        <w:rPr>
          <w:rFonts w:hAnsi="Times New Roman" w:ascii="Times New Roman"/>
          <w:color w:val="auto"/>
          <w:sz w:val="24"/>
          <w:szCs w:val="24"/>
          <w:lang w:val="hr-HR"/>
        </w:rPr>
        <w:t>Trgovački sud u Zagrebu, po sucu pojedincu Vesni Malenica kao stečajnom sucu u prethodnom postupku radi utvrđivanja uvjeta za  otvaranje stečajnog postupka nad dužnikom</w:t>
      </w:r>
      <w:r w:rsidR="00044ABD"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44ABD" w:rsidRPr="00AF04AA">
        <w:rPr>
          <w:rFonts w:hAnsi="Times New Roman" w:ascii="Times New Roman"/>
          <w:color w:val="auto"/>
          <w:sz w:val="24"/>
          <w:szCs w:val="24"/>
        </w:rPr>
        <w:t>ADAPTOMA j.d.o.o., za graditeljstvo i usluge, Zagreb, Klekovačka 29,OIB 56377484777</w:t>
      </w:r>
      <w:r w:rsidR="00005661" w:rsidRPr="00AF04AA">
        <w:rPr>
          <w:rFonts w:hAnsi="Times New Roman" w:ascii="Times New Roman"/>
          <w:color w:val="auto"/>
          <w:sz w:val="24"/>
          <w:szCs w:val="24"/>
          <w:lang w:val="hr-HR"/>
        </w:rPr>
        <w:t>, 24. svibnja 2017.</w:t>
      </w:r>
    </w:p>
    <w:p w:rsidRDefault="00005661" w:rsidP="00E2213A" w:rsidR="00005661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F04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AF04AA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F04A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AF04AA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44ABD" w:rsidRPr="00AF04AA">
        <w:rPr>
          <w:rFonts w:hAnsi="Times New Roman" w:ascii="Times New Roman"/>
          <w:color w:val="auto"/>
          <w:sz w:val="24"/>
          <w:szCs w:val="24"/>
        </w:rPr>
        <w:t>ADAPTOMA j.d.o.o., za graditeljstvo i usluge, Zagreb, Klekovačka 29,OIB 56377484777</w:t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044ABD" w:rsidRPr="00AF04A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044ABD"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 Dragutin Romić, Čepin, Ulica papuka 28, OIB 074235</w:t>
      </w:r>
      <w:r w:rsidR="00D16A41" w:rsidRPr="00AF04AA">
        <w:rPr>
          <w:rFonts w:hAnsi="Times New Roman" w:ascii="Times New Roman"/>
          <w:color w:val="auto"/>
          <w:sz w:val="24"/>
          <w:szCs w:val="24"/>
          <w:lang w:val="hr-HR"/>
        </w:rPr>
        <w:t>71519.</w:t>
      </w:r>
    </w:p>
    <w:p w:rsidRDefault="00E2213A" w:rsidP="00E2213A" w:rsidR="00E2213A" w:rsidRPr="00AF04A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044ABD" w:rsidRPr="00AF04AA">
        <w:rPr>
          <w:rFonts w:hAnsi="Times New Roman" w:ascii="Times New Roman"/>
          <w:color w:val="auto"/>
          <w:sz w:val="24"/>
          <w:szCs w:val="24"/>
        </w:rPr>
        <w:t>ADAPTOMA j.d.o.o., za graditeljstvo i usluge, Zagreb, Klekovačka 29,OIB 56377484777</w:t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AF04A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F04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AF04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77CF4" w:rsidP="00177CF4" w:rsidR="00177CF4" w:rsidRPr="00AF04AA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AF04AA">
        <w:rPr>
          <w:rFonts w:hAnsi="Times New Roman" w:ascii="Times New Roman"/>
          <w:color w:val="auto"/>
          <w:sz w:val="24"/>
          <w:szCs w:val="24"/>
        </w:rPr>
        <w:t>Podneskom od 25. ožujka 2016.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177CF4" w:rsidP="00177CF4" w:rsidR="00177CF4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21.278,39 kn.</w:t>
      </w:r>
    </w:p>
    <w:p w:rsidRDefault="00177CF4" w:rsidP="00177CF4" w:rsidR="00177CF4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177CF4" w:rsidP="00177CF4" w:rsidR="00177CF4" w:rsidRPr="00AF04A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04AA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177CF4" w:rsidP="00177CF4" w:rsidR="00177CF4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St-3001/16-6 od 14. studenog 2016. pokrenut prethodni postupak radi utvrđivanja uvjeta za otvaranje stečajnog postupka.</w:t>
      </w:r>
    </w:p>
    <w:p w:rsidRDefault="00E2213A" w:rsidP="00E2213A" w:rsidR="00E2213A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104B" w:rsidP="00586819" w:rsidR="00586819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86819" w:rsidRPr="00AF04AA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21. ožujka 2017., nije pristupio uredno pozvan direktor dužnika niti je svoj izostanak opravdao.</w:t>
      </w:r>
    </w:p>
    <w:p w:rsidRDefault="00586819" w:rsidP="00586819" w:rsidR="00586819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18. studenog 2016. proizlazi da je račun dužnik neprekidno blokiran 359 dana,  a iznos evidentiranih neizvršenih osnova za plaćanje je 132.661,16 kn.</w:t>
      </w:r>
    </w:p>
    <w:p w:rsidRDefault="00E2213A" w:rsidP="00586819" w:rsidR="00E2213A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586819" w:rsidRPr="00AF04AA">
        <w:rPr>
          <w:rFonts w:hAnsi="Times New Roman" w:ascii="Times New Roman"/>
          <w:color w:val="auto"/>
          <w:sz w:val="24"/>
          <w:szCs w:val="24"/>
          <w:lang w:val="hr-HR"/>
        </w:rPr>
        <w:t>28. ožujka</w:t>
      </w:r>
      <w:r w:rsidR="003C7FDE"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586819" w:rsidRPr="00AF04AA"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r w:rsidR="005F3D7C" w:rsidRPr="00AF04AA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E3402" w:rsidRPr="00AF04A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586819" w:rsidRPr="00AF04AA">
        <w:rPr>
          <w:rFonts w:hAnsi="Times New Roman" w:ascii="Times New Roman"/>
          <w:color w:val="auto"/>
          <w:sz w:val="24"/>
          <w:szCs w:val="24"/>
          <w:lang w:val="hr-HR"/>
        </w:rPr>
        <w:t>8. ožujka</w:t>
      </w:r>
      <w:r w:rsidR="003C7FDE"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AF04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6560F" w:rsidRPr="00AF04AA">
        <w:rPr>
          <w:rFonts w:hAnsi="Times New Roman" w:ascii="Times New Roman"/>
          <w:color w:val="auto"/>
          <w:sz w:val="24"/>
          <w:szCs w:val="24"/>
          <w:lang w:val="hr-HR"/>
        </w:rPr>
        <w:t>24. svibanj</w:t>
      </w:r>
      <w:r w:rsidR="003C7FDE"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AF04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AF04AA"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AF04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F04AA" w:rsidP="00AB7A2F" w:rsidR="00AF04AA" w:rsidRPr="00AF04A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04A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F04AA" w:rsidP="00995CE9" w:rsidR="00AF04AA" w:rsidRPr="00AF04A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F04A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04A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AF04AA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AF04A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F04A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AF04A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AF04A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AF04A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AF04A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AF04A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AF04A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503522">
      <w:rPr>
        <w:rFonts w:hAnsi="Verdana" w:ascii="Verdana"/>
        <w:color w:val="auto"/>
        <w:sz w:val="22"/>
        <w:szCs w:val="22"/>
      </w:rPr>
      <w:t>3001/16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661"/>
    <w:rsid w:val="00005E49"/>
    <w:rsid w:val="00044ABD"/>
    <w:rsid w:val="0004696A"/>
    <w:rsid w:val="0006560F"/>
    <w:rsid w:val="000E093E"/>
    <w:rsid w:val="00101496"/>
    <w:rsid w:val="00102EBB"/>
    <w:rsid w:val="00114082"/>
    <w:rsid w:val="001218D5"/>
    <w:rsid w:val="00177CF4"/>
    <w:rsid w:val="001E5A2C"/>
    <w:rsid w:val="002256D8"/>
    <w:rsid w:val="00266C0E"/>
    <w:rsid w:val="002C62C4"/>
    <w:rsid w:val="002E299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B77B5"/>
    <w:rsid w:val="004C3B7F"/>
    <w:rsid w:val="00503522"/>
    <w:rsid w:val="00520A1F"/>
    <w:rsid w:val="00544350"/>
    <w:rsid w:val="00584E68"/>
    <w:rsid w:val="00586819"/>
    <w:rsid w:val="005B26BC"/>
    <w:rsid w:val="005C5019"/>
    <w:rsid w:val="005F3D7C"/>
    <w:rsid w:val="006031BB"/>
    <w:rsid w:val="00642D18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16550"/>
    <w:rsid w:val="0082353D"/>
    <w:rsid w:val="008507C3"/>
    <w:rsid w:val="008566DB"/>
    <w:rsid w:val="00871137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04AA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CE3402"/>
    <w:rsid w:val="00D16393"/>
    <w:rsid w:val="00D16A41"/>
    <w:rsid w:val="00D27911"/>
    <w:rsid w:val="00D579C8"/>
    <w:rsid w:val="00D72B53"/>
    <w:rsid w:val="00D85964"/>
    <w:rsid w:val="00DA14DE"/>
    <w:rsid w:val="00E11F9B"/>
    <w:rsid w:val="00E2213A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F0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4A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4A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4A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4A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F0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4A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4A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4A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4A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3001</izvorni_sadrzaj>
    <derivirana_varijabla naziv="DomainObject.Predmet.Broj_1">3001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St-3001/2016</izvorni_sadrzaj>
    <derivirana_varijabla naziv="DomainObject.Predmet.OznakaBroj_1">St-3001/2016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ADAPTOMA jednostavno društvo s ograničenom odgovornošću za graditeljstvo i usluge zastupanog po punomoćniku Marijan Omazić</izvorni_sadrzaj>
    <derivirana_varijabla naziv="DomainObject.Predmet.ProtustrankaFormated_1">  ADAPTOMA jednostavno društvo s ograničenom odgovornošću za graditeljstvo i usluge zastupanog po punomoćniku Marijan Omazić</derivirana_varijabla>
  </DomainObject.Predmet.ProtustrankaFormated>
  <DomainObject.Predmet.ProtustrankaFormatedOIB>
    <izvorni_sadrzaj>  ADAPTOMA jednostavno društvo s ograničenom odgovornošću za graditeljstvo i usluge, OIB 56377484777 zastupanog po punomoćniku Marijan Omazić</izvorni_sadrzaj>
    <derivirana_varijabla naziv="DomainObject.Predmet.ProtustrankaFormatedOIB_1">  ADAPTOMA jednostavno društvo s ograničenom odgovornošću za graditeljstvo i usluge, OIB 56377484777 zastupanog po punomoćniku Marijan Omazić</derivirana_varijabla>
  </DomainObject.Predmet.ProtustrankaFormatedOIB>
  <DomainObject.Predmet.ProtustrankaFormatedWithAdress>
    <izvorni_sadrzaj> ADAPTOMA jednostavno društvo s ograničenom odgovornošću za graditeljstvo i usluge, Klekovačka 29, 10000 Zagreb zastupanog po punomoćniku Marijan Omazić</izvorni_sadrzaj>
    <derivirana_varijabla naziv="DomainObject.Predmet.ProtustrankaFormatedWithAdress_1"> ADAPTOMA jednostavno društvo s ograničenom odgovornošću za graditeljstvo i usluge, Klekovačka 29, 10000 Zagreb zastupanog po punomoćniku Marijan Omazić</derivirana_varijabla>
  </DomainObject.Predmet.ProtustrankaFormatedWithAdress>
  <DomainObject.Predmet.ProtustrankaFormatedWithAdressOIB>
    <izvorni_sadrzaj> ADAPTOMA jednostavno društvo s ograničenom odgovornošću za graditeljstvo i usluge, OIB 56377484777, Klekovačka 29, 10000 Zagreb zastupanog po punomoćniku Marijan Omazić</izvorni_sadrzaj>
    <derivirana_varijabla naziv="DomainObject.Predmet.ProtustrankaFormatedWithAdressOIB_1"> ADAPTOMA jednostavno društvo s ograničenom odgovornošću za graditeljstvo i usluge, OIB 56377484777, Klekovačka 29, 10000 Zagreb zastupanog po punomoćniku Marijan Omazić</derivirana_varijabla>
  </DomainObject.Predmet.ProtustrankaFormatedWithAdressOIB>
  <DomainObject.Predmet.ProtustrankaWithAdress>
    <izvorni_sadrzaj>ADAPTOMA jednostavno društvo s ograničenom odgovornošću za graditeljstvo i usluge Klekovačka 29, 10000 Zagreb</izvorni_sadrzaj>
    <derivirana_varijabla naziv="DomainObject.Predmet.ProtustrankaWithAdress_1">ADAPTOMA jednostavno društvo s ograničenom odgovornošću za graditeljstvo i usluge Klekovačka 29, 10000 Zagreb</derivirana_varijabla>
  </DomainObject.Predmet.ProtustrankaWithAdress>
  <DomainObject.Predmet.ProtustrankaWithAdressOIB>
    <izvorni_sadrzaj>ADAPTOMA jednostavno društvo s ograničenom odgovornošću za graditeljstvo i usluge, OIB 56377484777, Klekovačka 29, 10000 Zagreb</izvorni_sadrzaj>
    <derivirana_varijabla naziv="DomainObject.Predmet.ProtustrankaWithAdressOIB_1">ADAPTOMA jednostavno društvo s ograničenom odgovornošću za graditeljstvo i usluge, OIB 56377484777, Klekovačka 29, 10000 Zagreb</derivirana_varijabla>
  </DomainObject.Predmet.ProtustrankaWithAdressOIB>
  <DomainObject.Predmet.ProtustrankaNazivFormated>
    <izvorni_sadrzaj>ADAPTOMA jednostavno društvo s ograničenom odgovornošću za graditeljstvo i usluge</izvorni_sadrzaj>
    <derivirana_varijabla naziv="DomainObject.Predmet.ProtustrankaNazivFormated_1">ADAPTOMA jednostavno društvo s ograničenom odgovornošću za graditeljstvo i usluge</derivirana_varijabla>
  </DomainObject.Predmet.ProtustrankaNazivFormated>
  <DomainObject.Predmet.ProtustrankaNazivFormatedOIB>
    <izvorni_sadrzaj>ADAPTOMA jednostavno društvo s ograničenom odgovornošću za graditeljstvo i usluge, OIB 56377484777</izvorni_sadrzaj>
    <derivirana_varijabla naziv="DomainObject.Predmet.ProtustrankaNazivFormatedOIB_1">ADAPTOMA jednostavno društvo s ograničenom odgovornošću za graditeljstvo i usluge, OIB 56377484777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Omazić</izvorni_sadrzaj>
    <derivirana_varijabla naziv="DomainObject.Predmet.StrankaFormated_1">  FINA Regionalni centar Zagreb; Marijan Omazić</derivirana_varijabla>
  </DomainObject.Predmet.StrankaFormated>
  <DomainObject.Predmet.StrankaFormatedOIB>
    <izvorni_sadrzaj>  FINA Regionalni centar Zagreb, OIB 85821130368; Marijan Omazić, OIB 56946592960</izvorni_sadrzaj>
    <derivirana_varijabla naziv="DomainObject.Predmet.StrankaFormatedOIB_1">  FINA Regionalni centar Zagreb, OIB 85821130368; Marijan Omazić, OIB 56946592960</derivirana_varijabla>
  </DomainObject.Predmet.StrankaFormatedOIB>
  <DomainObject.Predmet.StrankaFormatedWithAdress>
    <izvorni_sadrzaj> FINA Regionalni centar Zagreb, Trg svibanjskih žrtava 1995. br. 1, 10000 Zagreb; Marijan Omazić, Klekovačka 29, 10000 Zagreb</izvorni_sadrzaj>
    <derivirana_varijabla naziv="DomainObject.Predmet.StrankaFormatedWithAdress_1"> FINA Regionalni centar Zagreb, Trg svibanjskih žrtava 1995. br. 1, 10000 Zagreb; Marijan Omazić, Klekovačka 29, 10000 Zagreb</derivirana_varijabla>
  </DomainObject.Predmet.StrankaFormatedWithAdress>
  <DomainObject.Predmet.StrankaFormatedWithAdressOIB>
    <izvorni_sadrzaj> FINA Regionalni centar Zagreb, OIB 85821130368, Trg svibanjskih žrtava 1995. br. 1, 10000 Zagreb; Marijan Omazić, OIB 56946592960, Klekovačka 29, 10000 Zagreb</izvorni_sadrzaj>
    <derivirana_varijabla naziv="DomainObject.Predmet.StrankaFormatedWithAdressOIB_1"> FINA Regionalni centar Zagreb, OIB 85821130368, Trg svibanjskih žrtava 1995. br. 1, 10000 Zagreb; Marijan Omazić, OIB 56946592960, Klekovačka 29, 10000 Zagreb</derivirana_varijabla>
  </DomainObject.Predmet.StrankaFormatedWithAdressOIB>
  <DomainObject.Predmet.StrankaWithAdress>
    <izvorni_sadrzaj>FINA Regionalni centar Zagreb Trg svibanjskih žrtava 1995. br. 1,10000 Zagreb,Marijan Omazić Klekovačka 29,10000 Zagreb</izvorni_sadrzaj>
    <derivirana_varijabla naziv="DomainObject.Predmet.StrankaWithAdress_1">FINA Regionalni centar Zagreb Trg svibanjskih žrtava 1995. br. 1,10000 Zagreb,Marijan Omazić Klekovačka 29,10000 Zagreb</derivirana_varijabla>
  </DomainObject.Predmet.StrankaWithAdress>
  <DomainObject.Predmet.StrankaWithAdressOIB>
    <izvorni_sadrzaj>FINA Regionalni centar Zagreb, OIB 85821130368, Trg svibanjskih žrtava 1995. br. 1,10000 Zagreb,Marijan Omazić, OIB 56946592960, Klekovačka 29,10000 Zagreb</izvorni_sadrzaj>
    <derivirana_varijabla naziv="DomainObject.Predmet.StrankaWithAdressOIB_1">FINA Regionalni centar Zagreb, OIB 85821130368, Trg svibanjskih žrtava 1995. br. 1,10000 Zagreb,Marijan Omazić, OIB 56946592960, Klekovačka 29,10000 Zagreb</derivirana_varijabla>
  </DomainObject.Predmet.StrankaWithAdressOIB>
  <DomainObject.Predmet.StrankaNazivFormated>
    <izvorni_sadrzaj>FINA Regionalni centar Zagreb,Marijan Omazić</izvorni_sadrzaj>
    <derivirana_varijabla naziv="DomainObject.Predmet.StrankaNazivFormated_1">FINA Regionalni centar Zagreb,Marijan Omazić</derivirana_varijabla>
  </DomainObject.Predmet.StrankaNazivFormated>
  <DomainObject.Predmet.StrankaNazivFormatedOIB>
    <izvorni_sadrzaj>FINA Regionalni centar Zagreb, OIB 85821130368,Marijan Omazić, OIB 56946592960</izvorni_sadrzaj>
    <derivirana_varijabla naziv="DomainObject.Predmet.StrankaNazivFormatedOIB_1">FINA Regionalni centar Zagreb, OIB 85821130368,Marijan Omazić, OIB 56946592960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Marijan Omazić</item>
    </izvorni_sadrzaj>
    <derivirana_varijabla naziv="DomainObject.Predmet.StrankaListFormated_1">
      <item>FINA Regionalni centar Zagreb</item>
      <item>Marijan Omazić</item>
    </derivirana_varijabla>
  </DomainObject.Predmet.StrankaListFormated>
  <DomainObject.Predmet.StrankaListFormatedOIB>
    <izvorni_sadrzaj>
      <item>FINA Regionalni centar Zagreb, OIB 85821130368</item>
      <item>Marijan Omazić, OIB 56946592960</item>
    </izvorni_sadrzaj>
    <derivirana_varijabla naziv="DomainObject.Predmet.StrankaListFormatedOIB_1">
      <item>FINA Regionalni centar Zagreb, OIB 85821130368</item>
      <item>Marijan Omazić, OIB 56946592960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Omazić, Klekovačka 29, 10000 Zagreb</item>
    </izvorni_sadrzaj>
    <derivirana_varijabla naziv="DomainObject.Predmet.StrankaListFormatedWithAdress_1">
      <item>FINA Regionalni centar Zagreb, Trg svibanjskih žrtava 1995. br. 1, 10000 Zagreb</item>
      <item>Marijan Omazić, Klekovačka 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Omazić, OIB 56946592960, Klekovačka 29, 10000 Zagreb</item>
    </izvorni_sadrzaj>
    <derivirana_varijabla naziv="DomainObject.Predmet.StrankaListFormatedWithAdressOIB_1">
      <item>FINA Regionalni centar Zagreb, OIB 85821130368, Trg svibanjskih žrtava 1995. br. 1, 10000 Zagreb</item>
      <item>Marijan Omazić, OIB 56946592960, Klekovačka 29, 10000 Zagreb</item>
    </derivirana_varijabla>
  </DomainObject.Predmet.StrankaListFormatedWithAdressOIB>
  <DomainObject.Predmet.StrankaListNazivFormated>
    <izvorni_sadrzaj>
      <item>FINA Regionalni centar Zagreb</item>
      <item>Marijan Omazić</item>
    </izvorni_sadrzaj>
    <derivirana_varijabla naziv="DomainObject.Predmet.StrankaListNazivFormated_1">
      <item>FINA Regionalni centar Zagreb</item>
      <item>Marijan Omazić</item>
    </derivirana_varijabla>
  </DomainObject.Predmet.StrankaListNazivFormated>
  <DomainObject.Predmet.StrankaListNazivFormatedOIB>
    <izvorni_sadrzaj>
      <item>FINA Regionalni centar Zagreb, OIB 85821130368</item>
      <item>Marijan Omazić, OIB 56946592960</item>
    </izvorni_sadrzaj>
    <derivirana_varijabla naziv="DomainObject.Predmet.StrankaListNazivFormatedOIB_1">
      <item>FINA Regionalni centar Zagreb, OIB 85821130368</item>
      <item>Marijan Omazić, OIB 56946592960</item>
    </derivirana_varijabla>
  </DomainObject.Predmet.StrankaListNazivFormatedOIB>
  <DomainObject.Predmet.ProtuStrankaListFormated>
    <izvorni_sadrzaj>
      <item>ADAPTOMA jednostavno društvo s ograničenom odgovornošću za graditeljstvo i usluge zastupanog po punomoćniku Marijan Omazić</item>
    </izvorni_sadrzaj>
    <derivirana_varijabla naziv="DomainObject.Predmet.ProtuStrankaListFormated_1">
      <item>ADAPTOMA jednostavno društvo s ograničenom odgovornošću za graditeljstvo i usluge zastupanog po punomoćniku Marijan Omazić</item>
    </derivirana_varijabla>
  </DomainObject.Predmet.ProtuStrankaListFormated>
  <DomainObject.Predmet.ProtuStrankaListFormatedOIB>
    <izvorni_sadrzaj>
      <item>ADAPTOMA jednostavno društvo s ograničenom odgovornošću za graditeljstvo i usluge, OIB 56377484777 zastupanog po punomoćniku Marijan Omazić</item>
    </izvorni_sadrzaj>
    <derivirana_varijabla naziv="DomainObject.Predmet.ProtuStrankaListFormatedOIB_1">
      <item>ADAPTOMA jednostavno društvo s ograničenom odgovornošću za graditeljstvo i usluge, OIB 56377484777 zastupanog po punomoćniku Marijan Omazić</item>
    </derivirana_varijabla>
  </DomainObject.Predmet.ProtuStrankaListFormatedOIB>
  <DomainObject.Predmet.ProtuStrankaListFormatedWithAdress>
    <izvorni_sadrzaj>
      <item>ADAPTOMA jednostavno društvo s ograničenom odgovornošću za graditeljstvo i usluge, Klekovačka 29, 10000 Zagreb zastupanog po punomoćniku Marijan Omazić</item>
    </izvorni_sadrzaj>
    <derivirana_varijabla naziv="DomainObject.Predmet.ProtuStrankaListFormatedWithAdress_1">
      <item>ADAPTOMA jednostavno društvo s ograničenom odgovornošću za graditeljstvo i usluge, Klekovačka 29, 10000 Zagreb zastupanog po punomoćniku Marijan Omazić</item>
    </derivirana_varijabla>
  </DomainObject.Predmet.ProtuStrankaListFormatedWithAdress>
  <DomainObject.Predmet.ProtuStrankaListFormatedWithAdressOIB>
    <izvorni_sadrzaj>
      <item>ADAPTOMA jednostavno društvo s ograničenom odgovornošću za graditeljstvo i usluge, OIB 56377484777, Klekovačka 29, 10000 Zagreb zastupanog po punomoćniku Marijan Omazić</item>
    </izvorni_sadrzaj>
    <derivirana_varijabla naziv="DomainObject.Predmet.ProtuStrankaListFormatedWithAdressOIB_1">
      <item>ADAPTOMA jednostavno društvo s ograničenom odgovornošću za graditeljstvo i usluge, OIB 56377484777, Klekovačka 29, 10000 Zagreb zastupanog po punomoćniku Marijan Omazić</item>
    </derivirana_varijabla>
  </DomainObject.Predmet.ProtuStrankaListFormatedWithAdressOIB>
  <DomainObject.Predmet.ProtuStrankaListNazivFormated>
    <izvorni_sadrzaj>
      <item>ADAPTOMA jednostavno društvo s ograničenom odgovornošću za graditeljstvo i usluge</item>
    </izvorni_sadrzaj>
    <derivirana_varijabla naziv="DomainObject.Predmet.ProtuStrankaListNazivFormated_1">
      <item>ADAPTOMA jednostavno društvo s ograničenom odgovornošću za graditeljstvo i usluge</item>
    </derivirana_varijabla>
  </DomainObject.Predmet.ProtuStrankaListNazivFormated>
  <DomainObject.Predmet.ProtuStrankaListNazivFormatedOIB>
    <izvorni_sadrzaj>
      <item>ADAPTOMA jednostavno društvo s ograničenom odgovornošću za graditeljstvo i usluge, OIB 56377484777</item>
    </izvorni_sadrzaj>
    <derivirana_varijabla naziv="DomainObject.Predmet.ProtuStrankaListNazivFormatedOIB_1">
      <item>ADAPTOMA jednostavno društvo s ograničenom odgovornošću za graditeljstvo i usluge, OIB 56377484777</item>
    </derivirana_varijabla>
  </DomainObject.Predmet.ProtuStrankaListNazivFormatedOIB>
  <DomainObject.Predmet.OstaliListFormated>
    <izvorni_sadrzaj>
      <item>Marijan Omazić punomoćnik sudionika u postupku ADAPTOMA jednostavno društvo s ograničenom odgovornošću za graditeljstvo i usluge</item>
      <item>Dragutin Romić</item>
    </izvorni_sadrzaj>
    <derivirana_varijabla naziv="DomainObject.Predmet.OstaliListFormated_1">
      <item>Marijan Omazić punomoćnik sudionika u postupku ADAPTOMA jednostavno društvo s ograničenom odgovornošću za graditeljstvo i usluge</item>
      <item>Dragutin Romić</item>
    </derivirana_varijabla>
  </DomainObject.Predmet.OstaliListFormated>
  <DomainObject.Predmet.OstaliListFormatedOIB>
    <izvorni_sadrzaj>
      <item>Marijan Omazić, OIB 56946592960 punomoćnik sudionika u postupku ADAPTOMA jednostavno društvo s ograničenom odgovornošću za graditeljstvo i usluge</item>
      <item>Dragutin Romić, OIB 07423571519</item>
    </izvorni_sadrzaj>
    <derivirana_varijabla naziv="DomainObject.Predmet.OstaliListFormatedOIB_1">
      <item>Marijan Omazić, OIB 56946592960 punomoćnik sudionika u postupku ADAPTOMA jednostavno društvo s ograničenom odgovornošću za graditeljstvo i usluge</item>
      <item>Dragutin Romić, OIB 07423571519</item>
    </derivirana_varijabla>
  </DomainObject.Predmet.OstaliListFormatedOIB>
  <DomainObject.Predmet.OstaliListFormatedWithAdress>
    <izvorni_sadrzaj>
      <item>Marijan Omazić, Klekovačka 29, 10000 Zagreb punomoćnik sudionika u postupku ADAPTOMA jednostavno društvo s ograničenom odgovornošću za graditeljstvo i usluge</item>
      <item>Dragutin Romić, Ulica Papuka 28, 31431 Čepin</item>
    </izvorni_sadrzaj>
    <derivirana_varijabla naziv="DomainObject.Predmet.OstaliListFormatedWithAdress_1">
      <item>Marijan Omazić, Klekovačka 29, 10000 Zagreb punomoćnik sudionika u postupku ADAPTOMA jednostavno društvo s ograničenom odgovornošću za graditeljstvo i usluge</item>
      <item>Dragutin Romić, Ulica Papuka 28, 31431 Čepin</item>
    </derivirana_varijabla>
  </DomainObject.Predmet.OstaliListFormatedWithAdress>
  <DomainObject.Predmet.OstaliListFormatedWithAdressOIB>
    <izvorni_sadrzaj>
      <item>Marijan Omazić, OIB 56946592960, Klekovačka 29, 10000 Zagreb punomoćnik sudionika u postupku ADAPTOMA jednostavno društvo s ograničenom odgovornošću za graditeljstvo i usluge</item>
      <item>Dragutin Romić, OIB 07423571519, Ulica Papuka 28, 31431 Čepin</item>
    </izvorni_sadrzaj>
    <derivirana_varijabla naziv="DomainObject.Predmet.OstaliListFormatedWithAdressOIB_1">
      <item>Marijan Omazić, OIB 56946592960, Klekovačka 29, 10000 Zagreb punomoćnik sudionika u postupku ADAPTOMA jednostavno društvo s ograničenom odgovornošću za graditeljstvo i usluge</item>
      <item>Dragutin Romić, OIB 07423571519, Ulica Papuka 28, 31431 Čepin</item>
    </derivirana_varijabla>
  </DomainObject.Predmet.OstaliListFormatedWithAdressOIB>
  <DomainObject.Predmet.OstaliListNazivFormated>
    <izvorni_sadrzaj>
      <item>Marijan Omazić</item>
      <item>Dragutin Romić</item>
    </izvorni_sadrzaj>
    <derivirana_varijabla naziv="DomainObject.Predmet.OstaliListNazivFormated_1">
      <item>Marijan Omazić</item>
      <item>Dragutin Romić</item>
    </derivirana_varijabla>
  </DomainObject.Predmet.OstaliListNazivFormated>
  <DomainObject.Predmet.OstaliListNazivFormatedOIB>
    <izvorni_sadrzaj>
      <item>Marijan Omazić, OIB 56946592960</item>
      <item>Dragutin Romić, OIB 07423571519</item>
    </izvorni_sadrzaj>
    <derivirana_varijabla naziv="DomainObject.Predmet.OstaliListNazivFormatedOIB_1">
      <item>Marijan Omazić, OIB 56946592960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ADAPTOMA jednostavno društvo s ograničenom odgovornošću za graditeljstvo i usluge</izvorni_sadrzaj>
    <derivirana_varijabla naziv="DomainObject.Predmet.ProtustrankaIDrugi_1">ADAPTOMA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ADAPTOMA jednostavno društvo s ograničenom odgovornošću za graditeljstvo i usluge, OIB 56377484777, Klekovačka 29, 10000 Zagreb</izvorni_sadrzaj>
    <derivirana_varijabla naziv="DomainObject.Predmet.ProtustrankaIDrugiAdressOIB_1">ADAPTOMA jednostavno društvo s ograničenom odgovornošću za graditeljstvo i usluge, OIB 56377484777, Klekovačka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ADAPTOMA jednostavno društvo s ograničenom odgovornošću za graditeljstvo i usluge</item>
      <item>Marijan Omazić</item>
      <item>Marijan Omazić</item>
      <item>Dragutin Romić</item>
    </izvorni_sadrzaj>
    <derivirana_varijabla naziv="DomainObject.Predmet.SudioniciListNaziv_1">
      <item>FINA Regionalni centar Zagreb</item>
      <item>ADAPTOMA jednostavno društvo s ograničenom odgovornošću za graditeljstvo i usluge</item>
      <item>Marijan Omazić</item>
      <item>Marijan Omazić</item>
      <item>Dragutin Romić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ADAPTOMA jednostavno društvo s ograničenom odgovornošću za graditeljstvo i usluge, OIB 56377484777, Klekovačka 29,10000 Zagreb</item>
      <item>Marijan Omazić, OIB 56946592960, Klekovačka 29,10000 Zagreb</item>
      <item>Marijan Omazić, OIB 56946592960, Klekovačka 29,10000 Zagreb</item>
      <item>Dragutin Romić, OIB 07423571519, Ulica Papuka 28,31431 Čepin</item>
    </izvorni_sadrzaj>
    <derivirana_varijabla naziv="DomainObject.Predmet.SudioniciListAdressOIB_1">
      <item>FINA Regionalni centar Zagreb, OIB 85821130368, Trg svibanjskih žrtava 1995. br. 1,10000 Zagreb</item>
      <item>ADAPTOMA jednostavno društvo s ograničenom odgovornošću za graditeljstvo i usluge, OIB 56377484777, Klekovačka 29,10000 Zagreb</item>
      <item>Marijan Omazić, OIB 56946592960, Klekovačka 29,10000 Zagreb</item>
      <item>Marijan Omazić, OIB 56946592960, Klekovačka 29,10000 Zagreb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56377484777</item>
      <item>, OIB 56946592960</item>
      <item>, OIB 56946592960</item>
      <item>, OIB 07423571519</item>
    </izvorni_sadrzaj>
    <derivirana_varijabla naziv="DomainObject.Predmet.SudioniciListNazivOIB_1">
      <item>, OIB 85821130368</item>
      <item>, OIB 56377484777</item>
      <item>, OIB 56946592960</item>
      <item>, OIB 56946592960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701</properties:Words>
  <properties:Characters>3892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2017-05-24T12:01:00Z</dcterms:created>
  <dc:creator>ksvajger</dc:creator>
  <cp:lastModifiedBy>Kristina Švajger</cp:lastModifiedBy>
  <cp:lastPrinted>2017-05-24T12:08:00Z</cp:lastPrinted>
  <dcterms:modified xmlns:xsi="http://www.w3.org/2001/XMLSchema-instance" xsi:type="dcterms:W3CDTF">2017-05-24T12:08:00Z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