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b112a" w14:paraId="d8b112a" w:rsidRDefault="005A364D" w:rsidP="005A364D" w:rsidR="005A364D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5A364D" w:rsidP="005A364D" w:rsidR="005A364D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5A364D" w:rsidP="005A364D" w:rsidR="005A364D">
      <w:pPr>
        <w:pStyle w:val="Zaglavlj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5A364D" w:rsidP="005A364D" w:rsidR="005A364D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2/II, desno (p.p. 455)</w:t>
      </w:r>
    </w:p>
    <w:p w:rsidRDefault="005A364D" w:rsidP="005A364D" w:rsidR="005A364D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St-6509/2015</w:t>
      </w:r>
    </w:p>
    <w:p w:rsidRDefault="005A364D" w:rsidP="005A364D" w:rsidR="005A364D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5A364D" w:rsidP="005A364D" w:rsidR="005A364D">
      <w:pPr>
        <w:jc w:val="center"/>
        <w:rPr>
          <w:rFonts w:hAnsi="Times New Roman" w:ascii="Times New Roman"/>
          <w:szCs w:val="24"/>
          <w:lang w:val="hr-HR"/>
        </w:rPr>
      </w:pPr>
    </w:p>
    <w:p w:rsidRDefault="005A364D" w:rsidP="005A364D" w:rsidR="005A364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A364D" w:rsidP="005A364D" w:rsidR="005A364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5A364D" w:rsidP="005A364D" w:rsidR="005A364D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5A364D" w:rsidP="005A364D" w:rsidR="005A364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5A364D" w:rsidP="005A364D" w:rsidR="005A364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>
        <w:rPr>
          <w:rFonts w:hAnsi="Times New Roman" w:ascii="Times New Roman"/>
          <w:szCs w:val="24"/>
        </w:rPr>
        <w:t xml:space="preserve">M.I.T. GRUPA d.o.o., OIB: 30327750642, Zagreb, 4. Maksimirsko naselje 28, </w:t>
      </w:r>
      <w:r w:rsidRPr="001F7DF5">
        <w:rPr>
          <w:rFonts w:hAnsi="Times New Roman" w:ascii="Times New Roman"/>
          <w:szCs w:val="24"/>
          <w:lang w:val="hr-HR"/>
        </w:rPr>
        <w:t>dana</w:t>
      </w:r>
      <w:r>
        <w:rPr>
          <w:rFonts w:hAnsi="Times New Roman" w:ascii="Times New Roman"/>
          <w:szCs w:val="24"/>
          <w:lang w:val="hr-HR"/>
        </w:rPr>
        <w:t xml:space="preserve"> 19. travnja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5A364D" w:rsidP="005A364D" w:rsidR="005A364D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A364D" w:rsidP="005A364D" w:rsidR="005A364D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5A364D" w:rsidP="005A364D" w:rsidR="005A364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5A364D" w:rsidP="005A364D" w:rsidR="005A364D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 w:rsidRPr="00E524F4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M.I.T. GRUPA d.o.o., OIB: 30327750642, Zagreb, 4. Maksimirsko naselje 28.</w:t>
      </w:r>
    </w:p>
    <w:p w:rsidRDefault="005A364D" w:rsidP="005A364D" w:rsidR="005A364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5A364D" w:rsidP="005A364D" w:rsidR="005A364D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19. travnja 2016. godine u 13 sati i 50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5A364D" w:rsidP="005A364D" w:rsidR="005A364D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5A364D" w:rsidP="005A364D" w:rsidR="005A364D" w:rsidRPr="00A337A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>e Mateo Erceg , OIB: 93602617826 , iz Zagreba  , Radnička cesta 30 .</w:t>
      </w:r>
    </w:p>
    <w:p w:rsidRDefault="005A364D" w:rsidP="005A364D" w:rsidR="005A364D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5A364D" w:rsidP="005A364D" w:rsidR="005A364D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 w:rsidRPr="00353B1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M.I.T. GRUPA d.o.o., OIB: 30327750642, Zagreb, 4. Maksimirsko naselje 28.</w:t>
      </w:r>
    </w:p>
    <w:p w:rsidRDefault="005A364D" w:rsidP="005A364D" w:rsidR="005A364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5A364D" w:rsidP="005A364D" w:rsidR="005A364D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5A364D" w:rsidP="005A364D" w:rsidR="005A364D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5A364D" w:rsidP="005A364D" w:rsidR="005A364D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5A364D" w:rsidP="005A364D" w:rsidR="005A364D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A364D" w:rsidP="005A364D" w:rsidR="005A364D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5A364D" w:rsidP="005A364D" w:rsidR="005A364D">
      <w:pPr>
        <w:jc w:val="both"/>
        <w:rPr>
          <w:rFonts w:hAnsi="Times New Roman" w:ascii="Times New Roman"/>
          <w:lang w:val="hr-HR"/>
        </w:rPr>
      </w:pPr>
    </w:p>
    <w:p w:rsidRDefault="005A364D" w:rsidP="005A364D" w:rsidR="005A364D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11. siječnja 2016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r w:rsidRPr="002B7CE9">
        <w:rPr>
          <w:rFonts w:hAnsi="Times New Roman" w:ascii="Times New Roman"/>
        </w:rPr>
        <w:t xml:space="preserve">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</w:rPr>
        <w:t xml:space="preserve">Pozvani su i </w:t>
      </w:r>
      <w:r w:rsidRPr="002B7CE9">
        <w:rPr>
          <w:rFonts w:hAnsi="Times New Roman" w:ascii="Times New Roman"/>
        </w:rPr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5A364D" w:rsidP="005A364D" w:rsidR="005A364D">
      <w:pPr>
        <w:jc w:val="both"/>
        <w:rPr>
          <w:rFonts w:hAnsi="Times New Roman" w:ascii="Times New Roman"/>
        </w:rPr>
      </w:pPr>
    </w:p>
    <w:p w:rsidRDefault="005A364D" w:rsidP="005A364D" w:rsidR="005A364D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5A364D" w:rsidP="005A364D" w:rsidR="005A364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5A364D" w:rsidP="005A364D" w:rsidR="005A364D">
      <w:pPr>
        <w:jc w:val="both"/>
        <w:rPr>
          <w:rFonts w:hAnsi="Times New Roman" w:ascii="Times New Roman"/>
          <w:lang w:val="hr-HR"/>
        </w:rPr>
      </w:pPr>
    </w:p>
    <w:p w:rsidRDefault="005A364D" w:rsidP="005A364D" w:rsidR="005A364D">
      <w:pPr>
        <w:jc w:val="both"/>
        <w:rPr>
          <w:rFonts w:hAnsi="Times New Roman" w:ascii="Times New Roman"/>
          <w:lang w:val="hr-HR"/>
        </w:rPr>
      </w:pPr>
    </w:p>
    <w:p w:rsidRDefault="005A364D" w:rsidP="005A364D" w:rsidR="005A364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19. travnja 2016. godine</w:t>
      </w:r>
    </w:p>
    <w:p w:rsidRDefault="005A364D" w:rsidP="005A364D" w:rsidR="005A364D">
      <w:pPr>
        <w:jc w:val="center"/>
        <w:rPr>
          <w:rFonts w:hAnsi="Times New Roman" w:ascii="Times New Roman"/>
          <w:lang w:val="hr-HR"/>
        </w:rPr>
      </w:pPr>
    </w:p>
    <w:p w:rsidRDefault="005A364D" w:rsidP="005A364D" w:rsidR="005A364D">
      <w:pPr>
        <w:jc w:val="center"/>
        <w:rPr>
          <w:rFonts w:hAnsi="Times New Roman" w:ascii="Times New Roman"/>
          <w:lang w:val="hr-HR"/>
        </w:rPr>
      </w:pPr>
    </w:p>
    <w:p w:rsidRDefault="005A364D" w:rsidP="005A364D" w:rsidR="005A364D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5A364D" w:rsidP="005A364D" w:rsidR="005A364D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Zajec,v.r.</w:t>
      </w:r>
    </w:p>
    <w:p w:rsidRDefault="005A364D" w:rsidP="005A364D" w:rsidR="005A364D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A364D" w:rsidP="005A364D" w:rsidR="005A364D">
      <w:pPr>
        <w:jc w:val="both"/>
        <w:rPr>
          <w:rFonts w:hAnsi="Times New Roman" w:ascii="Times New Roman"/>
          <w:szCs w:val="24"/>
          <w:lang w:val="hr-HR"/>
        </w:rPr>
      </w:pPr>
    </w:p>
    <w:p w:rsidRDefault="005A364D" w:rsidP="005A364D" w:rsidR="005A364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5A364D" w:rsidP="005A364D" w:rsidR="005A364D" w:rsidRPr="000B71F4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A364D" w:rsidP="005A364D" w:rsidR="005A364D">
      <w:pPr>
        <w:jc w:val="both"/>
        <w:rPr>
          <w:rFonts w:hAnsi="Times New Roman" w:ascii="Times New Roman"/>
        </w:rPr>
      </w:pPr>
    </w:p>
    <w:p w:rsidRDefault="005A364D" w:rsidP="005A364D" w:rsidR="005A364D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A364D" w:rsidP="005A364D" w:rsidR="005A364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ovlašteni službenik</w:t>
      </w:r>
    </w:p>
    <w:p w:rsidRDefault="005A364D" w:rsidP="005A364D" w:rsidR="005A364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5A364D" w:rsidP="005A364D" w:rsidR="005A364D" w:rsidRPr="00D44D4F">
      <w:pPr>
        <w:jc w:val="right"/>
        <w:rPr>
          <w:rFonts w:hAnsi="Times New Roman" w:ascii="Times New Roman"/>
          <w:sz w:val="22"/>
          <w:lang w:val="hr-HR"/>
        </w:rPr>
      </w:pPr>
    </w:p>
    <w:p w:rsidRDefault="005A364D" w:rsidP="005A364D" w:rsidR="005A364D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5A364D" w:rsidP="005A364D" w:rsidR="005A364D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5A364D" w:rsidP="005A364D" w:rsidR="005A364D" w:rsidRPr="00D44D4F">
      <w:pPr>
        <w:jc w:val="center"/>
        <w:rPr>
          <w:sz w:val="32"/>
          <w:u w:val="single"/>
          <w:lang w:val="hr-HR"/>
        </w:rPr>
      </w:pPr>
    </w:p>
    <w:p w:rsidRDefault="005A364D" w:rsidP="005A364D" w:rsidR="005A364D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2086" w:rsidR="00000000">
      <w:r>
        <w:separator/>
      </w:r>
    </w:p>
  </w:endnote>
  <w:endnote w:id="0" w:type="continuationSeparator">
    <w:p w:rsidRDefault="00C32086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2086" w:rsidR="00000000">
      <w:r>
        <w:separator/>
      </w:r>
    </w:p>
  </w:footnote>
  <w:footnote w:id="0" w:type="continuationSeparator">
    <w:p w:rsidRDefault="00C32086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5A364D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St-6509/2015</w:t>
        </w:r>
      </w:p>
    </w:sdtContent>
  </w:sdt>
  <w:p w:rsidRDefault="005A364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364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C32086" w:rsidP="00840E3D" w:rsidR="00840E3D">
    <w:pPr>
      <w:pStyle w:val="Zaglavlje"/>
      <w:rPr>
        <w:lang w:val="hr-HR"/>
      </w:rPr>
    </w:pPr>
  </w:p>
  <w:p w:rsidRDefault="005A364D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5A364D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5D4B"/>
    <w:rsid w:val="00135025"/>
    <w:rsid w:val="00181F4E"/>
    <w:rsid w:val="005A364D"/>
    <w:rsid w:val="00875D4B"/>
    <w:rsid w:val="00C32086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364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A36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364D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5A364D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36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364D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320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20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208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20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20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364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A36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364D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5A364D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36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364D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320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20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208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20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20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6509</izvorni_sadrzaj>
    <derivirana_varijabla naziv="DomainObject.Predmet.Broj_1">6509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St-6509/2015</izvorni_sadrzaj>
    <derivirana_varijabla naziv="DomainObject.Predmet.OznakaBroj_1">St-6509/2015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M.I.T. GRUPA d.o.o. zastupanog po punomoćniku Milan Turković</izvorni_sadrzaj>
    <derivirana_varijabla naziv="DomainObject.Predmet.ProtustrankaFormated_1">  M.I.T. GRUPA d.o.o. zastupanog po punomoćniku Milan Turković</derivirana_varijabla>
  </DomainObject.Predmet.ProtustrankaFormated>
  <DomainObject.Predmet.ProtustrankaFormatedOIB>
    <izvorni_sadrzaj>  M.I.T. GRUPA d.o.o., OIB 30327750642 zastupanog po punomoćniku Milan Turković</izvorni_sadrzaj>
    <derivirana_varijabla naziv="DomainObject.Predmet.ProtustrankaFormatedOIB_1">  M.I.T. GRUPA d.o.o., OIB 30327750642 zastupanog po punomoćniku Milan Turković</derivirana_varijabla>
  </DomainObject.Predmet.ProtustrankaFormatedOIB>
  <DomainObject.Predmet.ProtustrankaFormatedWithAdress>
    <izvorni_sadrzaj> M.I.T. GRUPA d.o.o., 4. Maksimirsko naselje 28, 10000 Zagreb zastupanog po punomoćniku Milan Turković</izvorni_sadrzaj>
    <derivirana_varijabla naziv="DomainObject.Predmet.ProtustrankaFormatedWithAdress_1"> M.I.T. GRUPA d.o.o., 4. Maksimirsko naselje 28, 10000 Zagreb zastupanog po punomoćniku Milan Turković</derivirana_varijabla>
  </DomainObject.Predmet.ProtustrankaFormatedWithAdress>
  <DomainObject.Predmet.ProtustrankaFormatedWithAdressOIB>
    <izvorni_sadrzaj> M.I.T. GRUPA d.o.o., OIB 30327750642, 4. Maksimirsko naselje 28, 10000 Zagreb zastupanog po punomoćniku Milan Turković</izvorni_sadrzaj>
    <derivirana_varijabla naziv="DomainObject.Predmet.ProtustrankaFormatedWithAdressOIB_1"> M.I.T. GRUPA d.o.o., OIB 30327750642, 4. Maksimirsko naselje 28, 10000 Zagreb zastupanog po punomoćniku Milan Turković</derivirana_varijabla>
  </DomainObject.Predmet.ProtustrankaFormatedWithAdressOIB>
  <DomainObject.Predmet.ProtustrankaWithAdress>
    <izvorni_sadrzaj>M.I.T. GRUPA d.o.o. 4. Maksimirsko naselje 28, 10000 Zagreb</izvorni_sadrzaj>
    <derivirana_varijabla naziv="DomainObject.Predmet.ProtustrankaWithAdress_1">M.I.T. GRUPA d.o.o. 4. Maksimirsko naselje 28, 10000 Zagreb</derivirana_varijabla>
  </DomainObject.Predmet.ProtustrankaWithAdress>
  <DomainObject.Predmet.ProtustrankaWithAdressOIB>
    <izvorni_sadrzaj>M.I.T. GRUPA d.o.o., OIB 30327750642, 4. Maksimirsko naselje 28, 10000 Zagreb</izvorni_sadrzaj>
    <derivirana_varijabla naziv="DomainObject.Predmet.ProtustrankaWithAdressOIB_1">M.I.T. GRUPA d.o.o., OIB 30327750642, 4. Maksimirsko naselje 28, 10000 Zagreb</derivirana_varijabla>
  </DomainObject.Predmet.ProtustrankaWithAdressOIB>
  <DomainObject.Predmet.ProtustrankaNazivFormated>
    <izvorni_sadrzaj>M.I.T. GRUPA d.o.o.</izvorni_sadrzaj>
    <derivirana_varijabla naziv="DomainObject.Predmet.ProtustrankaNazivFormated_1">M.I.T. GRUPA d.o.o.</derivirana_varijabla>
  </DomainObject.Predmet.ProtustrankaNazivFormated>
  <DomainObject.Predmet.ProtustrankaNazivFormatedOIB>
    <izvorni_sadrzaj>M.I.T. GRUPA d.o.o., OIB 30327750642</izvorni_sadrzaj>
    <derivirana_varijabla naziv="DomainObject.Predmet.ProtustrankaNazivFormatedOIB_1">M.I.T. GRUPA d.o.o., OIB 30327750642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M.I.T. GRUPA d.o.o. zastupanog po punomoćniku Milan Turković</item>
    </izvorni_sadrzaj>
    <derivirana_varijabla naziv="DomainObject.Predmet.ProtuStrankaListFormated_1">
      <item>M.I.T. GRUPA d.o.o. zastupanog po punomoćniku Milan Turković</item>
    </derivirana_varijabla>
  </DomainObject.Predmet.ProtuStrankaListFormated>
  <DomainObject.Predmet.ProtuStrankaListFormatedOIB>
    <izvorni_sadrzaj>
      <item>M.I.T. GRUPA d.o.o., OIB 30327750642 zastupanog po punomoćniku Milan Turković</item>
    </izvorni_sadrzaj>
    <derivirana_varijabla naziv="DomainObject.Predmet.ProtuStrankaListFormatedOIB_1">
      <item>M.I.T. GRUPA d.o.o., OIB 30327750642 zastupanog po punomoćniku Milan Turković</item>
    </derivirana_varijabla>
  </DomainObject.Predmet.ProtuStrankaListFormatedOIB>
  <DomainObject.Predmet.ProtuStrankaListFormatedWithAdress>
    <izvorni_sadrzaj>
      <item>M.I.T. GRUPA d.o.o., 4. Maksimirsko naselje 28, 10000 Zagreb zastupanog po punomoćniku Milan Turković</item>
    </izvorni_sadrzaj>
    <derivirana_varijabla naziv="DomainObject.Predmet.ProtuStrankaListFormatedWithAdress_1">
      <item>M.I.T. GRUPA d.o.o., 4. Maksimirsko naselje 28, 10000 Zagreb zastupanog po punomoćniku Milan Turković</item>
    </derivirana_varijabla>
  </DomainObject.Predmet.ProtuStrankaListFormatedWithAdress>
  <DomainObject.Predmet.ProtuStrankaListFormatedWithAdressOIB>
    <izvorni_sadrzaj>
      <item>M.I.T. GRUPA d.o.o., OIB 30327750642, 4. Maksimirsko naselje 28, 10000 Zagreb zastupanog po punomoćniku Milan Turković</item>
    </izvorni_sadrzaj>
    <derivirana_varijabla naziv="DomainObject.Predmet.ProtuStrankaListFormatedWithAdressOIB_1">
      <item>M.I.T. GRUPA d.o.o., OIB 30327750642, 4. Maksimirsko naselje 28, 10000 Zagreb zastupanog po punomoćniku Milan Turković</item>
    </derivirana_varijabla>
  </DomainObject.Predmet.ProtuStrankaListFormatedWithAdressOIB>
  <DomainObject.Predmet.ProtuStrankaListNazivFormated>
    <izvorni_sadrzaj>
      <item>M.I.T. GRUPA d.o.o.</item>
    </izvorni_sadrzaj>
    <derivirana_varijabla naziv="DomainObject.Predmet.ProtuStrankaListNazivFormated_1">
      <item>M.I.T. GRUPA d.o.o.</item>
    </derivirana_varijabla>
  </DomainObject.Predmet.ProtuStrankaListNazivFormated>
  <DomainObject.Predmet.ProtuStrankaListNazivFormatedOIB>
    <izvorni_sadrzaj>
      <item>M.I.T. GRUPA d.o.o., OIB 30327750642</item>
    </izvorni_sadrzaj>
    <derivirana_varijabla naziv="DomainObject.Predmet.ProtuStrankaListNazivFormatedOIB_1">
      <item>M.I.T. GRUPA d.o.o., OIB 30327750642</item>
    </derivirana_varijabla>
  </DomainObject.Predmet.ProtuStrankaListNazivFormatedOIB>
  <DomainObject.Predmet.OstaliListFormated>
    <izvorni_sadrzaj>
      <item>Milan Turković punomoćnik sudionika u postupku M.I.T. GRUPA d.o.o.</item>
    </izvorni_sadrzaj>
    <derivirana_varijabla naziv="DomainObject.Predmet.OstaliListFormated_1">
      <item>Milan Turković punomoćnik sudionika u postupku M.I.T. GRUPA d.o.o.</item>
    </derivirana_varijabla>
  </DomainObject.Predmet.OstaliListFormated>
  <DomainObject.Predmet.OstaliListFormatedOIB>
    <izvorni_sadrzaj>
      <item>Milan Turković, OIB 41504669208 punomoćnik sudionika u postupku M.I.T. GRUPA d.o.o.</item>
    </izvorni_sadrzaj>
    <derivirana_varijabla naziv="DomainObject.Predmet.OstaliListFormatedOIB_1">
      <item>Milan Turković, OIB 41504669208 punomoćnik sudionika u postupku M.I.T. GRUPA d.o.o.</item>
    </derivirana_varijabla>
  </DomainObject.Predmet.OstaliListFormatedOIB>
  <DomainObject.Predmet.OstaliListFormatedWithAdress>
    <izvorni_sadrzaj>
      <item>Milan Turković, 4. Maksimirsko naselje 28, 10000 Zagreb punomoćnik sudionika u postupku M.I.T. GRUPA d.o.o.</item>
    </izvorni_sadrzaj>
    <derivirana_varijabla naziv="DomainObject.Predmet.OstaliListFormatedWithAdress_1">
      <item>Milan Turković, 4. Maksimirsko naselje 28, 10000 Zagreb punomoćnik sudionika u postupku M.I.T. GRUPA d.o.o.</item>
    </derivirana_varijabla>
  </DomainObject.Predmet.OstaliListFormatedWithAdress>
  <DomainObject.Predmet.OstaliListFormatedWithAdressOIB>
    <izvorni_sadrzaj>
      <item>Milan Turković, OIB 41504669208, 4. Maksimirsko naselje 28, 10000 Zagreb punomoćnik sudionika u postupku M.I.T. GRUPA d.o.o.</item>
    </izvorni_sadrzaj>
    <derivirana_varijabla naziv="DomainObject.Predmet.OstaliListFormatedWithAdressOIB_1">
      <item>Milan Turković, OIB 41504669208, 4. Maksimirsko naselje 28, 10000 Zagreb punomoćnik sudionika u postupku M.I.T. GRUPA d.o.o.</item>
    </derivirana_varijabla>
  </DomainObject.Predmet.OstaliListFormatedWithAdressOIB>
  <DomainObject.Predmet.OstaliListNazivFormated>
    <izvorni_sadrzaj>
      <item>Milan Turković</item>
    </izvorni_sadrzaj>
    <derivirana_varijabla naziv="DomainObject.Predmet.OstaliListNazivFormated_1">
      <item>Milan Turković</item>
    </derivirana_varijabla>
  </DomainObject.Predmet.OstaliListNazivFormated>
  <DomainObject.Predmet.OstaliListNazivFormatedOIB>
    <izvorni_sadrzaj>
      <item>Milan Turković, OIB 41504669208</item>
    </izvorni_sadrzaj>
    <derivirana_varijabla naziv="DomainObject.Predmet.OstaliListNazivFormatedOIB_1">
      <item>Milan Turković, OIB 41504669208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M.I.T. GRUPA d.o.o.</izvorni_sadrzaj>
    <derivirana_varijabla naziv="DomainObject.Predmet.ProtustrankaIDrugi_1">M.I.T.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M.I.T. GRUPA d.o.o., OIB 30327750642, 4. Maksimirsko naselje 28, 10000 Zagreb</izvorni_sadrzaj>
    <derivirana_varijabla naziv="DomainObject.Predmet.ProtustrankaIDrugiAdressOIB_1">M.I.T. GRUPA d.o.o., OIB 30327750642, 4. Maksimirsko naselje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M.I.T. GRUPA d.o.o.</item>
      <item>FINA Regionalni centar Zagreb</item>
      <item>Milan Turković</item>
    </izvorni_sadrzaj>
    <derivirana_varijabla naziv="DomainObject.Predmet.SudioniciListNaziv_1">
      <item>M.I.T. GRUPA d.o.o.</item>
      <item>FINA Regionalni centar Zagreb</item>
      <item>Milan Turković</item>
    </derivirana_varijabla>
  </DomainObject.Predmet.SudioniciListNaziv>
  <DomainObject.Predmet.SudioniciListAdressOIB>
    <izvorni_sadrzaj>
      <item>M.I.T. GRUPA d.o.o., OIB 30327750642, 4. Maksimirsko naselje 28,10000 Zagreb</item>
      <item>FINA Regionalni centar Zagreb, OIB 85821130368, Trg svibanjskih žrtava 1995. 1,10000 Zagreb</item>
      <item>Milan Turković, OIB 41504669208, 4. Maksimirsko naselje 28,10000 Zagreb</item>
    </izvorni_sadrzaj>
    <derivirana_varijabla naziv="DomainObject.Predmet.SudioniciListAdressOIB_1">
      <item>M.I.T. GRUPA d.o.o., OIB 30327750642, 4. Maksimirsko naselje 28,10000 Zagreb</item>
      <item>FINA Regionalni centar Zagreb, OIB 85821130368, Trg svibanjskih žrtava 1995. 1,10000 Zagreb</item>
      <item>Milan Turković, OIB 41504669208, 4. Maksimirsko naselje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30327750642</item>
      <item>, OIB 85821130368</item>
      <item>, OIB 41504669208</item>
    </izvorni_sadrzaj>
    <derivirana_varijabla naziv="DomainObject.Predmet.SudioniciListNazivOIB_1">
      <item>, OIB 30327750642</item>
      <item>, OIB 85821130368</item>
      <item>, OIB 41504669208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1906</properties:Characters>
  <properties:Lines>70</properties:Lines>
  <properties:Paragraphs>25</properties:Paragraphs>
  <properties:TotalTime>0</properties:TotalTime>
  <properties:ScaleCrop>false</properties:ScaleCrop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2016-04-19T06:37:00Z</dcterms:created>
  <dc:creator>Marija Lukić</dc:creator>
  <dc:description/>
  <cp:keywords/>
  <cp:lastModifiedBy>Marija Lukić</cp:lastModifiedBy>
  <dcterms:modified xmlns:xsi="http://www.w3.org/2001/XMLSchema-instance" xsi:type="dcterms:W3CDTF">2016-04-19T06:37:00Z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