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09efef2" w14:textId="09efef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A476C6">
        <w:t>69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A476C6" w:rsidR="00A476C6">
        <w:rPr>
          <w:szCs w:val="20"/>
        </w:rPr>
        <w:t>POPULAR</w:t>
      </w:r>
      <w:proofErr w:type="spellEnd"/>
      <w:r w:rsidRPr="00A476C6" w:rsidR="00A476C6">
        <w:rPr>
          <w:szCs w:val="20"/>
        </w:rPr>
        <w:t xml:space="preserve"> PLACE d.o.o.</w:t>
      </w:r>
      <w:r w:rsidR="00307B1C">
        <w:rPr>
          <w:szCs w:val="20"/>
        </w:rPr>
        <w:t xml:space="preserve">, Zagreb, </w:t>
      </w:r>
      <w:r w:rsidR="00A476C6">
        <w:rPr>
          <w:szCs w:val="20"/>
        </w:rPr>
        <w:t xml:space="preserve">Radnička cesta </w:t>
      </w:r>
      <w:proofErr w:type="spellStart"/>
      <w:r w:rsidR="00A476C6">
        <w:rPr>
          <w:szCs w:val="20"/>
        </w:rPr>
        <w:t>27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A476C6">
        <w:rPr>
          <w:szCs w:val="20"/>
        </w:rPr>
        <w:t>37087681410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A476C6">
        <w:t>388.381,78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4753A"/>
    <w:rsid w:val="00457EF8"/>
    <w:rsid w:val="005E5EE6"/>
    <w:rsid w:val="006D515E"/>
    <w:rsid w:val="006E57F9"/>
    <w:rsid w:val="006E7C46"/>
    <w:rsid w:val="0077576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476C6"/>
    <w:rsid w:val="00A53DC3"/>
    <w:rsid w:val="00A65A6C"/>
    <w:rsid w:val="00AD78D5"/>
    <w:rsid w:val="00B3703C"/>
    <w:rsid w:val="00B4105F"/>
    <w:rsid w:val="00C81BCE"/>
    <w:rsid w:val="00CA63C1"/>
    <w:rsid w:val="00D05353"/>
    <w:rsid w:val="00D0676A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67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67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676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676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676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2020.</izvorni_sadrzaj>
    <derivirana_varijabla naziv="DomainObject.Predmet.DatumIzradeOptuznogAkta_1">8. siječnja 2020.</derivirana_varijabla>
  </DomainObject.Predmet.DatumIzradeOptuznogAkta>
  <DomainObject.Predmet.DatumIzradeOptuznogAktaFormated>
    <izvorni_sadrzaj>8.1.2020.</izvorni_sadrzaj>
    <derivirana_varijabla naziv="DomainObject.Predmet.DatumIzradeOptuznogAktaFormated_1">8.1.2020.</derivirana_varijabla>
  </DomainObject.Predmet.DatumIzradeOptuznogAktaFormated>
  <DomainObject.Predmet.DatumOsnivanja>
    <izvorni_sadrzaj>9. siječnja 2020.</izvorni_sadrzaj>
    <derivirana_varijabla naziv="DomainObject.Predmet.DatumOsnivanja_1">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2020.</izvorni_sadrzaj>
    <derivirana_varijabla naziv="DomainObject.Predmet.DatumPrimitkaOptuznogAkta_1">8.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St-69/2020</izvorni_sadrzaj>
    <derivirana_varijabla naziv="DomainObject.Predmet.OznakaBroj_1">St-69/2020</derivirana_varijabla>
  </DomainObject.Predmet.OznakaBroj>
  <DomainObject.Predmet.OznakaBrojOptuznogAkta>
    <izvorni_sadrzaj>04-06-20-157</izvorni_sadrzaj>
    <derivirana_varijabla naziv="DomainObject.Predmet.OznakaBrojOptuznogAkta_1">04-06-20-157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POPULAR PLACE d.o.o. zastupanog po punomoćniku Miloš Mandić</izvorni_sadrzaj>
    <derivirana_varijabla naziv="DomainObject.Predmet.ProtustrankaFormated_1">  POPULAR PLACE d.o.o. zastupanog po punomoćniku Miloš Mandić</derivirana_varijabla>
  </DomainObject.Predmet.ProtustrankaFormated>
  <DomainObject.Predmet.ProtustrankaFormatedOIB>
    <izvorni_sadrzaj>  POPULAR PLACE d.o.o., OIB 37087681410 zastupanog po punomoćniku Miloš Mandić</izvorni_sadrzaj>
    <derivirana_varijabla naziv="DomainObject.Predmet.ProtustrankaFormatedOIB_1">  POPULAR PLACE d.o.o., OIB 37087681410 zastupanog po punomoćniku Miloš Mandić</derivirana_varijabla>
  </DomainObject.Predmet.ProtustrankaFormatedOIB>
  <DomainObject.Predmet.ProtustrankaFormatedWithAdress>
    <izvorni_sadrzaj> POPULAR PLACE d.o.o., Radnička cesta 27, 10000 Zagreb zastupanog po punomoćniku Miloš Mandić</izvorni_sadrzaj>
    <derivirana_varijabla naziv="DomainObject.Predmet.ProtustrankaFormatedWithAdress_1"> POPULAR PLACE d.o.o., Radnička cesta 27, 10000 Zagreb zastupanog po punomoćniku Miloš Mandić</derivirana_varijabla>
  </DomainObject.Predmet.ProtustrankaFormatedWithAdress>
  <DomainObject.Predmet.ProtustrankaFormatedWithAdressOIB>
    <izvorni_sadrzaj> POPULAR PLACE d.o.o., OIB 37087681410, Radnička cesta 27, 10000 Zagreb zastupanog po punomoćniku Miloš Mandić</izvorni_sadrzaj>
    <derivirana_varijabla naziv="DomainObject.Predmet.ProtustrankaFormatedWithAdressOIB_1"> POPULAR PLACE d.o.o., OIB 37087681410, Radnička cesta 27, 10000 Zagreb zastupanog po punomoćniku Miloš Mandić</derivirana_varijabla>
  </DomainObject.Predmet.ProtustrankaFormatedWithAdressOIB>
  <DomainObject.Predmet.ProtustrankaWithAdress>
    <izvorni_sadrzaj>POPULAR PLACE d.o.o. Radnička cesta 27, 10000 Zagreb</izvorni_sadrzaj>
    <derivirana_varijabla naziv="DomainObject.Predmet.ProtustrankaWithAdress_1">POPULAR PLACE d.o.o. Radnička cesta 27, 10000 Zagreb</derivirana_varijabla>
  </DomainObject.Predmet.ProtustrankaWithAdress>
  <DomainObject.Predmet.ProtustrankaWithAdressOIB>
    <izvorni_sadrzaj>POPULAR PLACE d.o.o., OIB 37087681410, Radnička cesta 27, 10000 Zagreb</izvorni_sadrzaj>
    <derivirana_varijabla naziv="DomainObject.Predmet.ProtustrankaWithAdressOIB_1">POPULAR PLACE d.o.o., OIB 37087681410, Radnička cesta 27, 10000 Zagreb</derivirana_varijabla>
  </DomainObject.Predmet.ProtustrankaWithAdressOIB>
  <DomainObject.Predmet.ProtustrankaNazivFormated>
    <izvorni_sadrzaj>POPULAR PLACE d.o.o.</izvorni_sadrzaj>
    <derivirana_varijabla naziv="DomainObject.Predmet.ProtustrankaNazivFormated_1">POPULAR PLACE d.o.o.</derivirana_varijabla>
  </DomainObject.Predmet.ProtustrankaNazivFormated>
  <DomainObject.Predmet.ProtustrankaNazivFormatedOIB>
    <izvorni_sadrzaj>POPULAR PLACE d.o.o., OIB 37087681410</izvorni_sadrzaj>
    <derivirana_varijabla naziv="DomainObject.Predmet.ProtustrankaNazivFormatedOIB_1">POPULAR PLACE d.o.o., OIB 37087681410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POPULAR PLACE d.o.o. zastupanog po punomoćniku Miloš Mandić</item>
    </izvorni_sadrzaj>
    <derivirana_varijabla naziv="DomainObject.Predmet.ProtuStrankaListFormated_1">
      <item>POPULAR PLACE d.o.o. zastupanog po punomoćniku Miloš Mandić</item>
    </derivirana_varijabla>
  </DomainObject.Predmet.ProtuStrankaListFormated>
  <DomainObject.Predmet.ProtuStrankaListFormatedOIB>
    <izvorni_sadrzaj>
      <item>POPULAR PLACE d.o.o., OIB 37087681410 zastupanog po punomoćniku Miloš Mandić</item>
    </izvorni_sadrzaj>
    <derivirana_varijabla naziv="DomainObject.Predmet.ProtuStrankaListFormatedOIB_1">
      <item>POPULAR PLACE d.o.o., OIB 37087681410 zastupanog po punomoćniku Miloš Mandić</item>
    </derivirana_varijabla>
  </DomainObject.Predmet.ProtuStrankaListFormatedOIB>
  <DomainObject.Predmet.ProtuStrankaListFormatedWithAdress>
    <izvorni_sadrzaj>
      <item>POPULAR PLACE d.o.o., Radnička cesta 27, 10000 Zagreb zastupanog po punomoćniku Miloš Mandić</item>
    </izvorni_sadrzaj>
    <derivirana_varijabla naziv="DomainObject.Predmet.ProtuStrankaListFormatedWithAdress_1">
      <item>POPULAR PLACE d.o.o., Radnička cesta 27, 10000 Zagreb zastupanog po punomoćniku Miloš Mandić</item>
    </derivirana_varijabla>
  </DomainObject.Predmet.ProtuStrankaListFormatedWithAdress>
  <DomainObject.Predmet.ProtuStrankaListFormatedWithAdressOIB>
    <izvorni_sadrzaj>
      <item>POPULAR PLACE d.o.o., OIB 37087681410, Radnička cesta 27, 10000 Zagreb zastupanog po punomoćniku Miloš Mandić</item>
    </izvorni_sadrzaj>
    <derivirana_varijabla naziv="DomainObject.Predmet.ProtuStrankaListFormatedWithAdressOIB_1">
      <item>POPULAR PLACE d.o.o., OIB 37087681410, Radnička cesta 27, 10000 Zagreb zastupanog po punomoćniku Miloš Mandić</item>
    </derivirana_varijabla>
  </DomainObject.Predmet.ProtuStrankaListFormatedWithAdressOIB>
  <DomainObject.Predmet.ProtuStrankaListNazivFormated>
    <izvorni_sadrzaj>
      <item>POPULAR PLACE d.o.o.</item>
    </izvorni_sadrzaj>
    <derivirana_varijabla naziv="DomainObject.Predmet.ProtuStrankaListNazivFormated_1">
      <item>POPULAR PLACE d.o.o.</item>
    </derivirana_varijabla>
  </DomainObject.Predmet.ProtuStrankaListNazivFormated>
  <DomainObject.Predmet.ProtuStrankaListNazivFormatedOIB>
    <izvorni_sadrzaj>
      <item>POPULAR PLACE d.o.o., OIB 37087681410</item>
    </izvorni_sadrzaj>
    <derivirana_varijabla naziv="DomainObject.Predmet.ProtuStrankaListNazivFormatedOIB_1">
      <item>POPULAR PLACE d.o.o., OIB 37087681410</item>
    </derivirana_varijabla>
  </DomainObject.Predmet.ProtuStrankaListNazivFormatedOIB>
  <DomainObject.Predmet.OstaliListFormated>
    <izvorni_sadrzaj>
      <item>Miloš Mandić punomoćnik sudionika u postupku POPULAR PLACE d.o.o.</item>
    </izvorni_sadrzaj>
    <derivirana_varijabla naziv="DomainObject.Predmet.OstaliListFormated_1">
      <item>Miloš Mandić punomoćnik sudionika u postupku POPULAR PLACE d.o.o.</item>
    </derivirana_varijabla>
  </DomainObject.Predmet.OstaliListFormated>
  <DomainObject.Predmet.OstaliListFormatedOIB>
    <izvorni_sadrzaj>
      <item>Miloš Mandić, OIB 66495795457 punomoćnik sudionika u postupku POPULAR PLACE d.o.o.</item>
    </izvorni_sadrzaj>
    <derivirana_varijabla naziv="DomainObject.Predmet.OstaliListFormatedOIB_1">
      <item>Miloš Mandić, OIB 66495795457 punomoćnik sudionika u postupku POPULAR PLACE d.o.o.</item>
    </derivirana_varijabla>
  </DomainObject.Predmet.OstaliListFormatedOIB>
  <DomainObject.Predmet.OstaliListFormatedWithAdress>
    <izvorni_sadrzaj>
      <item>Miloš Mandić, Vidovdanska 0, 78400 Gradiška punomoćnik sudionika u postupku POPULAR PLACE d.o.o.</item>
    </izvorni_sadrzaj>
    <derivirana_varijabla naziv="DomainObject.Predmet.OstaliListFormatedWithAdress_1">
      <item>Miloš Mandić, Vidovdanska 0, 78400 Gradiška punomoćnik sudionika u postupku POPULAR PLACE d.o.o.</item>
    </derivirana_varijabla>
  </DomainObject.Predmet.OstaliListFormatedWithAdress>
  <DomainObject.Predmet.OstaliListFormatedWithAdressOIB>
    <izvorni_sadrzaj>
      <item>Miloš Mandić, OIB 66495795457, Vidovdanska 0, 78400 Gradiška punomoćnik sudionika u postupku POPULAR PLACE d.o.o.</item>
    </izvorni_sadrzaj>
    <derivirana_varijabla naziv="DomainObject.Predmet.OstaliListFormatedWithAdressOIB_1">
      <item>Miloš Mandić, OIB 66495795457, Vidovdanska 0, 78400 Gradiška punomoćnik sudionika u postupku POPULAR PLACE d.o.o.</item>
    </derivirana_varijabla>
  </DomainObject.Predmet.OstaliListFormatedWithAdressOIB>
  <DomainObject.Predmet.OstaliListNazivFormated>
    <izvorni_sadrzaj>
      <item>Miloš Mandić</item>
    </izvorni_sadrzaj>
    <derivirana_varijabla naziv="DomainObject.Predmet.OstaliListNazivFormated_1">
      <item>Miloš Mandić</item>
    </derivirana_varijabla>
  </DomainObject.Predmet.OstaliListNazivFormated>
  <DomainObject.Predmet.OstaliListNazivFormatedOIB>
    <izvorni_sadrzaj>
      <item>Miloš Mandić, OIB 66495795457</item>
    </izvorni_sadrzaj>
    <derivirana_varijabla naziv="DomainObject.Predmet.OstaliListNazivFormatedOIB_1">
      <item>Miloš Mandić, OIB 66495795457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POPULAR PLACE d.o.o.</izvorni_sadrzaj>
    <derivirana_varijabla naziv="DomainObject.Predmet.ProtustrankaIDrugi_1">POPULAR PLACE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POPULAR PLACE d.o.o., OIB 37087681410, Radnička cesta 27, 10000 Zagreb</izvorni_sadrzaj>
    <derivirana_varijabla naziv="DomainObject.Predmet.ProtustrankaIDrugiAdressOIB_1">POPULAR PLACE d.o.o., OIB 37087681410,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POPULAR PLACE d.o.o.</item>
      <item>Financijska agencija</item>
      <item>Miloš Mandić</item>
    </izvorni_sadrzaj>
    <derivirana_varijabla naziv="DomainObject.Predmet.SudioniciListNaziv_1">
      <item>POPULAR PLACE d.o.o.</item>
      <item>Financijska agencija</item>
      <item>Miloš Mandić</item>
    </derivirana_varijabla>
  </DomainObject.Predmet.SudioniciListNaziv>
  <DomainObject.Predmet.SudioniciListAdressOIB>
    <izvorni_sadrzaj>
      <item>POPULAR PLACE d.o.o., OIB 37087681410, Radnička cesta 27,10000 Zagreb</item>
      <item>Financijska agencija, OIB 85821130368, TRG SVIBANJSKIH ŽRTAVA 1995. 1,10000 Zagreb</item>
      <item>Miloš Mandić, OIB 66495795457, Vidovdanska 0,78400 Gradiška</item>
    </izvorni_sadrzaj>
    <derivirana_varijabla naziv="DomainObject.Predmet.SudioniciListAdressOIB_1">
      <item>POPULAR PLACE d.o.o., OIB 37087681410, Radnička cesta 27,10000 Zagreb</item>
      <item>Financijska agencija, OIB 85821130368, TRG SVIBANJSKIH ŽRTAVA 1995. 1,10000 Zagreb</item>
      <item>Miloš Mandić, OIB 66495795457, Vidovdanska 0,78400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37087681410</item>
      <item>, OIB 85821130368</item>
      <item>, OIB 66495795457</item>
    </izvorni_sadrzaj>
    <derivirana_varijabla naziv="DomainObject.Predmet.SudioniciListNazivOIB_1">
      <item>, OIB 37087681410</item>
      <item>, OIB 85821130368</item>
      <item>, OIB 66495795457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2020.</izvorni_sadrzaj>
    <derivirana_varijabla naziv="DomainObject.Predmet.DatumPocetkaProcesa_1">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1326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2020-03-04T08:28:00Z</dcterms:created>
  <dc:creator>Ivana Manestar</dc:creator>
  <cp:lastModifiedBy>Petra Komučar</cp:lastModifiedBy>
  <cp:lastPrinted>2020-03-04T08:24:00Z</cp:lastPrinted>
  <dcterms:modified xmlns:xsi="http://www.w3.org/2001/XMLSchema-instance" xsi:type="dcterms:W3CDTF">2020-03-04T08:28:00Z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(St-69-20 POPULAR PLACE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