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24335f3" w14:paraId="24335f3" w:rsidRDefault="00790C1D" w:rsidP="00790C1D" w:rsidR="00790C1D">
      <w:pPr>
        <w:jc w:val="right"/>
        <w15:collapsed w:val="false"/>
      </w:pPr>
      <w:r>
        <w:t>Poslovni broj: 4. St-</w:t>
      </w:r>
      <w:r w:rsidR="00591386">
        <w:t>791/2018-11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591386" w:rsidR="00591386">
      <w:pPr>
        <w:jc w:val="both"/>
      </w:pPr>
      <w:r>
        <w:tab/>
      </w:r>
      <w:r w:rsidR="00591386">
        <w:t xml:space="preserve">Trgovački sud u Splitu, po sucu tog suda Katarini Mikulić, u stečajnom postupku povodom prijedloga predlagatelja – vjerovnika BETA d.o.o., </w:t>
      </w:r>
      <w:proofErr w:type="spellStart"/>
      <w:r w:rsidR="00591386">
        <w:t>Gaženička</w:t>
      </w:r>
      <w:proofErr w:type="spellEnd"/>
      <w:r w:rsidR="00591386">
        <w:t xml:space="preserve"> cesta 3, Zadar, OIB:72655365357, za otvaranje stečajnog postupka nad dužnikom </w:t>
      </w:r>
      <w:r w:rsidR="00591386" w:rsidRPr="000B4BDE">
        <w:t>INTERNATIONAL TRADING COMPANY d.o.o.</w:t>
      </w:r>
      <w:r w:rsidR="00591386">
        <w:t xml:space="preserve">, </w:t>
      </w:r>
      <w:r w:rsidR="00591386" w:rsidRPr="000B4BDE">
        <w:t xml:space="preserve">Put sv. </w:t>
      </w:r>
      <w:proofErr w:type="spellStart"/>
      <w:r w:rsidR="00591386" w:rsidRPr="000B4BDE">
        <w:t>Ižidora</w:t>
      </w:r>
      <w:proofErr w:type="spellEnd"/>
      <w:r w:rsidR="00591386" w:rsidRPr="000B4BDE">
        <w:t xml:space="preserve"> 40</w:t>
      </w:r>
      <w:r w:rsidR="00591386">
        <w:t xml:space="preserve">, Split, OIB: </w:t>
      </w:r>
      <w:r w:rsidR="00591386" w:rsidRPr="000B4BDE">
        <w:t>44781095816</w:t>
      </w:r>
      <w:r w:rsidR="00591386">
        <w:t xml:space="preserve">, 10. siječnja 2019. </w:t>
      </w:r>
    </w:p>
    <w:p w:rsidRDefault="00591386" w:rsidP="00591386" w:rsidR="00591386">
      <w:pPr>
        <w:pStyle w:val="Tijeloteksta"/>
      </w:pPr>
    </w:p>
    <w:p w:rsidRDefault="006953FE" w:rsidP="00591386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591386" w:rsidP="00591386" w:rsidR="00591386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591386">
        <w:rPr>
          <w:rFonts w:cs="Times New Roman" w:eastAsia="Times New Roman"/>
          <w:szCs w:val="24"/>
          <w:lang w:eastAsia="hr-HR"/>
        </w:rPr>
        <w:t>20</w:t>
      </w:r>
      <w:r w:rsidR="00E1279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591386">
        <w:t>09:30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proofErr w:type="spellStart"/>
      <w:r w:rsidR="00591386" w:rsidRPr="00591386">
        <w:rPr>
          <w:szCs w:val="24"/>
        </w:rPr>
        <w:t>Miloslav</w:t>
      </w:r>
      <w:proofErr w:type="spellEnd"/>
      <w:r w:rsidR="00591386" w:rsidRPr="00591386">
        <w:rPr>
          <w:szCs w:val="24"/>
        </w:rPr>
        <w:t xml:space="preserve"> </w:t>
      </w:r>
      <w:proofErr w:type="spellStart"/>
      <w:r w:rsidR="00591386" w:rsidRPr="00591386">
        <w:rPr>
          <w:szCs w:val="24"/>
        </w:rPr>
        <w:t>Flieger</w:t>
      </w:r>
      <w:proofErr w:type="spellEnd"/>
      <w:r w:rsidR="00591386" w:rsidRPr="00591386">
        <w:rPr>
          <w:szCs w:val="24"/>
        </w:rPr>
        <w:t xml:space="preserve">, Češka, Šteti, Mirove nam. </w:t>
      </w:r>
      <w:proofErr w:type="spellStart"/>
      <w:r w:rsidR="00591386" w:rsidRPr="00591386">
        <w:rPr>
          <w:szCs w:val="24"/>
        </w:rPr>
        <w:t>č.p</w:t>
      </w:r>
      <w:proofErr w:type="spellEnd"/>
      <w:r w:rsidR="00591386" w:rsidRPr="00591386">
        <w:rPr>
          <w:szCs w:val="24"/>
        </w:rPr>
        <w:t xml:space="preserve">. 163, </w:t>
      </w:r>
      <w:proofErr w:type="spellStart"/>
      <w:r w:rsidR="00591386" w:rsidRPr="00591386">
        <w:rPr>
          <w:szCs w:val="24"/>
        </w:rPr>
        <w:t>okr</w:t>
      </w:r>
      <w:proofErr w:type="spellEnd"/>
      <w:r w:rsidR="00591386" w:rsidRPr="00591386">
        <w:rPr>
          <w:szCs w:val="24"/>
        </w:rPr>
        <w:t xml:space="preserve">. </w:t>
      </w:r>
      <w:proofErr w:type="spellStart"/>
      <w:r w:rsidR="00591386" w:rsidRPr="00591386">
        <w:rPr>
          <w:szCs w:val="24"/>
        </w:rPr>
        <w:t>Litomerice</w:t>
      </w:r>
      <w:proofErr w:type="spellEnd"/>
      <w:r w:rsidR="00591386" w:rsidRPr="00591386">
        <w:rPr>
          <w:szCs w:val="24"/>
        </w:rPr>
        <w:t>, OIB: 65403708209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591386">
        <w:rPr>
          <w:szCs w:val="24"/>
        </w:rPr>
        <w:t>10</w:t>
      </w:r>
      <w:r w:rsidR="00E12795">
        <w:rPr>
          <w:szCs w:val="24"/>
        </w:rPr>
        <w:t xml:space="preserve">. siječnja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4629C9">
      <w:pPr>
        <w:ind w:left="6372"/>
        <w:jc w:val="center"/>
      </w:pPr>
      <w:r>
        <w:t>Katarina Mikulić</w:t>
      </w:r>
      <w:r w:rsidR="004629C9">
        <w:t>,v.r.</w:t>
      </w:r>
    </w:p>
    <w:p w:rsidRDefault="004629C9" w:rsidP="004629C9" w:rsidR="004629C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4629C9" w:rsidP="004629C9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00EE"/>
    <w:rsid w:val="003C2F22"/>
    <w:rsid w:val="00417EA6"/>
    <w:rsid w:val="00462516"/>
    <w:rsid w:val="004629C9"/>
    <w:rsid w:val="004B61F1"/>
    <w:rsid w:val="00591386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11790"/>
    <w:rsid w:val="00E1279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29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29C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29C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29C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29C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629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29C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29C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29C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29C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2018.</izvorni_sadrzaj>
    <derivirana_varijabla naziv="DomainObject.Predmet.DatumOsnivanja_1">15.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St-791/2018</izvorni_sadrzaj>
    <derivirana_varijabla naziv="DomainObject.Predmet.OznakaBroj_1">St-791/2018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INTERNATIONAL TRADING COMPANY d.o.o. za trgovinu</izvorni_sadrzaj>
    <derivirana_varijabla naziv="DomainObject.Predmet.ProtustrankaFormated_1">  INTERNATIONAL TRADING COMPANY d.o.o. za trgovinu</derivirana_varijabla>
  </DomainObject.Predmet.ProtustrankaFormated>
  <DomainObject.Predmet.ProtustrankaFormatedOIB>
    <izvorni_sadrzaj>  INTERNATIONAL TRADING COMPANY d.o.o. za trgovinu, OIB 44781095816</izvorni_sadrzaj>
    <derivirana_varijabla naziv="DomainObject.Predmet.ProtustrankaFormatedOIB_1">  INTERNATIONAL TRADING COMPANY d.o.o. za trgovinu, OIB 44781095816</derivirana_varijabla>
  </DomainObject.Predmet.ProtustrankaFormatedOIB>
  <DomainObject.Predmet.ProtustrankaFormatedWithAdress>
    <izvorni_sadrzaj> INTERNATIONAL TRADING COMPANY d.o.o. za trgovinu, Put sv. Ižidora 40, 21000 Split</izvorni_sadrzaj>
    <derivirana_varijabla naziv="DomainObject.Predmet.ProtustrankaFormatedWithAdress_1"> INTERNATIONAL TRADING COMPANY d.o.o. za trgovinu, Put sv. Ižidora 40, 21000 Split</derivirana_varijabla>
  </DomainObject.Predmet.ProtustrankaFormatedWithAdress>
  <DomainObject.Predmet.ProtustrankaFormatedWithAdressOIB>
    <izvorni_sadrzaj> INTERNATIONAL TRADING COMPANY d.o.o. za trgovinu, OIB 44781095816, Put sv. Ižidora 40, 21000 Split</izvorni_sadrzaj>
    <derivirana_varijabla naziv="DomainObject.Predmet.ProtustrankaFormatedWithAdressOIB_1"> INTERNATIONAL TRADING COMPANY d.o.o. za trgovinu, OIB 44781095816, Put sv. Ižidora 40, 21000 Split</derivirana_varijabla>
  </DomainObject.Predmet.ProtustrankaFormatedWithAdressOIB>
  <DomainObject.Predmet.ProtustrankaWithAdress>
    <izvorni_sadrzaj>INTERNATIONAL TRADING COMPANY d.o.o. za trgovinu Put sv. Ižidora 40, 21000 Split</izvorni_sadrzaj>
    <derivirana_varijabla naziv="DomainObject.Predmet.ProtustrankaWithAdress_1">INTERNATIONAL TRADING COMPANY d.o.o. za trgovinu Put sv. Ižidora 40, 21000 Split</derivirana_varijabla>
  </DomainObject.Predmet.ProtustrankaWithAdress>
  <DomainObject.Predmet.ProtustrankaWithAdressOIB>
    <izvorni_sadrzaj>INTERNATIONAL TRADING COMPANY d.o.o. za trgovinu, OIB 44781095816, Put sv. Ižidora 40, 21000 Split</izvorni_sadrzaj>
    <derivirana_varijabla naziv="DomainObject.Predmet.ProtustrankaWithAdressOIB_1">INTERNATIONAL TRADING COMPANY d.o.o. za trgovinu, OIB 44781095816, Put sv. Ižidora 40, 21000 Split</derivirana_varijabla>
  </DomainObject.Predmet.ProtustrankaWithAdressOIB>
  <DomainObject.Predmet.ProtustrankaNazivFormated>
    <izvorni_sadrzaj>INTERNATIONAL TRADING COMPANY d.o.o. za trgovinu</izvorni_sadrzaj>
    <derivirana_varijabla naziv="DomainObject.Predmet.ProtustrankaNazivFormated_1">INTERNATIONAL TRADING COMPANY d.o.o. za trgovinu</derivirana_varijabla>
  </DomainObject.Predmet.ProtustrankaNazivFormated>
  <DomainObject.Predmet.ProtustrankaNazivFormatedOIB>
    <izvorni_sadrzaj>INTERNATIONAL TRADING COMPANY d.o.o. za trgovinu, OIB 44781095816</izvorni_sadrzaj>
    <derivirana_varijabla naziv="DomainObject.Predmet.ProtustrankaNazivFormatedOIB_1">INTERNATIONAL TRADING COMPANY d.o.o. za trgovinu, OIB 44781095816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BETA d.o.o. za financijsko posredovanje, promet, trgovinu i usluge zastupanog po punomoćniku Odvjetničko društvo Župić &amp; partneri d.o.o</izvorni_sadrzaj>
    <derivirana_varijabla naziv="DomainObject.Predmet.StrankaFormated_1">  BETA d.o.o. za financijsko posredovanje, promet, trgovinu i usluge zastupanog po punomoćniku Odvjetničko društvo Župić &amp; partneri d.o.o</derivirana_varijabla>
  </DomainObject.Predmet.StrankaFormated>
  <DomainObject.Predmet.StrankaFormatedOIB>
    <izvorni_sadrzaj>  BETA d.o.o. za financijsko posredovanje, promet, trgovinu i usluge, OIB 72655365357 zastupanog po punomoćniku Odvjetničko društvo Župić &amp; partneri d.o.o</izvorni_sadrzaj>
    <derivirana_varijabla naziv="DomainObject.Predmet.StrankaFormatedOIB_1">  BETA d.o.o. za financijsko posredovanje, promet, trgovinu i usluge, OIB 72655365357 zastupanog po punomoćniku Odvjetničko društvo Župić &amp; partneri d.o.o</derivirana_varijabla>
  </DomainObject.Predmet.StrankaFormatedOIB>
  <DomainObject.Predmet.StrankaFormatedWithAdress>
    <izvorni_sadrzaj> BETA d.o.o. za financijsko posredovanje, promet, trgovinu i usluge, Gaženička cesta 3, 23000 Zadar zastupanog po punomoćniku Odvjetničko društvo Župić &amp; partneri d.o.o</izvorni_sadrzaj>
    <derivirana_varijabla naziv="DomainObject.Predmet.StrankaFormatedWithAdress_1"> BETA d.o.o. za financijsko posredovanje, promet, trgovinu i usluge, Gaženička cesta 3, 23000 Zadar zastupanog po punomoćniku Odvjetničko društvo Župić &amp; partneri d.o.o</derivirana_varijabla>
  </DomainObject.Predmet.StrankaFormatedWithAdress>
  <DomainObject.Predmet.StrankaFormatedWithAdressOIB>
    <izvorni_sadrzaj> BETA d.o.o. za financijsko posredovanje, promet, trgovinu i usluge, OIB 72655365357, Gaženička cesta 3, 23000 Zadar zastupanog po punomoćniku Odvjetničko društvo Župić &amp; partneri d.o.o</izvorni_sadrzaj>
    <derivirana_varijabla naziv="DomainObject.Predmet.StrankaFormatedWithAdressOIB_1"> BETA d.o.o. za financijsko posredovanje, promet, trgovinu i usluge, OIB 72655365357, Gaženička cesta 3, 23000 Zadar zastupanog po punomoćniku Odvjetničko društvo Župić &amp; partneri d.o.o</derivirana_varijabla>
  </DomainObject.Predmet.StrankaFormatedWithAdressOIB>
  <DomainObject.Predmet.StrankaWithAdress>
    <izvorni_sadrzaj>BETA d.o.o. za financijsko posredovanje, promet, trgovinu i usluge Gaženička cesta 3,23000 Zadar</izvorni_sadrzaj>
    <derivirana_varijabla naziv="DomainObject.Predmet.StrankaWithAdress_1">BETA d.o.o. za financijsko posredovanje, promet, trgovinu i usluge Gaženička cesta 3,23000 Zadar</derivirana_varijabla>
  </DomainObject.Predmet.StrankaWithAdress>
  <DomainObject.Predmet.StrankaWithAdressOIB>
    <izvorni_sadrzaj>BETA d.o.o. za financijsko posredovanje, promet, trgovinu i usluge, OIB 72655365357, Gaženička cesta 3,23000 Zadar</izvorni_sadrzaj>
    <derivirana_varijabla naziv="DomainObject.Predmet.StrankaWithAdressOIB_1">BETA d.o.o. za financijsko posredovanje, promet, trgovinu i usluge, OIB 72655365357, Gaženička cesta 3,23000 Zadar</derivirana_varijabla>
  </DomainObject.Predmet.StrankaWithAdressOIB>
  <DomainObject.Predmet.StrankaNazivFormated>
    <izvorni_sadrzaj>BETA d.o.o. za financijsko posredovanje, promet, trgovinu i usluge</izvorni_sadrzaj>
    <derivirana_varijabla naziv="DomainObject.Predmet.StrankaNazivFormated_1">BETA d.o.o. za financijsko posredovanje, promet, trgovinu i usluge</derivirana_varijabla>
  </DomainObject.Predmet.StrankaNazivFormated>
  <DomainObject.Predmet.StrankaNazivFormatedOIB>
    <izvorni_sadrzaj>BETA d.o.o. za financijsko posredovanje, promet, trgovinu i usluge, OIB 72655365357</izvorni_sadrzaj>
    <derivirana_varijabla naziv="DomainObject.Predmet.StrankaNazivFormatedOIB_1">BETA d.o.o. za financijsko posredovanje, promet, trgovinu i usluge, OIB 72655365357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BETA d.o.o. za financijsko posredovanje, promet, trgovinu i usluge zastupanog po punomoćniku Odvjetničko društvo Župić &amp; partneri d.o.o</item>
    </izvorni_sadrzaj>
    <derivirana_varijabla naziv="DomainObject.Predmet.StrankaListFormated_1">
      <item>BETA d.o.o. za financijsko posredovanje, promet, trgovinu i usluge zastupanog po punomoćniku Odvjetničko društvo Župić &amp; partneri d.o.o</item>
    </derivirana_varijabla>
  </DomainObject.Predmet.StrankaListFormated>
  <DomainObject.Predmet.StrankaListFormatedOIB>
    <izvorni_sadrzaj>
      <item>BETA d.o.o. za financijsko posredovanje, promet, trgovinu i usluge, OIB 72655365357 zastupanog po punomoćniku Odvjetničko društvo Župić &amp; partneri d.o.o</item>
    </izvorni_sadrzaj>
    <derivirana_varijabla naziv="DomainObject.Predmet.StrankaListFormatedOIB_1">
      <item>BETA d.o.o. za financijsko posredovanje, promet, trgovinu i usluge, OIB 72655365357 zastupanog po punomoćniku Odvjetničko društvo Župić &amp; partneri d.o.o</item>
    </derivirana_varijabla>
  </DomainObject.Predmet.StrankaListFormatedOIB>
  <DomainObject.Predmet.StrankaListFormatedWithAdress>
    <izvorni_sadrzaj>
      <item>BETA d.o.o. za financijsko posredovanje, promet, trgovinu i usluge, Gaženička cesta 3, 23000 Zadar zastupanog po punomoćniku Odvjetničko društvo Župić &amp; partneri d.o.o</item>
    </izvorni_sadrzaj>
    <derivirana_varijabla naziv="DomainObject.Predmet.StrankaListFormatedWithAdress_1">
      <item>BETA d.o.o. za financijsko posredovanje, promet, trgovinu i usluge, Gaženička cesta 3, 23000 Zadar zastupanog po punomoćniku Odvjetničko društvo Župić &amp; partneri d.o.o</item>
    </derivirana_varijabla>
  </DomainObject.Predmet.StrankaListFormatedWithAdress>
  <DomainObject.Predmet.StrankaListFormatedWithAdressOIB>
    <izvorni_sadrzaj>
      <item>BETA d.o.o. za financijsko posredovanje, promet, trgovinu i usluge, OIB 72655365357, Gaženička cesta 3, 23000 Zadar zastupanog po punomoćniku Odvjetničko društvo Župić &amp; partneri d.o.o</item>
    </izvorni_sadrzaj>
    <derivirana_varijabla naziv="DomainObject.Predmet.StrankaListFormatedWithAdressOIB_1">
      <item>BETA d.o.o. za financijsko posredovanje, promet, trgovinu i usluge, OIB 72655365357, Gaženička cesta 3, 23000 Zadar zastupanog po punomoćniku Odvjetničko društvo Župić &amp; partneri d.o.o</item>
    </derivirana_varijabla>
  </DomainObject.Predmet.StrankaListFormatedWithAdressOIB>
  <DomainObject.Predmet.StrankaListNazivFormated>
    <izvorni_sadrzaj>
      <item>BETA d.o.o. za financijsko posredovanje, promet, trgovinu i usluge</item>
    </izvorni_sadrzaj>
    <derivirana_varijabla naziv="DomainObject.Predmet.StrankaListNazivFormated_1">
      <item>BETA d.o.o. za financijsko posredovanje, promet, trgovinu i usluge</item>
    </derivirana_varijabla>
  </DomainObject.Predmet.StrankaListNazivFormated>
  <DomainObject.Predmet.StrankaListNazivFormatedOIB>
    <izvorni_sadrzaj>
      <item>BETA d.o.o. za financijsko posredovanje, promet, trgovinu i usluge, OIB 72655365357</item>
    </izvorni_sadrzaj>
    <derivirana_varijabla naziv="DomainObject.Predmet.StrankaListNazivFormatedOIB_1">
      <item>BETA d.o.o. za financijsko posredovanje, promet, trgovinu i usluge, OIB 72655365357</item>
    </derivirana_varijabla>
  </DomainObject.Predmet.StrankaListNazivFormatedOIB>
  <DomainObject.Predmet.ProtuStrankaListFormated>
    <izvorni_sadrzaj>
      <item>INTERNATIONAL TRADING COMPANY d.o.o. za trgovinu</item>
    </izvorni_sadrzaj>
    <derivirana_varijabla naziv="DomainObject.Predmet.ProtuStrankaListFormated_1">
      <item>INTERNATIONAL TRADING COMPANY d.o.o. za trgovinu</item>
    </derivirana_varijabla>
  </DomainObject.Predmet.ProtuStrankaListFormated>
  <DomainObject.Predmet.ProtuStrankaListFormatedOIB>
    <izvorni_sadrzaj>
      <item>INTERNATIONAL TRADING COMPANY d.o.o. za trgovinu, OIB 44781095816</item>
    </izvorni_sadrzaj>
    <derivirana_varijabla naziv="DomainObject.Predmet.ProtuStrankaListFormatedOIB_1">
      <item>INTERNATIONAL TRADING COMPANY d.o.o. za trgovinu, OIB 44781095816</item>
    </derivirana_varijabla>
  </DomainObject.Predmet.ProtuStrankaListFormatedOIB>
  <DomainObject.Predmet.ProtuStrankaListFormatedWithAdress>
    <izvorni_sadrzaj>
      <item>INTERNATIONAL TRADING COMPANY d.o.o. za trgovinu, Put sv. Ižidora 40, 21000 Split</item>
    </izvorni_sadrzaj>
    <derivirana_varijabla naziv="DomainObject.Predmet.ProtuStrankaListFormatedWithAdress_1">
      <item>INTERNATIONAL TRADING COMPANY d.o.o. za trgovinu, Put sv. Ižidora 40, 21000 Split</item>
    </derivirana_varijabla>
  </DomainObject.Predmet.ProtuStrankaListFormatedWithAdress>
  <DomainObject.Predmet.ProtuStrankaListFormatedWithAdressOIB>
    <izvorni_sadrzaj>
      <item>INTERNATIONAL TRADING COMPANY d.o.o. za trgovinu, OIB 44781095816, Put sv. Ižidora 40, 21000 Split</item>
    </izvorni_sadrzaj>
    <derivirana_varijabla naziv="DomainObject.Predmet.ProtuStrankaListFormatedWithAdressOIB_1">
      <item>INTERNATIONAL TRADING COMPANY d.o.o. za trgovinu, OIB 44781095816, Put sv. Ižidora 40, 21000 Split</item>
    </derivirana_varijabla>
  </DomainObject.Predmet.ProtuStrankaListFormatedWithAdressOIB>
  <DomainObject.Predmet.ProtuStrankaListNazivFormated>
    <izvorni_sadrzaj>
      <item>INTERNATIONAL TRADING COMPANY d.o.o. za trgovinu</item>
    </izvorni_sadrzaj>
    <derivirana_varijabla naziv="DomainObject.Predmet.ProtuStrankaListNazivFormated_1">
      <item>INTERNATIONAL TRADING COMPANY d.o.o. za trgovinu</item>
    </derivirana_varijabla>
  </DomainObject.Predmet.ProtuStrankaListNazivFormated>
  <DomainObject.Predmet.ProtuStrankaListNazivFormatedOIB>
    <izvorni_sadrzaj>
      <item>INTERNATIONAL TRADING COMPANY d.o.o. za trgovinu, OIB 44781095816</item>
    </izvorni_sadrzaj>
    <derivirana_varijabla naziv="DomainObject.Predmet.ProtuStrankaListNazivFormatedOIB_1">
      <item>INTERNATIONAL TRADING COMPANY d.o.o. za trgovinu, OIB 44781095816</item>
    </derivirana_varijabla>
  </DomainObject.Predmet.ProtuStrankaListNazivFormatedOIB>
  <DomainObject.Predmet.OstaliListFormated>
    <izvorni_sadrzaj>
      <item>Odvjetničko društvo Župić &amp; partneri d.o.o punomoćnik sudionika u postupku BETA d.o.o. za financijsko posredovanje, promet, trgovinu i usluge</item>
      <item>Miloslav Flieger</item>
    </izvorni_sadrzaj>
    <derivirana_varijabla naziv="DomainObject.Predmet.OstaliListFormated_1">
      <item>Odvjetničko društvo Župić &amp; partneri d.o.o punomoćnik sudionika u postupku BETA d.o.o. za financijsko posredovanje, promet, trgovinu i usluge</item>
      <item>Miloslav Flieger</item>
    </derivirana_varijabla>
  </DomainObject.Predmet.OstaliListFormated>
  <DomainObject.Predmet.OstaliListFormatedOIB>
    <izvorni_sadrzaj>
      <item>Odvjetničko društvo Župić &amp; partneri d.o.o, OIB 42524586447 punomoćnik sudionika u postupku BETA d.o.o. za financijsko posredovanje, promet, trgovinu i usluge</item>
      <item>Miloslav Flieger, OIB 65403708209</item>
    </izvorni_sadrzaj>
    <derivirana_varijabla naziv="DomainObject.Predmet.OstaliListFormatedOIB_1">
      <item>Odvjetničko društvo Župić &amp; partneri d.o.o, OIB 42524586447 punomoćnik sudionika u postupku BETA d.o.o. za financijsko posredovanje, promet, trgovinu i usluge</item>
      <item>Miloslav Flieger, OIB 65403708209</item>
    </derivirana_varijabla>
  </DomainObject.Predmet.OstaliListFormatedOIB>
  <DomainObject.Predmet.OstaliListFormatedWithAdress>
    <izvorni_sadrzaj>
      <item>Odvjetničko društvo Župić &amp; partneri d.o.o, Radnička cesta 37/B, 10000 Zagreb punomoćnik sudionika u postupku BETA d.o.o. za financijsko posredovanje, promet, trgovinu i usluge</item>
      <item>Miloslav Flieger, Obchodni 680, Litomerice</item>
    </izvorni_sadrzaj>
    <derivirana_varijabla naziv="DomainObject.Predmet.OstaliListFormatedWithAdress_1">
      <item>Odvjetničko društvo Župić &amp; partneri d.o.o, Radnička cesta 37/B, 10000 Zagreb punomoćnik sudionika u postupku BETA d.o.o. za financijsko posredovanje, promet, trgovinu i usluge</item>
      <item>Miloslav Flieger, Obchodni 680, Litomerice</item>
    </derivirana_varijabla>
  </DomainObject.Predmet.OstaliListFormatedWithAdress>
  <DomainObject.Predmet.OstaliListFormatedWithAdressOIB>
    <izvorni_sadrzaj>
      <item>Odvjetničko društvo Župić &amp; partneri d.o.o, OIB 42524586447, Radnička cesta 37/B, 10000 Zagreb punomoćnik sudionika u postupku BETA d.o.o. za financijsko posredovanje, promet, trgovinu i usluge</item>
      <item>Miloslav Flieger, OIB 65403708209, Obchodni 680, Litomerice</item>
    </izvorni_sadrzaj>
    <derivirana_varijabla naziv="DomainObject.Predmet.OstaliListFormatedWithAdressOIB_1">
      <item>Odvjetničko društvo Župić &amp; partneri d.o.o, OIB 42524586447, Radnička cesta 37/B, 10000 Zagreb punomoćnik sudionika u postupku BETA d.o.o. za financijsko posredovanje, promet, trgovinu i usluge</item>
      <item>Miloslav Flieger, OIB 65403708209, Obchodni 680, Litomerice</item>
    </derivirana_varijabla>
  </DomainObject.Predmet.OstaliListFormatedWithAdressOIB>
  <DomainObject.Predmet.OstaliListNazivFormated>
    <izvorni_sadrzaj>
      <item>Odvjetničko društvo Župić &amp; partneri d.o.o</item>
      <item>Miloslav Flieger</item>
    </izvorni_sadrzaj>
    <derivirana_varijabla naziv="DomainObject.Predmet.OstaliListNazivFormated_1">
      <item>Odvjetničko društvo Župić &amp; partneri d.o.o</item>
      <item>Miloslav Flieger</item>
    </derivirana_varijabla>
  </DomainObject.Predmet.OstaliListNazivFormated>
  <DomainObject.Predmet.OstaliListNazivFormatedOIB>
    <izvorni_sadrzaj>
      <item>Odvjetničko društvo Župić &amp; partneri d.o.o, OIB 42524586447</item>
      <item>Miloslav Flieger, OIB 65403708209</item>
    </izvorni_sadrzaj>
    <derivirana_varijabla naziv="DomainObject.Predmet.OstaliListNazivFormatedOIB_1">
      <item>Odvjetničko društvo Župić &amp; partneri d.o.o, OIB 42524586447</item>
      <item>Miloslav Flieger, OIB 65403708209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BETA d.o.o. za financijsko posredovanje, promet, trgovinu i usluge</izvorni_sadrzaj>
    <derivirana_varijabla naziv="DomainObject.Predmet.StrankaIDrugi_1">BETA d.o.o. za financijsko posredovanje, promet, trgovinu i usluge</derivirana_varijabla>
  </DomainObject.Predmet.StrankaIDrugi>
  <DomainObject.Predmet.ProtustrankaIDrugi>
    <izvorni_sadrzaj>INTERNATIONAL TRADING COMPANY d.o.o. za trgovinu</izvorni_sadrzaj>
    <derivirana_varijabla naziv="DomainObject.Predmet.ProtustrankaIDrugi_1">INTERNATIONAL TRADING COMPANY d.o.o. za trgovinu</derivirana_varijabla>
  </DomainObject.Predmet.ProtustrankaIDrugi>
  <DomainObject.Predmet.StrankaIDrugiAdressOIB>
    <izvorni_sadrzaj>BETA d.o.o. za financijsko posredovanje, promet, trgovinu i usluge, OIB 72655365357, Gaženička cesta 3, 23000 Zadar</izvorni_sadrzaj>
    <derivirana_varijabla naziv="DomainObject.Predmet.StrankaIDrugiAdressOIB_1">BETA d.o.o. za financijsko posredovanje, promet, trgovinu i usluge, OIB 72655365357, Gaženička cesta 3, 23000 Zadar</derivirana_varijabla>
  </DomainObject.Predmet.StrankaIDrugiAdressOIB>
  <DomainObject.Predmet.ProtustrankaIDrugiAdressOIB>
    <izvorni_sadrzaj>INTERNATIONAL TRADING COMPANY d.o.o. za trgovinu, OIB 44781095816, Put sv. Ižidora 40, 21000 Split</izvorni_sadrzaj>
    <derivirana_varijabla naziv="DomainObject.Predmet.ProtustrankaIDrugiAdressOIB_1">INTERNATIONAL TRADING COMPANY d.o.o. za trgovinu, OIB 44781095816, Put sv. Ižidora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INTERNATIONAL TRADING COMPANY d.o.o. za trgovinu</item>
      <item>BETA d.o.o. za financijsko posredovanje, promet, trgovinu i usluge</item>
      <item>Odvjetničko društvo Župić &amp; partneri d.o.o</item>
      <item>Miloslav Flieger</item>
    </izvorni_sadrzaj>
    <derivirana_varijabla naziv="DomainObject.Predmet.SudioniciListNaziv_1">
      <item>INTERNATIONAL TRADING COMPANY d.o.o. za trgovinu</item>
      <item>BETA d.o.o. za financijsko posredovanje, promet, trgovinu i usluge</item>
      <item>Odvjetničko društvo Župić &amp; partneri d.o.o</item>
      <item>Miloslav Flieger</item>
    </derivirana_varijabla>
  </DomainObject.Predmet.SudioniciListNaziv>
  <DomainObject.Predmet.SudioniciListAdressOIB>
    <izvorni_sadrzaj>
      <item>INTERNATIONAL TRADING COMPANY d.o.o. za trgovinu, OIB 44781095816, Put sv. Ižidora 40,21000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  <item>Miloslav Flieger, OIB 65403708209, Obchodni 680,Litomerice</item>
    </izvorni_sadrzaj>
    <derivirana_varijabla naziv="DomainObject.Predmet.SudioniciListAdressOIB_1">
      <item>INTERNATIONAL TRADING COMPANY d.o.o. za trgovinu, OIB 44781095816, Put sv. Ižidora 40,21000 Split</item>
      <item>BETA d.o.o. za financijsko posredovanje, promet, trgovinu i usluge, OIB 72655365357, Gaženička cesta 3,23000 Zadar</item>
      <item>Odvjetničko društvo Župić &amp; partneri d.o.o, OIB 42524586447, Radnička cesta 37/B,10000 Zagreb</item>
      <item>Miloslav Flieger, OIB 65403708209, Obchodni 680,Litomerice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44781095816</item>
      <item>, OIB 72655365357</item>
      <item>, OIB 42524586447</item>
      <item>, OIB 65403708209</item>
    </izvorni_sadrzaj>
    <derivirana_varijabla naziv="DomainObject.Predmet.SudioniciListNazivOIB_1">
      <item>, OIB 44781095816</item>
      <item>, OIB 72655365357</item>
      <item>, OIB 42524586447</item>
      <item>, OIB 65403708209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19. listopada 2018.</izvorni_sadrzaj>
    <derivirana_varijabla naziv="DomainObject.PredzadnjaOdlukaIzPredmeta.DatumDonosenjaOdluke_1">19. listopada 2018.</derivirana_varijabla>
  </DomainObject.PredzadnjaOdlukaIzPredmeta.DatumDonosenjaOdluke>
  <DomainObject.PredzadnjaOdlukaIzPredmeta.Oznaka>
    <izvorni_sadrzaj>St-791/2018-3</izvorni_sadrzaj>
    <derivirana_varijabla naziv="DomainObject.PredzadnjaOdlukaIzPredmeta.Oznaka_1">St-791/2018-3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236</properties:Words>
  <properties:Characters>1321</properties:Characters>
  <properties:Lines>38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2019-01-10T09:32:00Z</cp:lastPrinted>
  <dcterms:modified xmlns:xsi="http://www.w3.org/2001/XMLSchema-instance" xsi:type="dcterms:W3CDTF">2019-01-10T09:32:00Z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