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46a9" w14:paraId="45f46a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1E052D">
        <w:t>-341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1E052D">
        <w:t>KORLJAN d</w:t>
      </w:r>
      <w:r w:rsidR="009715B0">
        <w:t xml:space="preserve">.o.o., </w:t>
      </w:r>
      <w:r w:rsidR="001E052D">
        <w:t>Gradac, Jadranska 151</w:t>
      </w:r>
      <w:r w:rsidR="000F1016">
        <w:t xml:space="preserve">, </w:t>
      </w:r>
      <w:r w:rsidR="001E052D">
        <w:t>OIB: 12221503593</w:t>
      </w:r>
      <w:r w:rsidR="009715B0">
        <w:t xml:space="preserve">, </w:t>
      </w:r>
      <w:r>
        <w:t xml:space="preserve">dana </w:t>
      </w:r>
      <w:r w:rsidR="000F1016">
        <w:t>29</w:t>
      </w:r>
      <w:r w:rsidR="009715B0">
        <w:t>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1E052D" w:rsidP="00706888" w:rsidR="009715B0">
      <w:pPr>
        <w:jc w:val="both"/>
      </w:pPr>
      <w:r>
        <w:t>Predlagatelj je 18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1E052D">
        <w:t>KORLJAN d.o.o., Gradac, Jadranska 151, OIB: 12221503593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1E052D">
        <w:t>Tt-15/673-1 od 18.05.2015,</w:t>
      </w:r>
      <w:r w:rsidR="00046239">
        <w:t xml:space="preserve"> nad</w:t>
      </w:r>
      <w:r w:rsidR="009715B0">
        <w:t xml:space="preserve"> uvodno naznačenim dužnikom 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postupka jer je u međuvremenu već pokretnut postupak brisanja iz sudskog registra za navedenog dužnika.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0F1016">
        <w:t>2</w:t>
      </w:r>
      <w:r w:rsidR="00046239">
        <w:t>9.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E82D90" w:rsidR="00E82D90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1E052D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7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1E052D">
      <w:t>23 ST-341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0F1016"/>
    <w:rsid w:val="001E052D"/>
    <w:rsid w:val="00207DE4"/>
    <w:rsid w:val="0024279B"/>
    <w:rsid w:val="002A4B4D"/>
    <w:rsid w:val="003B76E7"/>
    <w:rsid w:val="004838FB"/>
    <w:rsid w:val="004A1B0C"/>
    <w:rsid w:val="005031FC"/>
    <w:rsid w:val="00507986"/>
    <w:rsid w:val="005449A9"/>
    <w:rsid w:val="006139CA"/>
    <w:rsid w:val="00706888"/>
    <w:rsid w:val="00772F42"/>
    <w:rsid w:val="00777C0E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E679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6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7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7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7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7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6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7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7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7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7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St-341/2015</izvorni_sadrzaj>
    <derivirana_varijabla naziv="DomainObject.Predmet.OznakaBroj_1">St-341/2015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KORLJAN društvo s ograničenom odgovornošću za ugostiteljstvo, turizam, trgovinu i usluge</izvorni_sadrzaj>
    <derivirana_varijabla naziv="DomainObject.Predmet.ProtustrankaFormated_1">  KORLJAN društvo s ograničenom odgovornošću za ugostiteljstvo, turizam, trgovinu i usluge</derivirana_varijabla>
  </DomainObject.Predmet.ProtustrankaFormated>
  <DomainObject.Predmet.ProtustrankaFormatedOIB>
    <izvorni_sadrzaj>  KORLJAN društvo s ograničenom odgovornošću za ugostiteljstvo, turizam, trgovinu i usluge, OIB 12221503593</izvorni_sadrzaj>
    <derivirana_varijabla naziv="DomainObject.Predmet.ProtustrankaFormatedOIB_1">  KORLJAN društvo s ograničenom odgovornošću za ugostiteljstvo, turizam, trgovinu i usluge, OIB 12221503593</derivirana_varijabla>
  </DomainObject.Predmet.ProtustrankaFormatedOIB>
  <DomainObject.Predmet.ProtustrankaFormatedWithAdress>
    <izvorni_sadrzaj> KORLJAN društvo s ograničenom odgovornošću za ugostiteljstvo, turizam, trgovinu i usluge, Jadranska 151, 21334 Gradac</izvorni_sadrzaj>
    <derivirana_varijabla naziv="DomainObject.Predmet.ProtustrankaFormatedWithAdress_1"> KORLJAN društvo s ograničenom odgovornošću za ugostiteljstvo, turizam, trgovinu i usluge, Jadranska 151, 21334 Gradac</derivirana_varijabla>
  </DomainObject.Predmet.ProtustrankaFormatedWithAdress>
  <DomainObject.Predmet.ProtustrankaFormatedWithAdressOIB>
    <izvorni_sadrzaj> KORLJAN društvo s ograničenom odgovornošću za ugostiteljstvo, turizam, trgovinu i usluge, OIB 12221503593, Jadranska 151, 21334 Gradac</izvorni_sadrzaj>
    <derivirana_varijabla naziv="DomainObject.Predmet.ProtustrankaFormatedWithAdressOIB_1"> KORLJAN društvo s ograničenom odgovornošću za ugostiteljstvo, turizam, trgovinu i usluge, OIB 12221503593, Jadranska 151, 21334 Gradac</derivirana_varijabla>
  </DomainObject.Predmet.ProtustrankaFormatedWithAdressOIB>
  <DomainObject.Predmet.ProtustrankaWithAdress>
    <izvorni_sadrzaj>KORLJAN društvo s ograničenom odgovornošću za ugostiteljstvo, turizam, trgovinu i usluge Jadranska 151, 21334 Gradac</izvorni_sadrzaj>
    <derivirana_varijabla naziv="DomainObject.Predmet.ProtustrankaWithAdress_1">KORLJAN društvo s ograničenom odgovornošću za ugostiteljstvo, turizam, trgovinu i usluge Jadranska 151, 21334 Gradac</derivirana_varijabla>
  </DomainObject.Predmet.ProtustrankaWithAdress>
  <DomainObject.Predmet.ProtustrankaWithAdressOIB>
    <izvorni_sadrzaj>KORLJAN društvo s ograničenom odgovornošću za ugostiteljstvo, turizam, trgovinu i usluge, OIB 12221503593, Jadranska 151, 21334 Gradac</izvorni_sadrzaj>
    <derivirana_varijabla naziv="DomainObject.Predmet.ProtustrankaWithAdressOIB_1">KORLJAN društvo s ograničenom odgovornošću za ugostiteljstvo, turizam, trgovinu i usluge, OIB 12221503593, Jadranska 151, 21334 Gradac</derivirana_varijabla>
  </DomainObject.Predmet.ProtustrankaWithAdressOIB>
  <DomainObject.Predmet.ProtustrankaNazivFormated>
    <izvorni_sadrzaj>KORLJAN društvo s ograničenom odgovornošću za ugostiteljstvo, turizam, trgovinu i usluge</izvorni_sadrzaj>
    <derivirana_varijabla naziv="DomainObject.Predmet.ProtustrankaNazivFormated_1">KORLJAN društvo s ograničenom odgovornošću za ugostiteljstvo, turizam, trgovinu i usluge</derivirana_varijabla>
  </DomainObject.Predmet.ProtustrankaNazivFormated>
  <DomainObject.Predmet.ProtustrankaNazivFormatedOIB>
    <izvorni_sadrzaj>KORLJAN društvo s ograničenom odgovornošću za ugostiteljstvo, turizam, trgovinu i usluge, OIB 12221503593</izvorni_sadrzaj>
    <derivirana_varijabla naziv="DomainObject.Predmet.ProtustrankaNazivFormatedOIB_1">KORLJAN društvo s ograničenom odgovornošću za ugostiteljstvo, turizam, trgovinu i usluge, OIB 12221503593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179490.64</izvorni_sadrzaj>
    <derivirana_varijabla naziv="DomainObject.Predmet.TrenutnaVrijednost_1">179490.64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KORLJAN društvo s ograničenom odgovornošću za ugostiteljstvo, turizam, trgovinu i usluge</item>
    </izvorni_sadrzaj>
    <derivirana_varijabla naziv="DomainObject.Predmet.ProtuStrankaListFormated_1">
      <item>KORLJAN društvo s ograničenom odgovornošću za ugostiteljstvo, turizam, trgovinu i usluge</item>
    </derivirana_varijabla>
  </DomainObject.Predmet.ProtuStrankaListFormated>
  <DomainObject.Predmet.ProtuStrankaListFormatedOIB>
    <izvorni_sadrzaj>
      <item>KORLJAN društvo s ograničenom odgovornošću za ugostiteljstvo, turizam, trgovinu i usluge, OIB 12221503593</item>
    </izvorni_sadrzaj>
    <derivirana_varijabla naziv="DomainObject.Predmet.ProtuStrankaListFormatedOIB_1">
      <item>KORLJAN društvo s ograničenom odgovornošću za ugostiteljstvo, turizam, trgovinu i usluge, OIB 12221503593</item>
    </derivirana_varijabla>
  </DomainObject.Predmet.ProtuStrankaListFormatedOIB>
  <DomainObject.Predmet.ProtuStrankaListFormatedWithAdress>
    <izvorni_sadrzaj>
      <item>KORLJAN društvo s ograničenom odgovornošću za ugostiteljstvo, turizam, trgovinu i usluge, Jadranska 151, 21334 Gradac</item>
    </izvorni_sadrzaj>
    <derivirana_varijabla naziv="DomainObject.Predmet.ProtuStrankaListFormatedWithAdress_1">
      <item>KORLJAN društvo s ograničenom odgovornošću za ugostiteljstvo, turizam, trgovinu i usluge, Jadranska 151, 21334 Gradac</item>
    </derivirana_varijabla>
  </DomainObject.Predmet.ProtuStrankaListFormatedWithAdress>
  <DomainObject.Predmet.ProtuStrankaListFormatedWithAdressOIB>
    <izvorni_sadrzaj>
      <item>KORLJAN društvo s ograničenom odgovornošću za ugostiteljstvo, turizam, trgovinu i usluge, OIB 12221503593, Jadranska 151, 21334 Gradac</item>
    </izvorni_sadrzaj>
    <derivirana_varijabla naziv="DomainObject.Predmet.ProtuStrankaListFormatedWithAdressOIB_1">
      <item>KORLJAN društvo s ograničenom odgovornošću za ugostiteljstvo, turizam, trgovinu i usluge, OIB 12221503593, Jadranska 151, 21334 Gradac</item>
    </derivirana_varijabla>
  </DomainObject.Predmet.ProtuStrankaListFormatedWithAdressOIB>
  <DomainObject.Predmet.ProtuStrankaListNazivFormated>
    <izvorni_sadrzaj>
      <item>KORLJAN društvo s ograničenom odgovornošću za ugostiteljstvo, turizam, trgovinu i usluge</item>
    </izvorni_sadrzaj>
    <derivirana_varijabla naziv="DomainObject.Predmet.ProtuStrankaListNazivFormated_1">
      <item>KORLJAN društvo s ograničenom odgovornošću za ugostiteljstvo, turizam, trgovinu i usluge</item>
    </derivirana_varijabla>
  </DomainObject.Predmet.ProtuStrankaListNazivFormated>
  <DomainObject.Predmet.ProtuStrankaListNazivFormatedOIB>
    <izvorni_sadrzaj>
      <item>KORLJAN društvo s ograničenom odgovornošću za ugostiteljstvo, turizam, trgovinu i usluge, OIB 12221503593</item>
    </izvorni_sadrzaj>
    <derivirana_varijabla naziv="DomainObject.Predmet.ProtuStrankaListNazivFormatedOIB_1">
      <item>KORLJAN društvo s ograničenom odgovornošću za ugostiteljstvo, turizam, trgovinu i usluge, OIB 12221503593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KORLJAN društvo s ograničenom odgovornošću za ugostiteljstvo, turizam, trgovinu i usluge</izvorni_sadrzaj>
    <derivirana_varijabla naziv="DomainObject.Predmet.ProtustrankaIDrugi_1">KORLJAN društvo s ograničenom odgovornošću za ugostiteljstvo, turizam,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KORLJAN društvo s ograničenom odgovornošću za ugostiteljstvo, turizam, trgovinu i usluge, OIB 12221503593, Jadranska 151, 21334 Gradac</izvorni_sadrzaj>
    <derivirana_varijabla naziv="DomainObject.Predmet.ProtustrankaIDrugiAdressOIB_1">KORLJAN društvo s ograničenom odgovornošću za ugostiteljstvo, turizam, trgovinu i usluge, OIB 12221503593, Jadranska 151, 21334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KORLJAN društvo s ograničenom odgovornošću za ugostiteljstvo, turizam, trgovinu i usluge</item>
    </izvorni_sadrzaj>
    <derivirana_varijabla naziv="DomainObject.Predmet.SudioniciListNaziv_1">
      <item>FINA SPLIT</item>
      <item>KORLJAN društvo s ograničenom odgovornošću za ugostiteljstvo, turizam, trgovinu i usluge</item>
    </derivirana_varijabla>
  </DomainObject.Predmet.SudioniciListNaziv>
  <DomainObject.Predmet.SudioniciListAdressOIB>
    <izvorni_sadrzaj>
      <item>FINA SPLIT, Mažuranićevo šetalište 24 b,21000 Split</item>
      <item>KORLJAN društvo s ograničenom odgovornošću za ugostiteljstvo, turizam, trgovinu i usluge, OIB 12221503593, Jadranska 151,21334 Gradac</item>
    </izvorni_sadrzaj>
    <derivirana_varijabla naziv="DomainObject.Predmet.SudioniciListAdressOIB_1">
      <item>FINA SPLIT, Mažuranićevo šetalište 24 b,21000 Split</item>
      <item>KORLJAN društvo s ograničenom odgovornošću za ugostiteljstvo, turizam, trgovinu i usluge, OIB 12221503593, Jadranska 151,21334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12221503593</item>
    </izvorni_sadrzaj>
    <derivirana_varijabla naziv="DomainObject.Predmet.SudioniciListNazivOIB_1">
      <item>, OIB null</item>
      <item>, OIB 12221503593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1980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2015-10-29T10:36:00Z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2015-10-29T11:14:00Z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