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12ff1" w14:paraId="7712ff1" w:rsidRDefault="0091064E" w:rsidP="00910611" w:rsidR="0091064E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064E" w:rsidP="00910611" w:rsidR="0091064E">
      <w:r>
        <w:rPr>
          <w:rFonts w:eastAsia="MS Mincho"/>
        </w:rPr>
        <w:t xml:space="preserve">   REPUBLIKA HRVATSKA</w:t>
      </w:r>
    </w:p>
    <w:p w:rsidRDefault="0091064E" w:rsidP="00910611" w:rsidR="0091064E">
      <w:r>
        <w:rPr>
          <w:rFonts w:eastAsia="MS Mincho"/>
        </w:rPr>
        <w:t>TRGOVAČKI SUD U RIJECI</w:t>
      </w:r>
    </w:p>
    <w:p w:rsidRDefault="0091064E" w:rsidR="0091064E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0345D8" w:rsidP="0009063B" w:rsidR="000345D8">
      <w:pPr>
        <w:jc w:val="both"/>
      </w:pPr>
    </w:p>
    <w:p w:rsidRDefault="0091064E" w:rsidP="0009063B" w:rsidR="0091064E">
      <w:pPr>
        <w:jc w:val="both"/>
      </w:pPr>
    </w:p>
    <w:p w:rsidRDefault="0091064E" w:rsidP="0009063B" w:rsidR="0091064E">
      <w:pPr>
        <w:jc w:val="both"/>
      </w:pPr>
    </w:p>
    <w:p w:rsidRDefault="0091064E" w:rsidP="0009063B" w:rsidR="0091064E" w:rsidRPr="000345D8">
      <w:pPr>
        <w:jc w:val="both"/>
      </w:pPr>
    </w:p>
    <w:p w:rsidRDefault="000345D8" w:rsidP="0009063B" w:rsidR="000345D8" w:rsidRPr="000345D8">
      <w:pPr>
        <w:jc w:val="both"/>
      </w:pPr>
    </w:p>
    <w:p w:rsidRDefault="000345D8" w:rsidP="00DF21D8" w:rsidR="0009063B" w:rsidRPr="000345D8">
      <w:pPr>
        <w:jc w:val="right"/>
      </w:pPr>
      <w:r>
        <w:t xml:space="preserve">Poslovni broj </w:t>
      </w:r>
      <w:r w:rsidR="00DF21D8" w:rsidRPr="000345D8">
        <w:t>15 St-503/2017-</w:t>
      </w:r>
      <w:r w:rsidR="009A27F9" w:rsidRPr="000345D8">
        <w:t>129</w:t>
      </w:r>
    </w:p>
    <w:p w:rsidRDefault="000345D8" w:rsidP="0009063B" w:rsidR="000345D8">
      <w:pPr>
        <w:jc w:val="center"/>
      </w:pPr>
    </w:p>
    <w:p w:rsidRDefault="00DF21D8" w:rsidP="0009063B" w:rsidR="0009063B" w:rsidRPr="000345D8">
      <w:pPr>
        <w:jc w:val="center"/>
      </w:pPr>
      <w:r w:rsidRPr="000345D8">
        <w:t xml:space="preserve">U </w:t>
      </w:r>
      <w:r w:rsidR="00691923" w:rsidRPr="000345D8">
        <w:t xml:space="preserve"> </w:t>
      </w:r>
      <w:r w:rsidRPr="000345D8">
        <w:t>I M E R E P U B L I K E  H R V A T S K E</w:t>
      </w:r>
    </w:p>
    <w:p w:rsidRDefault="0009063B" w:rsidP="0009063B" w:rsidR="0009063B" w:rsidRPr="000345D8"/>
    <w:p w:rsidRDefault="0009063B" w:rsidP="0009063B" w:rsidR="0009063B" w:rsidRPr="000345D8">
      <w:pPr>
        <w:jc w:val="center"/>
      </w:pPr>
      <w:r w:rsidRPr="000345D8">
        <w:t>R J E Š E NJ E</w:t>
      </w:r>
    </w:p>
    <w:p w:rsidRDefault="0009063B" w:rsidP="0009063B" w:rsidR="0009063B" w:rsidRPr="000345D8"/>
    <w:p w:rsidRDefault="005F7B09" w:rsidP="0009063B" w:rsidR="0009063B" w:rsidRPr="000345D8">
      <w:pPr>
        <w:jc w:val="both"/>
      </w:pPr>
      <w:r w:rsidRPr="000345D8">
        <w:tab/>
      </w:r>
      <w:r w:rsidR="00230246" w:rsidRPr="000345D8">
        <w:t xml:space="preserve">Trgovački sud u Rijeci, OIB 88785964957, po sucu pojedincu Danieli Korlević, </w:t>
      </w:r>
      <w:r w:rsidR="00DF21D8" w:rsidRPr="000345D8">
        <w:t>u predstečajnom postupku nad dužnikom</w:t>
      </w:r>
      <w:r w:rsidR="00230246" w:rsidRPr="000345D8">
        <w:t xml:space="preserve"> MGK-pack dioničko društvo za proizvodnju ambalaže, Kukuljanovo, Kukuljanovo 349, </w:t>
      </w:r>
      <w:r w:rsidR="00DF21D8" w:rsidRPr="000345D8">
        <w:t>OIB 09381762740, kojeg zastupa punomoćnica</w:t>
      </w:r>
      <w:r w:rsidR="00230246" w:rsidRPr="000345D8">
        <w:t xml:space="preserve"> Matea Posavec odvjetnica u Zagrebu, Zrinjevac 17, dana </w:t>
      </w:r>
      <w:r w:rsidR="00691923" w:rsidRPr="000345D8">
        <w:t>6</w:t>
      </w:r>
      <w:r w:rsidR="00DF21D8" w:rsidRPr="000345D8">
        <w:t xml:space="preserve">. travnja </w:t>
      </w:r>
      <w:r w:rsidR="00230246" w:rsidRPr="000345D8">
        <w:t xml:space="preserve">2018. </w:t>
      </w:r>
    </w:p>
    <w:p w:rsidRDefault="005F7B09" w:rsidP="0009063B" w:rsidR="005F7B09" w:rsidRPr="000345D8">
      <w:pPr>
        <w:jc w:val="both"/>
      </w:pPr>
    </w:p>
    <w:p w:rsidRDefault="0009063B" w:rsidP="0009063B" w:rsidR="0009063B" w:rsidRPr="000345D8">
      <w:pPr>
        <w:ind w:firstLine="708"/>
      </w:pPr>
      <w:r w:rsidRPr="000345D8">
        <w:tab/>
      </w:r>
      <w:r w:rsidRPr="000345D8">
        <w:tab/>
      </w:r>
      <w:r w:rsidRPr="000345D8">
        <w:tab/>
      </w:r>
      <w:r w:rsidRPr="000345D8">
        <w:tab/>
        <w:t xml:space="preserve">     r i j e š i o   j e</w:t>
      </w:r>
    </w:p>
    <w:p w:rsidRDefault="005557CA" w:rsidP="005557CA" w:rsidR="005557CA" w:rsidRPr="000345D8">
      <w:pPr>
        <w:ind w:left="1080"/>
        <w:jc w:val="both"/>
      </w:pPr>
    </w:p>
    <w:p w:rsidRDefault="005557CA" w:rsidP="005557CA" w:rsidR="00520615" w:rsidRPr="000345D8">
      <w:pPr>
        <w:jc w:val="both"/>
      </w:pPr>
      <w:r w:rsidRPr="000345D8">
        <w:tab/>
        <w:t>I.</w:t>
      </w:r>
      <w:r w:rsidRPr="000345D8">
        <w:tab/>
      </w:r>
      <w:r w:rsidR="00520615" w:rsidRPr="000345D8">
        <w:t xml:space="preserve">Utvrđuje se da su vjerovnici dužnika </w:t>
      </w:r>
      <w:r w:rsidR="00230246" w:rsidRPr="000345D8">
        <w:rPr>
          <w:b/>
        </w:rPr>
        <w:t>MGK-pack dioničko društvo za proizvodnju ambalaže, Kukuljanovo, Kukuljanovo 349, OIB 09381762740</w:t>
      </w:r>
      <w:r w:rsidR="00520615" w:rsidRPr="000345D8">
        <w:t xml:space="preserve">, </w:t>
      </w:r>
      <w:r w:rsidR="005F7B09" w:rsidRPr="000345D8">
        <w:t>2</w:t>
      </w:r>
      <w:r w:rsidR="00230246" w:rsidRPr="000345D8">
        <w:t>3</w:t>
      </w:r>
      <w:r w:rsidR="005F7B09" w:rsidRPr="000345D8">
        <w:t>. ožujka 2018.</w:t>
      </w:r>
      <w:r w:rsidR="00520615" w:rsidRPr="000345D8">
        <w:t xml:space="preserve"> prihvatili plan restrukturiranja.</w:t>
      </w:r>
    </w:p>
    <w:p w:rsidRDefault="005F7B09" w:rsidP="005557CA" w:rsidR="005F7B09" w:rsidRPr="000345D8">
      <w:pPr>
        <w:ind w:left="1080"/>
        <w:jc w:val="both"/>
      </w:pPr>
    </w:p>
    <w:p w:rsidRDefault="005557CA" w:rsidP="000E32E4" w:rsidR="000E32E4" w:rsidRPr="000345D8">
      <w:pPr>
        <w:jc w:val="both"/>
      </w:pPr>
      <w:r w:rsidRPr="000345D8">
        <w:tab/>
        <w:t>II.</w:t>
      </w:r>
      <w:r w:rsidRPr="000345D8">
        <w:tab/>
      </w:r>
      <w:r w:rsidR="00520615" w:rsidRPr="000345D8">
        <w:t>Potvrđuje se predstečajni sporazum prema kojemu će se tražbin</w:t>
      </w:r>
      <w:r w:rsidR="00D51D0C" w:rsidRPr="000345D8">
        <w:t>e</w:t>
      </w:r>
      <w:r w:rsidR="00520615" w:rsidRPr="000345D8">
        <w:t xml:space="preserve"> vjerovnika</w:t>
      </w:r>
      <w:r w:rsidR="00D51D0C" w:rsidRPr="000345D8">
        <w:t>,</w:t>
      </w:r>
      <w:r w:rsidR="00520615" w:rsidRPr="000345D8">
        <w:t xml:space="preserve"> </w:t>
      </w:r>
      <w:r w:rsidR="00D51D0C" w:rsidRPr="000345D8">
        <w:t>u skladu s Planom restrukturi</w:t>
      </w:r>
      <w:r w:rsidR="00914287" w:rsidRPr="000345D8">
        <w:t>ranja,</w:t>
      </w:r>
      <w:r w:rsidR="00D51D0C" w:rsidRPr="000345D8">
        <w:t xml:space="preserve"> </w:t>
      </w:r>
      <w:r w:rsidR="00520615" w:rsidRPr="000345D8">
        <w:t>namiriti na sljedeći način</w:t>
      </w:r>
      <w:r w:rsidR="00D51D0C" w:rsidRPr="000345D8">
        <w:t xml:space="preserve">: </w:t>
      </w:r>
    </w:p>
    <w:p w:rsidRDefault="000E32E4" w:rsidP="000E32E4" w:rsidR="000E32E4" w:rsidRPr="000345D8">
      <w:pPr>
        <w:jc w:val="both"/>
      </w:pPr>
    </w:p>
    <w:p w:rsidRDefault="00B30EBA" w:rsidP="00B30EBA" w:rsidR="00B30EBA" w:rsidRPr="000345D8">
      <w:pPr>
        <w:pStyle w:val="Odlomakpopisa"/>
        <w:numPr>
          <w:ilvl w:val="0"/>
          <w:numId w:val="5"/>
        </w:numPr>
        <w:rPr>
          <w:rFonts w:cs="Times New Roman"/>
        </w:rPr>
      </w:pPr>
      <w:r w:rsidRPr="000345D8">
        <w:rPr>
          <w:rFonts w:cs="Times New Roman"/>
        </w:rPr>
        <w:t xml:space="preserve">Sa svima vjerovnicima s utvrđenim tražbinama </w:t>
      </w:r>
      <w:r w:rsidRPr="000345D8">
        <w:rPr>
          <w:rFonts w:cs="Times New Roman"/>
          <w:bCs/>
        </w:rPr>
        <w:t>koji ujedno imaju i položaj duž</w:t>
      </w:r>
      <w:r w:rsidR="00DF21D8" w:rsidRPr="000345D8">
        <w:rPr>
          <w:rFonts w:cs="Times New Roman"/>
          <w:bCs/>
        </w:rPr>
        <w:t>nika Društva provest će se prvo</w:t>
      </w:r>
      <w:r w:rsidRPr="000345D8">
        <w:rPr>
          <w:rFonts w:cs="Times New Roman"/>
          <w:bCs/>
        </w:rPr>
        <w:t xml:space="preserve"> međusobni prijeboj potraživanja;</w:t>
      </w:r>
    </w:p>
    <w:p w:rsidRDefault="00B30EBA" w:rsidP="00B30EBA" w:rsidR="00B30EBA" w:rsidRPr="000345D8">
      <w:pPr>
        <w:pStyle w:val="Odlomakpopisa"/>
        <w:numPr>
          <w:ilvl w:val="0"/>
          <w:numId w:val="5"/>
        </w:numPr>
        <w:rPr>
          <w:rFonts w:cs="Times New Roman"/>
        </w:rPr>
      </w:pPr>
      <w:r w:rsidRPr="000345D8">
        <w:rPr>
          <w:rFonts w:cs="Times New Roman"/>
        </w:rPr>
        <w:t xml:space="preserve">Svim vjerovnicima s utvrđenim tražbinama </w:t>
      </w:r>
      <w:r w:rsidRPr="000345D8">
        <w:rPr>
          <w:rFonts w:cs="Times New Roman"/>
          <w:bCs/>
        </w:rPr>
        <w:t>će se otplatiti prvi</w:t>
      </w:r>
      <w:r w:rsidR="009A27F9" w:rsidRPr="000345D8">
        <w:rPr>
          <w:rFonts w:cs="Times New Roman"/>
          <w:bCs/>
        </w:rPr>
        <w:t>h do 10.000 kn</w:t>
      </w:r>
      <w:r w:rsidRPr="000345D8">
        <w:rPr>
          <w:rFonts w:cs="Times New Roman"/>
          <w:bCs/>
        </w:rPr>
        <w:t xml:space="preserve"> duga ukupno neovisno o pravnoj osnovi i pravnom poslu iz kojega je dug nastao</w:t>
      </w:r>
      <w:r w:rsidR="0037706E" w:rsidRPr="000345D8">
        <w:rPr>
          <w:rFonts w:cs="Times New Roman"/>
          <w:bCs/>
        </w:rPr>
        <w:t xml:space="preserve">, </w:t>
      </w:r>
      <w:r w:rsidRPr="000345D8">
        <w:rPr>
          <w:rFonts w:cs="Times New Roman"/>
          <w:bCs/>
        </w:rPr>
        <w:t>u dva jednaka polugodišnja obroka od kojih prvi dospijeva 30. lipnja 2018., a drugi 31. prosinca 2018.;</w:t>
      </w:r>
    </w:p>
    <w:p w:rsidRDefault="00B30EBA" w:rsidP="00B30EBA" w:rsidR="00B30EBA" w:rsidRPr="000345D8">
      <w:pPr>
        <w:pStyle w:val="Odlomakpopisa"/>
        <w:numPr>
          <w:ilvl w:val="0"/>
          <w:numId w:val="5"/>
        </w:numPr>
        <w:rPr>
          <w:rFonts w:cs="Times New Roman"/>
        </w:rPr>
      </w:pPr>
      <w:r w:rsidRPr="000345D8">
        <w:rPr>
          <w:rFonts w:cs="Times New Roman"/>
        </w:rPr>
        <w:t xml:space="preserve">Svim vjerovnicama s utvrđenim tražbinama na razliku iznad 10.000,00 kuna </w:t>
      </w:r>
      <w:r w:rsidR="0037706E" w:rsidRPr="000345D8">
        <w:rPr>
          <w:rFonts w:cs="Times New Roman"/>
        </w:rPr>
        <w:t xml:space="preserve">do iznosa utvrđene tražbine </w:t>
      </w:r>
      <w:r w:rsidRPr="000345D8">
        <w:rPr>
          <w:rFonts w:cs="Times New Roman"/>
        </w:rPr>
        <w:t>otpisuje se 34,5%,</w:t>
      </w:r>
      <w:r w:rsidR="0037706E" w:rsidRPr="000345D8">
        <w:rPr>
          <w:rFonts w:cs="Times New Roman"/>
        </w:rPr>
        <w:t xml:space="preserve"> </w:t>
      </w:r>
      <w:r w:rsidRPr="000345D8">
        <w:rPr>
          <w:rFonts w:cs="Times New Roman"/>
        </w:rPr>
        <w:t xml:space="preserve">a preostalih 65,5 % </w:t>
      </w:r>
      <w:r w:rsidRPr="000345D8">
        <w:rPr>
          <w:rFonts w:cs="Times New Roman"/>
          <w:bCs/>
        </w:rPr>
        <w:t>otplaćuje se polugodišnje počevši od 1. siječnja 2019. do 31. prosinca 2024. u jednakim polugodišnjim anuitetima.</w:t>
      </w:r>
    </w:p>
    <w:tbl>
      <w:tblPr>
        <w:tblW w:type="pct" w:w="500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667"/>
        <w:gridCol w:w="2235"/>
        <w:gridCol w:w="1311"/>
        <w:gridCol w:w="1611"/>
        <w:gridCol w:w="1155"/>
        <w:gridCol w:w="1155"/>
        <w:gridCol w:w="1154"/>
      </w:tblGrid>
      <w:tr w:rsidTr="00293491" w:rsidR="00293491" w:rsidRPr="000345D8">
        <w:trPr>
          <w:trHeight w:val="1581"/>
        </w:trPr>
        <w:tc>
          <w:tcPr>
            <w:tcW w:type="pct" w:w="359"/>
            <w:shd w:fill="auto" w:color="auto" w:val="clear"/>
            <w:vAlign w:val="center"/>
            <w:hideMark/>
          </w:tcPr>
          <w:p w:rsidRDefault="00B30EBA" w:rsidP="00293491" w:rsidR="00B30EBA" w:rsidRPr="000345D8">
            <w:pPr>
              <w:jc w:val="center"/>
              <w:rPr>
                <w:b/>
              </w:rPr>
            </w:pPr>
            <w:r w:rsidRPr="000345D8">
              <w:rPr>
                <w:b/>
              </w:rPr>
              <w:t>Red</w:t>
            </w:r>
            <w:r w:rsidR="00293491" w:rsidRPr="000345D8">
              <w:rPr>
                <w:b/>
              </w:rPr>
              <w:t>.</w:t>
            </w:r>
            <w:r w:rsidRPr="000345D8">
              <w:rPr>
                <w:b/>
              </w:rPr>
              <w:t xml:space="preserve"> broj </w:t>
            </w:r>
          </w:p>
        </w:tc>
        <w:tc>
          <w:tcPr>
            <w:tcW w:type="pct" w:w="1203"/>
            <w:shd w:fill="auto" w:color="auto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/>
              </w:rPr>
            </w:pPr>
            <w:r w:rsidRPr="000345D8">
              <w:rPr>
                <w:b/>
              </w:rPr>
              <w:t>Ime i prezime / Naziv vjerovnika</w:t>
            </w:r>
          </w:p>
        </w:tc>
        <w:tc>
          <w:tcPr>
            <w:tcW w:type="pct" w:w="706"/>
            <w:shd w:fill="auto" w:color="auto" w:val="clear"/>
            <w:vAlign w:val="center"/>
            <w:hideMark/>
          </w:tcPr>
          <w:p w:rsidRDefault="00B30EBA" w:rsidP="00293491" w:rsidR="00B30EBA" w:rsidRPr="000345D8">
            <w:pPr>
              <w:jc w:val="center"/>
              <w:rPr>
                <w:b/>
              </w:rPr>
            </w:pPr>
            <w:r w:rsidRPr="000345D8">
              <w:rPr>
                <w:b/>
              </w:rPr>
              <w:t>OIB vjerovnika</w:t>
            </w:r>
          </w:p>
        </w:tc>
        <w:tc>
          <w:tcPr>
            <w:tcW w:type="pct" w:w="867"/>
            <w:shd w:fill="auto" w:color="auto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/>
              </w:rPr>
            </w:pPr>
            <w:r w:rsidRPr="000345D8">
              <w:rPr>
                <w:b/>
              </w:rPr>
              <w:t>Adresa vjerovnika</w:t>
            </w:r>
          </w:p>
        </w:tc>
        <w:tc>
          <w:tcPr>
            <w:tcW w:type="pct" w:w="622"/>
            <w:shd w:fill="auto" w:color="auto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/>
              </w:rPr>
            </w:pPr>
            <w:r w:rsidRPr="000345D8">
              <w:rPr>
                <w:b/>
              </w:rPr>
              <w:t>Iznos utvrđene tražbine</w:t>
            </w:r>
          </w:p>
        </w:tc>
        <w:tc>
          <w:tcPr>
            <w:tcW w:type="pct" w:w="622"/>
            <w:shd w:fill="auto" w:color="auto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/>
              </w:rPr>
            </w:pPr>
            <w:r w:rsidRPr="000345D8">
              <w:rPr>
                <w:b/>
              </w:rPr>
              <w:t>Otpis</w:t>
            </w:r>
          </w:p>
        </w:tc>
        <w:tc>
          <w:tcPr>
            <w:tcW w:type="pct" w:w="622"/>
            <w:shd w:fill="auto" w:color="auto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/>
              </w:rPr>
            </w:pPr>
            <w:r w:rsidRPr="000345D8">
              <w:rPr>
                <w:b/>
              </w:rPr>
              <w:t>Iznos za otplatu</w:t>
            </w:r>
          </w:p>
        </w:tc>
      </w:tr>
      <w:tr w:rsidTr="00293491" w:rsidR="00B30EBA" w:rsidRPr="000345D8">
        <w:trPr>
          <w:trHeight w:val="855"/>
        </w:trPr>
        <w:tc>
          <w:tcPr>
            <w:tcW w:type="pct" w:w="359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lastRenderedPageBreak/>
              <w:t>1</w:t>
            </w:r>
          </w:p>
        </w:tc>
        <w:tc>
          <w:tcPr>
            <w:tcW w:type="pct" w:w="1203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A2B EXPRESS LOGISTIKA d.o.o. za prijevoz i otpremništvo</w:t>
            </w:r>
          </w:p>
        </w:tc>
        <w:tc>
          <w:tcPr>
            <w:tcW w:type="pct" w:w="706"/>
            <w:shd w:fill="FFFFFF" w:color="000000" w:val="clear"/>
            <w:vAlign w:val="center"/>
            <w:hideMark/>
          </w:tcPr>
          <w:p w:rsidRDefault="00B30EBA" w:rsidP="00293491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54655542852</w:t>
            </w:r>
          </w:p>
        </w:tc>
        <w:tc>
          <w:tcPr>
            <w:tcW w:type="pct" w:w="867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Buzinski prilaz 36a, 10000 Zagreb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1.031,00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0,00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1.031,00 kn</w:t>
            </w:r>
          </w:p>
        </w:tc>
      </w:tr>
      <w:tr w:rsidTr="00293491" w:rsidR="00B30EBA" w:rsidRPr="000345D8">
        <w:trPr>
          <w:trHeight w:val="855"/>
        </w:trPr>
        <w:tc>
          <w:tcPr>
            <w:tcW w:type="pct" w:w="359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2</w:t>
            </w:r>
          </w:p>
        </w:tc>
        <w:tc>
          <w:tcPr>
            <w:tcW w:type="pct" w:w="1203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ACTEGA -RHENANIA Gmbh</w:t>
            </w:r>
          </w:p>
        </w:tc>
        <w:tc>
          <w:tcPr>
            <w:tcW w:type="pct" w:w="706"/>
            <w:shd w:fill="FFFFFF" w:color="000000" w:val="clear"/>
            <w:vAlign w:val="center"/>
            <w:hideMark/>
          </w:tcPr>
          <w:p w:rsidRDefault="00B30EBA" w:rsidP="00293491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DE813251595</w:t>
            </w:r>
          </w:p>
        </w:tc>
        <w:tc>
          <w:tcPr>
            <w:tcW w:type="pct" w:w="867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Grevenbroich, Rhenaniastrasse 29-37, Njemačka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65.017,01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18.980,87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46.036,14 kn</w:t>
            </w:r>
          </w:p>
        </w:tc>
      </w:tr>
      <w:tr w:rsidTr="00293491" w:rsidR="00B30EBA" w:rsidRPr="000345D8">
        <w:trPr>
          <w:trHeight w:val="855"/>
        </w:trPr>
        <w:tc>
          <w:tcPr>
            <w:tcW w:type="pct" w:w="359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3</w:t>
            </w:r>
          </w:p>
        </w:tc>
        <w:tc>
          <w:tcPr>
            <w:tcW w:type="pct" w:w="1203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AD GRAFIKA d. o. o. za promidžbu i grafičku proizvodnju</w:t>
            </w:r>
          </w:p>
        </w:tc>
        <w:tc>
          <w:tcPr>
            <w:tcW w:type="pct" w:w="706"/>
            <w:shd w:fill="FFFFFF" w:color="000000" w:val="clear"/>
            <w:vAlign w:val="center"/>
            <w:hideMark/>
          </w:tcPr>
          <w:p w:rsidRDefault="00B30EBA" w:rsidP="00293491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13819673478</w:t>
            </w:r>
          </w:p>
        </w:tc>
        <w:tc>
          <w:tcPr>
            <w:tcW w:type="pct" w:w="867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Frane Mladenića 3, 51000 Rijeka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118.458,75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37.418,27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81.040,48 kn</w:t>
            </w:r>
          </w:p>
        </w:tc>
      </w:tr>
      <w:tr w:rsidTr="00293491" w:rsidR="00B30EBA" w:rsidRPr="000345D8">
        <w:trPr>
          <w:trHeight w:val="1425"/>
        </w:trPr>
        <w:tc>
          <w:tcPr>
            <w:tcW w:type="pct" w:w="359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4</w:t>
            </w:r>
          </w:p>
        </w:tc>
        <w:tc>
          <w:tcPr>
            <w:tcW w:type="pct" w:w="1203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ADRIA GRUPA društvo s ograničenom odgovornošću za trgovinu, usluge, posredovanje i putnička agencija</w:t>
            </w:r>
          </w:p>
        </w:tc>
        <w:tc>
          <w:tcPr>
            <w:tcW w:type="pct" w:w="706"/>
            <w:shd w:fill="FFFFFF" w:color="000000" w:val="clear"/>
            <w:vAlign w:val="center"/>
            <w:hideMark/>
          </w:tcPr>
          <w:p w:rsidRDefault="00B30EBA" w:rsidP="00293491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06637660960</w:t>
            </w:r>
          </w:p>
        </w:tc>
        <w:tc>
          <w:tcPr>
            <w:tcW w:type="pct" w:w="867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Heinzelova 53a, 10000 Zagreb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1.250,00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0,00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1.250,00 kn</w:t>
            </w:r>
          </w:p>
        </w:tc>
      </w:tr>
      <w:tr w:rsidTr="00293491" w:rsidR="00B30EBA" w:rsidRPr="000345D8">
        <w:trPr>
          <w:trHeight w:val="570"/>
        </w:trPr>
        <w:tc>
          <w:tcPr>
            <w:tcW w:type="pct" w:w="359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5</w:t>
            </w:r>
          </w:p>
        </w:tc>
        <w:tc>
          <w:tcPr>
            <w:tcW w:type="pct" w:w="1203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ALFONS HAAR MASCHINENBAU GmbH</w:t>
            </w:r>
          </w:p>
        </w:tc>
        <w:tc>
          <w:tcPr>
            <w:tcW w:type="pct" w:w="706"/>
            <w:shd w:fill="FFFFFF" w:color="000000" w:val="clear"/>
            <w:vAlign w:val="center"/>
            <w:hideMark/>
          </w:tcPr>
          <w:p w:rsidRDefault="00B30EBA" w:rsidP="00293491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DE118177295</w:t>
            </w:r>
          </w:p>
        </w:tc>
        <w:tc>
          <w:tcPr>
            <w:tcW w:type="pct" w:w="867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Fandiechrstr strasse 67, Hamburh, Njemačka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15.722,99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1.974,43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E96AF1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</w:t>
            </w:r>
            <w:r w:rsidR="00B30EBA" w:rsidRPr="000345D8">
              <w:rPr>
                <w:bCs w:val="false"/>
              </w:rPr>
              <w:t>3.748,56 kn</w:t>
            </w:r>
          </w:p>
        </w:tc>
      </w:tr>
      <w:tr w:rsidTr="00293491" w:rsidR="00B30EBA" w:rsidRPr="000345D8">
        <w:trPr>
          <w:trHeight w:val="570"/>
        </w:trPr>
        <w:tc>
          <w:tcPr>
            <w:tcW w:type="pct" w:w="359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6</w:t>
            </w:r>
          </w:p>
        </w:tc>
        <w:tc>
          <w:tcPr>
            <w:tcW w:type="pct" w:w="1203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ARCELORMITTAL CASISA S.A.</w:t>
            </w:r>
          </w:p>
        </w:tc>
        <w:tc>
          <w:tcPr>
            <w:tcW w:type="pct" w:w="706"/>
            <w:shd w:fill="FFFFFF" w:color="000000" w:val="clear"/>
            <w:vAlign w:val="center"/>
            <w:hideMark/>
          </w:tcPr>
          <w:p w:rsidRDefault="00B30EBA" w:rsidP="00293491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ESA08264608</w:t>
            </w:r>
          </w:p>
        </w:tc>
        <w:tc>
          <w:tcPr>
            <w:tcW w:type="pct" w:w="867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Calle Morores - P.I. Zona, Barcelona, Španjolska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469.997,69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158.699,20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3</w:t>
            </w:r>
            <w:r w:rsidR="00E96AF1" w:rsidRPr="000345D8">
              <w:rPr>
                <w:bCs w:val="false"/>
              </w:rPr>
              <w:t>1</w:t>
            </w:r>
            <w:r w:rsidRPr="000345D8">
              <w:rPr>
                <w:bCs w:val="false"/>
              </w:rPr>
              <w:t>1.298,49 kn</w:t>
            </w:r>
          </w:p>
        </w:tc>
      </w:tr>
      <w:tr w:rsidTr="00293491" w:rsidR="00B30EBA" w:rsidRPr="000345D8">
        <w:trPr>
          <w:trHeight w:val="570"/>
        </w:trPr>
        <w:tc>
          <w:tcPr>
            <w:tcW w:type="pct" w:w="359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7</w:t>
            </w:r>
          </w:p>
        </w:tc>
        <w:tc>
          <w:tcPr>
            <w:tcW w:type="pct" w:w="1203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ARTEMIS LTD</w:t>
            </w:r>
          </w:p>
        </w:tc>
        <w:tc>
          <w:tcPr>
            <w:tcW w:type="pct" w:w="706"/>
            <w:shd w:fill="FFFFFF" w:color="000000" w:val="clear"/>
            <w:vAlign w:val="center"/>
            <w:hideMark/>
          </w:tcPr>
          <w:p w:rsidRDefault="00B30EBA" w:rsidP="00293491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BG811181816</w:t>
            </w:r>
          </w:p>
        </w:tc>
        <w:tc>
          <w:tcPr>
            <w:tcW w:type="pct" w:w="867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Industrial park, Shumen, Belgija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100.365,79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31.176,20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6</w:t>
            </w:r>
            <w:r w:rsidR="00D300AC" w:rsidRPr="000345D8">
              <w:rPr>
                <w:bCs w:val="false"/>
              </w:rPr>
              <w:t>9</w:t>
            </w:r>
            <w:r w:rsidRPr="000345D8">
              <w:rPr>
                <w:bCs w:val="false"/>
              </w:rPr>
              <w:t>.189,59 kn</w:t>
            </w:r>
          </w:p>
        </w:tc>
      </w:tr>
      <w:tr w:rsidTr="00293491" w:rsidR="00B30EBA" w:rsidRPr="000345D8">
        <w:trPr>
          <w:trHeight w:val="1140"/>
        </w:trPr>
        <w:tc>
          <w:tcPr>
            <w:tcW w:type="pct" w:w="359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8</w:t>
            </w:r>
          </w:p>
        </w:tc>
        <w:tc>
          <w:tcPr>
            <w:tcW w:type="pct" w:w="1203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ASTRAPROM društvo s ograničenom odgovornošću za proizvodnju, trgovinu i usluge</w:t>
            </w:r>
          </w:p>
        </w:tc>
        <w:tc>
          <w:tcPr>
            <w:tcW w:type="pct" w:w="706"/>
            <w:shd w:fill="FFFFFF" w:color="000000" w:val="clear"/>
            <w:vAlign w:val="center"/>
            <w:hideMark/>
          </w:tcPr>
          <w:p w:rsidRDefault="00B30EBA" w:rsidP="00293491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24846301629</w:t>
            </w:r>
          </w:p>
        </w:tc>
        <w:tc>
          <w:tcPr>
            <w:tcW w:type="pct" w:w="867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Štivar 3, 51215 Kastav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2.662,08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0,00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2.662,08 kn</w:t>
            </w:r>
          </w:p>
        </w:tc>
      </w:tr>
      <w:tr w:rsidTr="00293491" w:rsidR="00B30EBA" w:rsidRPr="000345D8">
        <w:trPr>
          <w:trHeight w:val="570"/>
        </w:trPr>
        <w:tc>
          <w:tcPr>
            <w:tcW w:type="pct" w:w="359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9</w:t>
            </w:r>
          </w:p>
        </w:tc>
        <w:tc>
          <w:tcPr>
            <w:tcW w:type="pct" w:w="1203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BARBARA DATA trgovina i usluge, d.o.o.</w:t>
            </w:r>
          </w:p>
        </w:tc>
        <w:tc>
          <w:tcPr>
            <w:tcW w:type="pct" w:w="706"/>
            <w:shd w:fill="FFFFFF" w:color="000000" w:val="clear"/>
            <w:vAlign w:val="center"/>
            <w:hideMark/>
          </w:tcPr>
          <w:p w:rsidRDefault="00B30EBA" w:rsidP="00293491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38400100186</w:t>
            </w:r>
          </w:p>
        </w:tc>
        <w:tc>
          <w:tcPr>
            <w:tcW w:type="pct" w:w="867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Josipa Završnika 313, 51000 Rijeka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6.904,65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0,00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6.904,65 kn</w:t>
            </w:r>
          </w:p>
        </w:tc>
      </w:tr>
      <w:tr w:rsidTr="00293491" w:rsidR="00B30EBA" w:rsidRPr="000345D8">
        <w:trPr>
          <w:trHeight w:val="570"/>
        </w:trPr>
        <w:tc>
          <w:tcPr>
            <w:tcW w:type="pct" w:w="359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10</w:t>
            </w:r>
          </w:p>
        </w:tc>
        <w:tc>
          <w:tcPr>
            <w:tcW w:type="pct" w:w="1203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Betaroll Böttcher Hrvatska d.o.o. za gumiranje valjaka</w:t>
            </w:r>
          </w:p>
        </w:tc>
        <w:tc>
          <w:tcPr>
            <w:tcW w:type="pct" w:w="706"/>
            <w:shd w:fill="FFFFFF" w:color="000000" w:val="clear"/>
            <w:vAlign w:val="center"/>
            <w:hideMark/>
          </w:tcPr>
          <w:p w:rsidRDefault="00B30EBA" w:rsidP="00293491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13306436294</w:t>
            </w:r>
          </w:p>
        </w:tc>
        <w:tc>
          <w:tcPr>
            <w:tcW w:type="pct" w:w="867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Štefanovečka 10, 10000 Zagreb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8.537,18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0,00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8.537,18 kn</w:t>
            </w:r>
          </w:p>
        </w:tc>
      </w:tr>
      <w:tr w:rsidTr="00293491" w:rsidR="00B30EBA" w:rsidRPr="000345D8">
        <w:trPr>
          <w:trHeight w:val="855"/>
        </w:trPr>
        <w:tc>
          <w:tcPr>
            <w:tcW w:type="pct" w:w="359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11</w:t>
            </w:r>
          </w:p>
        </w:tc>
        <w:tc>
          <w:tcPr>
            <w:tcW w:type="pct" w:w="1203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BIBUS ZAGREB d.o.o. za tehničko projektiranje i savjetovanje</w:t>
            </w:r>
          </w:p>
        </w:tc>
        <w:tc>
          <w:tcPr>
            <w:tcW w:type="pct" w:w="706"/>
            <w:shd w:fill="FFFFFF" w:color="000000" w:val="clear"/>
            <w:vAlign w:val="center"/>
            <w:hideMark/>
          </w:tcPr>
          <w:p w:rsidRDefault="00B30EBA" w:rsidP="00293491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10613092990</w:t>
            </w:r>
          </w:p>
        </w:tc>
        <w:tc>
          <w:tcPr>
            <w:tcW w:type="pct" w:w="867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Anina 91, 10000 Zagreb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916,32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0,00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916,32 kn</w:t>
            </w:r>
          </w:p>
        </w:tc>
      </w:tr>
      <w:tr w:rsidTr="00293491" w:rsidR="00B30EBA" w:rsidRPr="000345D8">
        <w:trPr>
          <w:trHeight w:val="570"/>
        </w:trPr>
        <w:tc>
          <w:tcPr>
            <w:tcW w:type="pct" w:w="359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12</w:t>
            </w:r>
          </w:p>
        </w:tc>
        <w:tc>
          <w:tcPr>
            <w:tcW w:type="pct" w:w="1203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BILCARE STAUFEN GmbH</w:t>
            </w:r>
          </w:p>
        </w:tc>
        <w:tc>
          <w:tcPr>
            <w:tcW w:type="pct" w:w="706"/>
            <w:shd w:fill="FFFFFF" w:color="000000" w:val="clear"/>
            <w:vAlign w:val="center"/>
            <w:hideMark/>
          </w:tcPr>
          <w:p w:rsidRDefault="00B30EBA" w:rsidP="00293491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DE142209415</w:t>
            </w:r>
          </w:p>
        </w:tc>
        <w:tc>
          <w:tcPr>
            <w:tcW w:type="pct" w:w="867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 xml:space="preserve">Stalfen Postfach </w:t>
            </w:r>
            <w:r w:rsidRPr="000345D8">
              <w:rPr>
                <w:bCs w:val="false"/>
              </w:rPr>
              <w:lastRenderedPageBreak/>
              <w:t>1253, Njemačka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lastRenderedPageBreak/>
              <w:t>121.498,09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38.466,84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83.031,25 kn</w:t>
            </w:r>
          </w:p>
        </w:tc>
      </w:tr>
      <w:tr w:rsidTr="00293491" w:rsidR="00B30EBA" w:rsidRPr="000345D8">
        <w:trPr>
          <w:trHeight w:val="570"/>
        </w:trPr>
        <w:tc>
          <w:tcPr>
            <w:tcW w:type="pct" w:w="359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lastRenderedPageBreak/>
              <w:t>13</w:t>
            </w:r>
          </w:p>
        </w:tc>
        <w:tc>
          <w:tcPr>
            <w:tcW w:type="pct" w:w="1203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BILOKALNIK-IPA industrija papirne ambalaže d.d.</w:t>
            </w:r>
          </w:p>
        </w:tc>
        <w:tc>
          <w:tcPr>
            <w:tcW w:type="pct" w:w="706"/>
            <w:shd w:fill="FFFFFF" w:color="000000" w:val="clear"/>
            <w:vAlign w:val="center"/>
            <w:hideMark/>
          </w:tcPr>
          <w:p w:rsidRDefault="00B30EBA" w:rsidP="00293491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29531974087</w:t>
            </w:r>
          </w:p>
        </w:tc>
        <w:tc>
          <w:tcPr>
            <w:tcW w:type="pct" w:w="867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Dravska ulica 19, 48000 Koprivnica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214.512,83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70.556,93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143.955,90 kn</w:t>
            </w:r>
          </w:p>
        </w:tc>
      </w:tr>
      <w:tr w:rsidTr="00293491" w:rsidR="00B30EBA" w:rsidRPr="000345D8">
        <w:trPr>
          <w:trHeight w:val="855"/>
        </w:trPr>
        <w:tc>
          <w:tcPr>
            <w:tcW w:type="pct" w:w="359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14</w:t>
            </w:r>
          </w:p>
        </w:tc>
        <w:tc>
          <w:tcPr>
            <w:tcW w:type="pct" w:w="1203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BIROOPREMA društvo s ograničenom odgovornošću za trgovinu i usluge</w:t>
            </w:r>
          </w:p>
        </w:tc>
        <w:tc>
          <w:tcPr>
            <w:tcW w:type="pct" w:w="706"/>
            <w:shd w:fill="FFFFFF" w:color="000000" w:val="clear"/>
            <w:vAlign w:val="center"/>
            <w:hideMark/>
          </w:tcPr>
          <w:p w:rsidRDefault="00B30EBA" w:rsidP="00293491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72699018792</w:t>
            </w:r>
          </w:p>
        </w:tc>
        <w:tc>
          <w:tcPr>
            <w:tcW w:type="pct" w:w="867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Milutina Barača 7, 51000 Rijeka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160,00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0,00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160,00 kn</w:t>
            </w:r>
          </w:p>
        </w:tc>
      </w:tr>
      <w:tr w:rsidTr="00293491" w:rsidR="00B30EBA" w:rsidRPr="000345D8">
        <w:trPr>
          <w:trHeight w:val="1140"/>
        </w:trPr>
        <w:tc>
          <w:tcPr>
            <w:tcW w:type="pct" w:w="359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15</w:t>
            </w:r>
          </w:p>
        </w:tc>
        <w:tc>
          <w:tcPr>
            <w:tcW w:type="pct" w:w="1203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BISNODE društvo s ograničenom odgovornošću za trgovinu, posredovanje i usluge</w:t>
            </w:r>
          </w:p>
        </w:tc>
        <w:tc>
          <w:tcPr>
            <w:tcW w:type="pct" w:w="706"/>
            <w:shd w:fill="FFFFFF" w:color="000000" w:val="clear"/>
            <w:vAlign w:val="center"/>
            <w:hideMark/>
          </w:tcPr>
          <w:p w:rsidRDefault="00B30EBA" w:rsidP="00293491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48270876028</w:t>
            </w:r>
          </w:p>
        </w:tc>
        <w:tc>
          <w:tcPr>
            <w:tcW w:type="pct" w:w="867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Fallerovo šetalište 22, 10000 Zagreb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5.000,00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0,00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5.000,00 kn</w:t>
            </w:r>
          </w:p>
        </w:tc>
      </w:tr>
      <w:tr w:rsidTr="00293491" w:rsidR="00B30EBA" w:rsidRPr="000345D8">
        <w:trPr>
          <w:trHeight w:val="570"/>
        </w:trPr>
        <w:tc>
          <w:tcPr>
            <w:tcW w:type="pct" w:w="359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16</w:t>
            </w:r>
          </w:p>
        </w:tc>
        <w:tc>
          <w:tcPr>
            <w:tcW w:type="pct" w:w="1203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IGOR BLAŽIĆ, TISKARA SUŠAK</w:t>
            </w:r>
          </w:p>
        </w:tc>
        <w:tc>
          <w:tcPr>
            <w:tcW w:type="pct" w:w="706"/>
            <w:shd w:fill="FFFFFF" w:color="000000" w:val="clear"/>
            <w:vAlign w:val="center"/>
            <w:hideMark/>
          </w:tcPr>
          <w:p w:rsidRDefault="00B30EBA" w:rsidP="00293491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19971221845</w:t>
            </w:r>
          </w:p>
        </w:tc>
        <w:tc>
          <w:tcPr>
            <w:tcW w:type="pct" w:w="867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DRAGE ŠĆITARA 24, 51000 RIJEKA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2.218,75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0,00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2.218,75 kn</w:t>
            </w:r>
          </w:p>
        </w:tc>
      </w:tr>
      <w:tr w:rsidTr="00293491" w:rsidR="00B30EBA" w:rsidRPr="000345D8">
        <w:trPr>
          <w:trHeight w:val="855"/>
        </w:trPr>
        <w:tc>
          <w:tcPr>
            <w:tcW w:type="pct" w:w="359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17</w:t>
            </w:r>
          </w:p>
        </w:tc>
        <w:tc>
          <w:tcPr>
            <w:tcW w:type="pct" w:w="1203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BMT, metalsko - trgovačko društvo s ograničenom odgovornošću</w:t>
            </w:r>
          </w:p>
        </w:tc>
        <w:tc>
          <w:tcPr>
            <w:tcW w:type="pct" w:w="706"/>
            <w:shd w:fill="FFFFFF" w:color="000000" w:val="clear"/>
            <w:vAlign w:val="center"/>
            <w:hideMark/>
          </w:tcPr>
          <w:p w:rsidRDefault="00B30EBA" w:rsidP="00293491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47730621403</w:t>
            </w:r>
          </w:p>
        </w:tc>
        <w:tc>
          <w:tcPr>
            <w:tcW w:type="pct" w:w="867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Ivana Gorana Kovačića 156, 51314 Ravna Gora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1.950,00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0,00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1.950,00 kn</w:t>
            </w:r>
          </w:p>
        </w:tc>
      </w:tr>
      <w:tr w:rsidTr="00293491" w:rsidR="00B30EBA" w:rsidRPr="000345D8">
        <w:trPr>
          <w:trHeight w:val="1425"/>
        </w:trPr>
        <w:tc>
          <w:tcPr>
            <w:tcW w:type="pct" w:w="359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18</w:t>
            </w:r>
          </w:p>
        </w:tc>
        <w:tc>
          <w:tcPr>
            <w:tcW w:type="pct" w:w="1203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BOKOLJE KOMERC, društvo s ograničenom odgovornošću za ugostiteljstvo, trgovinu i poslovne usluge</w:t>
            </w:r>
          </w:p>
        </w:tc>
        <w:tc>
          <w:tcPr>
            <w:tcW w:type="pct" w:w="706"/>
            <w:shd w:fill="FFFFFF" w:color="000000" w:val="clear"/>
            <w:vAlign w:val="center"/>
            <w:hideMark/>
          </w:tcPr>
          <w:p w:rsidRDefault="00B30EBA" w:rsidP="00293491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60107744273</w:t>
            </w:r>
          </w:p>
        </w:tc>
        <w:tc>
          <w:tcPr>
            <w:tcW w:type="pct" w:w="867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Dobropoljana 27, 23264 Dobropoljana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3.413,06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0,00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3.413,06 kn</w:t>
            </w:r>
          </w:p>
        </w:tc>
      </w:tr>
      <w:tr w:rsidTr="00293491" w:rsidR="00B30EBA" w:rsidRPr="000345D8">
        <w:trPr>
          <w:trHeight w:val="1140"/>
        </w:trPr>
        <w:tc>
          <w:tcPr>
            <w:tcW w:type="pct" w:w="359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19</w:t>
            </w:r>
          </w:p>
        </w:tc>
        <w:tc>
          <w:tcPr>
            <w:tcW w:type="pct" w:w="1203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BÖHLER-UDDEHOLM ZAGREB društvo s ograničenom odgovornošću za trgovinu</w:t>
            </w:r>
          </w:p>
        </w:tc>
        <w:tc>
          <w:tcPr>
            <w:tcW w:type="pct" w:w="706"/>
            <w:shd w:fill="FFFFFF" w:color="000000" w:val="clear"/>
            <w:vAlign w:val="center"/>
            <w:hideMark/>
          </w:tcPr>
          <w:p w:rsidRDefault="00B30EBA" w:rsidP="00293491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49843078364</w:t>
            </w:r>
          </w:p>
        </w:tc>
        <w:tc>
          <w:tcPr>
            <w:tcW w:type="pct" w:w="867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Slavonska avenija 22d, 10000 Zagreb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9.586,13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0,00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9.586,13 kn</w:t>
            </w:r>
          </w:p>
        </w:tc>
      </w:tr>
      <w:tr w:rsidTr="00293491" w:rsidR="00B30EBA" w:rsidRPr="000345D8">
        <w:trPr>
          <w:trHeight w:val="570"/>
        </w:trPr>
        <w:tc>
          <w:tcPr>
            <w:tcW w:type="pct" w:w="359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20</w:t>
            </w:r>
          </w:p>
        </w:tc>
        <w:tc>
          <w:tcPr>
            <w:tcW w:type="pct" w:w="1203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ANTE BREKALO, JAVNI BILJEŽNIK</w:t>
            </w:r>
          </w:p>
        </w:tc>
        <w:tc>
          <w:tcPr>
            <w:tcW w:type="pct" w:w="706"/>
            <w:shd w:fill="FFFFFF" w:color="000000" w:val="clear"/>
            <w:vAlign w:val="center"/>
            <w:hideMark/>
          </w:tcPr>
          <w:p w:rsidRDefault="00B30EBA" w:rsidP="00293491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76454958391</w:t>
            </w:r>
          </w:p>
        </w:tc>
        <w:tc>
          <w:tcPr>
            <w:tcW w:type="pct" w:w="867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SVETOG VIDA 3, 34000 POŽEGA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307,50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0,00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307,50 kn</w:t>
            </w:r>
          </w:p>
        </w:tc>
      </w:tr>
      <w:tr w:rsidTr="00293491" w:rsidR="00B30EBA" w:rsidRPr="000345D8">
        <w:trPr>
          <w:trHeight w:val="855"/>
        </w:trPr>
        <w:tc>
          <w:tcPr>
            <w:tcW w:type="pct" w:w="359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21</w:t>
            </w:r>
          </w:p>
        </w:tc>
        <w:tc>
          <w:tcPr>
            <w:tcW w:type="pct" w:w="1203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BRNA SERVIS društvo s ograničenom odgovornošću za servis i usluge</w:t>
            </w:r>
          </w:p>
        </w:tc>
        <w:tc>
          <w:tcPr>
            <w:tcW w:type="pct" w:w="706"/>
            <w:shd w:fill="FFFFFF" w:color="000000" w:val="clear"/>
            <w:vAlign w:val="center"/>
            <w:hideMark/>
          </w:tcPr>
          <w:p w:rsidRDefault="00B30EBA" w:rsidP="00293491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14631403412</w:t>
            </w:r>
          </w:p>
        </w:tc>
        <w:tc>
          <w:tcPr>
            <w:tcW w:type="pct" w:w="867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Zlobin 19 A, 51324 Zlobin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45.875,00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12.376,87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33.498,13 kn</w:t>
            </w:r>
          </w:p>
        </w:tc>
      </w:tr>
      <w:tr w:rsidTr="00293491" w:rsidR="00B30EBA" w:rsidRPr="000345D8">
        <w:trPr>
          <w:trHeight w:val="570"/>
        </w:trPr>
        <w:tc>
          <w:tcPr>
            <w:tcW w:type="pct" w:w="359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22</w:t>
            </w:r>
          </w:p>
        </w:tc>
        <w:tc>
          <w:tcPr>
            <w:tcW w:type="pct" w:w="1203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ZLATKO BRUSIĆ, AUTOPREVOZNIK</w:t>
            </w:r>
          </w:p>
        </w:tc>
        <w:tc>
          <w:tcPr>
            <w:tcW w:type="pct" w:w="706"/>
            <w:shd w:fill="FFFFFF" w:color="000000" w:val="clear"/>
            <w:vAlign w:val="center"/>
            <w:hideMark/>
          </w:tcPr>
          <w:p w:rsidRDefault="00B30EBA" w:rsidP="00293491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95037966755</w:t>
            </w:r>
          </w:p>
        </w:tc>
        <w:tc>
          <w:tcPr>
            <w:tcW w:type="pct" w:w="867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ŽRTAVA FAŠIZMA 3, 52470 UMAG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1.750,00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0,00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1.750,00 kn</w:t>
            </w:r>
          </w:p>
        </w:tc>
      </w:tr>
      <w:tr w:rsidTr="00293491" w:rsidR="00B30EBA" w:rsidRPr="000345D8">
        <w:trPr>
          <w:trHeight w:val="855"/>
        </w:trPr>
        <w:tc>
          <w:tcPr>
            <w:tcW w:type="pct" w:w="359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lastRenderedPageBreak/>
              <w:t>23</w:t>
            </w:r>
          </w:p>
        </w:tc>
        <w:tc>
          <w:tcPr>
            <w:tcW w:type="pct" w:w="1203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BTR - KOMPRESOR servis kompresora, trgovina i usluge d.o.o.</w:t>
            </w:r>
          </w:p>
        </w:tc>
        <w:tc>
          <w:tcPr>
            <w:tcW w:type="pct" w:w="706"/>
            <w:shd w:fill="FFFFFF" w:color="000000" w:val="clear"/>
            <w:vAlign w:val="center"/>
            <w:hideMark/>
          </w:tcPr>
          <w:p w:rsidRDefault="00B30EBA" w:rsidP="00293491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48491501393</w:t>
            </w:r>
          </w:p>
        </w:tc>
        <w:tc>
          <w:tcPr>
            <w:tcW w:type="pct" w:w="867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Štefanjska 13, 10255 Donji Stupnik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20.421,38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3.595,38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E96AF1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16</w:t>
            </w:r>
            <w:r w:rsidR="00B30EBA" w:rsidRPr="000345D8">
              <w:rPr>
                <w:bCs w:val="false"/>
              </w:rPr>
              <w:t>.826,00 kn</w:t>
            </w:r>
          </w:p>
        </w:tc>
      </w:tr>
      <w:tr w:rsidTr="00293491" w:rsidR="00B30EBA" w:rsidRPr="000345D8">
        <w:trPr>
          <w:trHeight w:val="285"/>
        </w:trPr>
        <w:tc>
          <w:tcPr>
            <w:tcW w:type="pct" w:w="359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24</w:t>
            </w:r>
          </w:p>
        </w:tc>
        <w:tc>
          <w:tcPr>
            <w:tcW w:type="pct" w:w="1203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CALTEK s.r.l.</w:t>
            </w:r>
          </w:p>
        </w:tc>
        <w:tc>
          <w:tcPr>
            <w:tcW w:type="pct" w:w="706"/>
            <w:shd w:fill="FFFFFF" w:color="000000" w:val="clear"/>
            <w:vAlign w:val="center"/>
            <w:hideMark/>
          </w:tcPr>
          <w:p w:rsidRDefault="00B30EBA" w:rsidP="00293491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IT01380540185</w:t>
            </w:r>
          </w:p>
        </w:tc>
        <w:tc>
          <w:tcPr>
            <w:tcW w:type="pct" w:w="867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Chignolo Localitas 1, Italija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201.031,54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65.905,88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135.125,66 kn</w:t>
            </w:r>
          </w:p>
        </w:tc>
      </w:tr>
      <w:tr w:rsidTr="00293491" w:rsidR="00B30EBA" w:rsidRPr="000345D8">
        <w:trPr>
          <w:trHeight w:val="570"/>
        </w:trPr>
        <w:tc>
          <w:tcPr>
            <w:tcW w:type="pct" w:w="359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25</w:t>
            </w:r>
          </w:p>
        </w:tc>
        <w:tc>
          <w:tcPr>
            <w:tcW w:type="pct" w:w="1203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TOMISLAV CAPIĆ, KONOBA RIVA</w:t>
            </w:r>
          </w:p>
        </w:tc>
        <w:tc>
          <w:tcPr>
            <w:tcW w:type="pct" w:w="706"/>
            <w:shd w:fill="FFFFFF" w:color="000000" w:val="clear"/>
            <w:vAlign w:val="center"/>
            <w:hideMark/>
          </w:tcPr>
          <w:p w:rsidRDefault="00B30EBA" w:rsidP="00293491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92343248944</w:t>
            </w:r>
          </w:p>
        </w:tc>
        <w:tc>
          <w:tcPr>
            <w:tcW w:type="pct" w:w="867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ZIDARSKA 89, 51260 CRIKVENICA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1.201,00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0,00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1.201,00 kn</w:t>
            </w:r>
          </w:p>
        </w:tc>
      </w:tr>
      <w:tr w:rsidTr="00293491" w:rsidR="00B30EBA" w:rsidRPr="000345D8">
        <w:trPr>
          <w:trHeight w:val="570"/>
        </w:trPr>
        <w:tc>
          <w:tcPr>
            <w:tcW w:type="pct" w:w="359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26</w:t>
            </w:r>
          </w:p>
        </w:tc>
        <w:tc>
          <w:tcPr>
            <w:tcW w:type="pct" w:w="1203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CDS-BOND d.o.o. za usluge zaštite</w:t>
            </w:r>
          </w:p>
        </w:tc>
        <w:tc>
          <w:tcPr>
            <w:tcW w:type="pct" w:w="706"/>
            <w:shd w:fill="FFFFFF" w:color="000000" w:val="clear"/>
            <w:vAlign w:val="center"/>
            <w:hideMark/>
          </w:tcPr>
          <w:p w:rsidRDefault="00B30EBA" w:rsidP="00293491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05779404606</w:t>
            </w:r>
          </w:p>
        </w:tc>
        <w:tc>
          <w:tcPr>
            <w:tcW w:type="pct" w:w="867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Ožujska 10, 10000 Zagreb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2.250,00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0,00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2.250,00 kn</w:t>
            </w:r>
          </w:p>
        </w:tc>
      </w:tr>
      <w:tr w:rsidTr="00293491" w:rsidR="00B30EBA" w:rsidRPr="000345D8">
        <w:trPr>
          <w:trHeight w:val="855"/>
        </w:trPr>
        <w:tc>
          <w:tcPr>
            <w:tcW w:type="pct" w:w="359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27</w:t>
            </w:r>
          </w:p>
        </w:tc>
        <w:tc>
          <w:tcPr>
            <w:tcW w:type="pct" w:w="1203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CIJEVNA TEHNIKA, d. o. o. za trgovinu, izradu i čišćenje cijevnih proizvoda</w:t>
            </w:r>
          </w:p>
        </w:tc>
        <w:tc>
          <w:tcPr>
            <w:tcW w:type="pct" w:w="706"/>
            <w:shd w:fill="FFFFFF" w:color="000000" w:val="clear"/>
            <w:vAlign w:val="center"/>
            <w:hideMark/>
          </w:tcPr>
          <w:p w:rsidRDefault="00B30EBA" w:rsidP="00293491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97622780215</w:t>
            </w:r>
          </w:p>
        </w:tc>
        <w:tc>
          <w:tcPr>
            <w:tcW w:type="pct" w:w="867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Jušići 56A, 51211 Jušići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8.471,50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0,00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8.471,50 kn</w:t>
            </w:r>
          </w:p>
        </w:tc>
      </w:tr>
      <w:tr w:rsidTr="00293491" w:rsidR="00B30EBA" w:rsidRPr="000345D8">
        <w:trPr>
          <w:trHeight w:val="570"/>
        </w:trPr>
        <w:tc>
          <w:tcPr>
            <w:tcW w:type="pct" w:w="359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28</w:t>
            </w:r>
          </w:p>
        </w:tc>
        <w:tc>
          <w:tcPr>
            <w:tcW w:type="pct" w:w="1203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Constellium Rolled Products Singen GmbH&amp; Co.KG</w:t>
            </w:r>
          </w:p>
        </w:tc>
        <w:tc>
          <w:tcPr>
            <w:tcW w:type="pct" w:w="706"/>
            <w:shd w:fill="FFFFFF" w:color="000000" w:val="clear"/>
            <w:vAlign w:val="center"/>
            <w:hideMark/>
          </w:tcPr>
          <w:p w:rsidRDefault="00B30EBA" w:rsidP="00293491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DE304550311</w:t>
            </w:r>
          </w:p>
        </w:tc>
        <w:tc>
          <w:tcPr>
            <w:tcW w:type="pct" w:w="867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Singen, Alusingen - Platz 1, Njemačka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818.382,91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278.892,10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539.490,81 kn</w:t>
            </w:r>
          </w:p>
        </w:tc>
      </w:tr>
      <w:tr w:rsidTr="00293491" w:rsidR="00B30EBA" w:rsidRPr="000345D8">
        <w:trPr>
          <w:trHeight w:val="570"/>
        </w:trPr>
        <w:tc>
          <w:tcPr>
            <w:tcW w:type="pct" w:w="359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29</w:t>
            </w:r>
          </w:p>
        </w:tc>
        <w:tc>
          <w:tcPr>
            <w:tcW w:type="pct" w:w="1203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COLORPINT s.p.a.</w:t>
            </w:r>
          </w:p>
        </w:tc>
        <w:tc>
          <w:tcPr>
            <w:tcW w:type="pct" w:w="706"/>
            <w:shd w:fill="FFFFFF" w:color="000000" w:val="clear"/>
            <w:vAlign w:val="center"/>
            <w:hideMark/>
          </w:tcPr>
          <w:p w:rsidRDefault="00B30EBA" w:rsidP="00293491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IT01584310302</w:t>
            </w:r>
          </w:p>
        </w:tc>
        <w:tc>
          <w:tcPr>
            <w:tcW w:type="pct" w:w="867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Coseano - UD, Via dell Artigianato 5, Italija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14.047,99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1.396,56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E96AF1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</w:t>
            </w:r>
            <w:r w:rsidR="00B30EBA" w:rsidRPr="000345D8">
              <w:rPr>
                <w:bCs w:val="false"/>
              </w:rPr>
              <w:t>2.651,43 kn</w:t>
            </w:r>
          </w:p>
        </w:tc>
      </w:tr>
      <w:tr w:rsidTr="00293491" w:rsidR="00B30EBA" w:rsidRPr="000345D8">
        <w:trPr>
          <w:trHeight w:val="570"/>
        </w:trPr>
        <w:tc>
          <w:tcPr>
            <w:tcW w:type="pct" w:w="359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30</w:t>
            </w:r>
          </w:p>
        </w:tc>
        <w:tc>
          <w:tcPr>
            <w:tcW w:type="pct" w:w="1203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COMET, proizvodnja, trgovina i usluge d.o.o.</w:t>
            </w:r>
          </w:p>
        </w:tc>
        <w:tc>
          <w:tcPr>
            <w:tcW w:type="pct" w:w="706"/>
            <w:shd w:fill="FFFFFF" w:color="000000" w:val="clear"/>
            <w:vAlign w:val="center"/>
            <w:hideMark/>
          </w:tcPr>
          <w:p w:rsidRDefault="00B30EBA" w:rsidP="00293491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48249084626</w:t>
            </w:r>
          </w:p>
        </w:tc>
        <w:tc>
          <w:tcPr>
            <w:tcW w:type="pct" w:w="867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Varaždinska 40C, 42220 Novi Marof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2.351,25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0,00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2.351,25 kn</w:t>
            </w:r>
          </w:p>
        </w:tc>
      </w:tr>
      <w:tr w:rsidTr="00293491" w:rsidR="00B30EBA" w:rsidRPr="000345D8">
        <w:trPr>
          <w:trHeight w:val="570"/>
        </w:trPr>
        <w:tc>
          <w:tcPr>
            <w:tcW w:type="pct" w:w="359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31</w:t>
            </w:r>
          </w:p>
        </w:tc>
        <w:tc>
          <w:tcPr>
            <w:tcW w:type="pct" w:w="1203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CROATIA osiguranje d.d.</w:t>
            </w:r>
          </w:p>
        </w:tc>
        <w:tc>
          <w:tcPr>
            <w:tcW w:type="pct" w:w="706"/>
            <w:shd w:fill="FFFFFF" w:color="000000" w:val="clear"/>
            <w:vAlign w:val="center"/>
            <w:hideMark/>
          </w:tcPr>
          <w:p w:rsidRDefault="00B30EBA" w:rsidP="00293491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26187994862</w:t>
            </w:r>
          </w:p>
        </w:tc>
        <w:tc>
          <w:tcPr>
            <w:tcW w:type="pct" w:w="867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Vatroslava Jagića 33, 10000 Zagreb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173.216,03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56.309,53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116.906,50 kn</w:t>
            </w:r>
          </w:p>
        </w:tc>
      </w:tr>
      <w:tr w:rsidTr="00293491" w:rsidR="00B30EBA" w:rsidRPr="000345D8">
        <w:trPr>
          <w:trHeight w:val="855"/>
        </w:trPr>
        <w:tc>
          <w:tcPr>
            <w:tcW w:type="pct" w:w="359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32</w:t>
            </w:r>
          </w:p>
        </w:tc>
        <w:tc>
          <w:tcPr>
            <w:tcW w:type="pct" w:w="1203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CRODUX PLIN društvo s ograničenom odgovornošću za trgovinu i usluge</w:t>
            </w:r>
          </w:p>
        </w:tc>
        <w:tc>
          <w:tcPr>
            <w:tcW w:type="pct" w:w="706"/>
            <w:shd w:fill="FFFFFF" w:color="000000" w:val="clear"/>
            <w:vAlign w:val="center"/>
            <w:hideMark/>
          </w:tcPr>
          <w:p w:rsidRDefault="00B30EBA" w:rsidP="00293491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50388109754</w:t>
            </w:r>
          </w:p>
        </w:tc>
        <w:tc>
          <w:tcPr>
            <w:tcW w:type="pct" w:w="867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Savska Opatovina 36, 10000 Zagreb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41.398,73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10.832,56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30.566,17 kn</w:t>
            </w:r>
          </w:p>
        </w:tc>
      </w:tr>
      <w:tr w:rsidTr="00293491" w:rsidR="00B30EBA" w:rsidRPr="000345D8">
        <w:trPr>
          <w:trHeight w:val="570"/>
        </w:trPr>
        <w:tc>
          <w:tcPr>
            <w:tcW w:type="pct" w:w="359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33</w:t>
            </w:r>
          </w:p>
        </w:tc>
        <w:tc>
          <w:tcPr>
            <w:tcW w:type="pct" w:w="1203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CROWN FOODESPANA, S.A.U.</w:t>
            </w:r>
          </w:p>
        </w:tc>
        <w:tc>
          <w:tcPr>
            <w:tcW w:type="pct" w:w="706"/>
            <w:shd w:fill="FFFFFF" w:color="000000" w:val="clear"/>
            <w:vAlign w:val="center"/>
            <w:hideMark/>
          </w:tcPr>
          <w:p w:rsidRDefault="00B30EBA" w:rsidP="00293491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ESA30015192</w:t>
            </w:r>
          </w:p>
        </w:tc>
        <w:tc>
          <w:tcPr>
            <w:tcW w:type="pct" w:w="867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Las torres pol. Ind. Los pinos, Španjolska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1.836.136,69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630.017,16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1.206.119,53 kn</w:t>
            </w:r>
          </w:p>
        </w:tc>
      </w:tr>
      <w:tr w:rsidTr="00293491" w:rsidR="00B30EBA" w:rsidRPr="000345D8">
        <w:trPr>
          <w:trHeight w:val="570"/>
        </w:trPr>
        <w:tc>
          <w:tcPr>
            <w:tcW w:type="pct" w:w="359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34</w:t>
            </w:r>
          </w:p>
        </w:tc>
        <w:tc>
          <w:tcPr>
            <w:tcW w:type="pct" w:w="1203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CROWN IMBALLAGGI ITALIA SRL</w:t>
            </w:r>
          </w:p>
        </w:tc>
        <w:tc>
          <w:tcPr>
            <w:tcW w:type="pct" w:w="706"/>
            <w:shd w:fill="FFFFFF" w:color="000000" w:val="clear"/>
            <w:vAlign w:val="center"/>
            <w:hideMark/>
          </w:tcPr>
          <w:p w:rsidRDefault="00B30EBA" w:rsidP="00293491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IT01554960599</w:t>
            </w:r>
          </w:p>
        </w:tc>
        <w:tc>
          <w:tcPr>
            <w:tcW w:type="pct" w:w="867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Strada Ugozzolo 100/a, Italija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586.668,88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198.950,76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387.718,12 kn</w:t>
            </w:r>
          </w:p>
        </w:tc>
      </w:tr>
      <w:tr w:rsidTr="00293491" w:rsidR="00B30EBA" w:rsidRPr="000345D8">
        <w:trPr>
          <w:trHeight w:val="1425"/>
        </w:trPr>
        <w:tc>
          <w:tcPr>
            <w:tcW w:type="pct" w:w="359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lastRenderedPageBreak/>
              <w:t>35</w:t>
            </w:r>
          </w:p>
        </w:tc>
        <w:tc>
          <w:tcPr>
            <w:tcW w:type="pct" w:w="1203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CT INTEC društvo s ograničenom odgovornošću za kemijsko čišćenje industrijskih i elekronskih postrojenja</w:t>
            </w:r>
          </w:p>
        </w:tc>
        <w:tc>
          <w:tcPr>
            <w:tcW w:type="pct" w:w="706"/>
            <w:shd w:fill="FFFFFF" w:color="000000" w:val="clear"/>
            <w:vAlign w:val="center"/>
            <w:hideMark/>
          </w:tcPr>
          <w:p w:rsidRDefault="00B30EBA" w:rsidP="00293491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42926895160</w:t>
            </w:r>
          </w:p>
        </w:tc>
        <w:tc>
          <w:tcPr>
            <w:tcW w:type="pct" w:w="867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Marčelji,Pogled 15, 51216 Viškovo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4.375,00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0,00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4.375,00 kn</w:t>
            </w:r>
          </w:p>
        </w:tc>
      </w:tr>
      <w:tr w:rsidTr="00293491" w:rsidR="00B30EBA" w:rsidRPr="000345D8">
        <w:trPr>
          <w:trHeight w:val="1305"/>
        </w:trPr>
        <w:tc>
          <w:tcPr>
            <w:tcW w:type="pct" w:w="359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36</w:t>
            </w:r>
          </w:p>
        </w:tc>
        <w:tc>
          <w:tcPr>
            <w:tcW w:type="pct" w:w="1203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CUT TECH društvo s ograničenom odgovornošću za proizvodnju, trgovinu i usluge</w:t>
            </w:r>
          </w:p>
        </w:tc>
        <w:tc>
          <w:tcPr>
            <w:tcW w:type="pct" w:w="706"/>
            <w:shd w:fill="FFFFFF" w:color="000000" w:val="clear"/>
            <w:vAlign w:val="center"/>
            <w:hideMark/>
          </w:tcPr>
          <w:p w:rsidRDefault="00B30EBA" w:rsidP="00293491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81428533799</w:t>
            </w:r>
          </w:p>
        </w:tc>
        <w:tc>
          <w:tcPr>
            <w:tcW w:type="pct" w:w="867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Kapelica 10C, 52220 Labin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2.636,25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0,00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2.636,25 kn</w:t>
            </w:r>
          </w:p>
        </w:tc>
      </w:tr>
      <w:tr w:rsidTr="00293491" w:rsidR="00B30EBA" w:rsidRPr="000345D8">
        <w:trPr>
          <w:trHeight w:val="855"/>
        </w:trPr>
        <w:tc>
          <w:tcPr>
            <w:tcW w:type="pct" w:w="359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37</w:t>
            </w:r>
          </w:p>
        </w:tc>
        <w:tc>
          <w:tcPr>
            <w:tcW w:type="pct" w:w="1203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ŽIVKO ČEGAR, PROIZVODNI OBRT ˝KANTRIDA NOVA˝</w:t>
            </w:r>
          </w:p>
        </w:tc>
        <w:tc>
          <w:tcPr>
            <w:tcW w:type="pct" w:w="706"/>
            <w:shd w:fill="FFFFFF" w:color="000000" w:val="clear"/>
            <w:vAlign w:val="center"/>
            <w:hideMark/>
          </w:tcPr>
          <w:p w:rsidRDefault="00B30EBA" w:rsidP="00293491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69103373238</w:t>
            </w:r>
          </w:p>
        </w:tc>
        <w:tc>
          <w:tcPr>
            <w:tcW w:type="pct" w:w="867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PULSKA 32, 51000 RIJEKA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1.150,00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0,00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1.150,00 kn</w:t>
            </w:r>
          </w:p>
        </w:tc>
      </w:tr>
      <w:tr w:rsidTr="00293491" w:rsidR="00B30EBA" w:rsidRPr="000345D8">
        <w:trPr>
          <w:trHeight w:val="1140"/>
        </w:trPr>
        <w:tc>
          <w:tcPr>
            <w:tcW w:type="pct" w:w="359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38</w:t>
            </w:r>
          </w:p>
        </w:tc>
        <w:tc>
          <w:tcPr>
            <w:tcW w:type="pct" w:w="1203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D. I. M. Š. O. društvo s ograničenom odgovornošću za dimnjačarske i bravarske usluge</w:t>
            </w:r>
          </w:p>
        </w:tc>
        <w:tc>
          <w:tcPr>
            <w:tcW w:type="pct" w:w="706"/>
            <w:shd w:fill="FFFFFF" w:color="000000" w:val="clear"/>
            <w:vAlign w:val="center"/>
            <w:hideMark/>
          </w:tcPr>
          <w:p w:rsidRDefault="00B30EBA" w:rsidP="00293491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78647145866</w:t>
            </w:r>
          </w:p>
        </w:tc>
        <w:tc>
          <w:tcPr>
            <w:tcW w:type="pct" w:w="867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Mavrinci, Čavlova ograd 16, 51219 Čavle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14.632,50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1.598,21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13.034,29 kn</w:t>
            </w:r>
          </w:p>
        </w:tc>
      </w:tr>
      <w:tr w:rsidTr="00293491" w:rsidR="00B30EBA" w:rsidRPr="000345D8">
        <w:trPr>
          <w:trHeight w:val="570"/>
        </w:trPr>
        <w:tc>
          <w:tcPr>
            <w:tcW w:type="pct" w:w="359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39</w:t>
            </w:r>
          </w:p>
        </w:tc>
        <w:tc>
          <w:tcPr>
            <w:tcW w:type="pct" w:w="1203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RAJKO DAMIŠ, STAKLARSKI OBRT DAMIŠ</w:t>
            </w:r>
          </w:p>
        </w:tc>
        <w:tc>
          <w:tcPr>
            <w:tcW w:type="pct" w:w="706"/>
            <w:shd w:fill="FFFFFF" w:color="000000" w:val="clear"/>
            <w:vAlign w:val="center"/>
            <w:hideMark/>
          </w:tcPr>
          <w:p w:rsidRDefault="00B30EBA" w:rsidP="00293491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08080030355</w:t>
            </w:r>
          </w:p>
        </w:tc>
        <w:tc>
          <w:tcPr>
            <w:tcW w:type="pct" w:w="867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ZAGREBAČKA 4, 51500 KRK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520,00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0,00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520,00 kn</w:t>
            </w:r>
          </w:p>
        </w:tc>
      </w:tr>
      <w:tr w:rsidTr="00293491" w:rsidR="00B30EBA" w:rsidRPr="000345D8">
        <w:trPr>
          <w:trHeight w:val="570"/>
        </w:trPr>
        <w:tc>
          <w:tcPr>
            <w:tcW w:type="pct" w:w="359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40</w:t>
            </w:r>
          </w:p>
        </w:tc>
        <w:tc>
          <w:tcPr>
            <w:tcW w:type="pct" w:w="1203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Dimnjačarska obrtnička zadruga za usluge</w:t>
            </w:r>
          </w:p>
        </w:tc>
        <w:tc>
          <w:tcPr>
            <w:tcW w:type="pct" w:w="706"/>
            <w:shd w:fill="FFFFFF" w:color="000000" w:val="clear"/>
            <w:vAlign w:val="center"/>
            <w:hideMark/>
          </w:tcPr>
          <w:p w:rsidRDefault="00B30EBA" w:rsidP="00293491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01254445043</w:t>
            </w:r>
          </w:p>
        </w:tc>
        <w:tc>
          <w:tcPr>
            <w:tcW w:type="pct" w:w="867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Sarajevska 60, 10000 Zagreb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912,50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0,00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912,50 kn</w:t>
            </w:r>
          </w:p>
        </w:tc>
      </w:tr>
      <w:tr w:rsidTr="00293491" w:rsidR="00B30EBA" w:rsidRPr="000345D8">
        <w:trPr>
          <w:trHeight w:val="1140"/>
        </w:trPr>
        <w:tc>
          <w:tcPr>
            <w:tcW w:type="pct" w:w="359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41</w:t>
            </w:r>
          </w:p>
        </w:tc>
        <w:tc>
          <w:tcPr>
            <w:tcW w:type="pct" w:w="1203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DI - EL društvo s ograničenom odgovornošću za trgovinu, proizvodnju i usluge</w:t>
            </w:r>
          </w:p>
        </w:tc>
        <w:tc>
          <w:tcPr>
            <w:tcW w:type="pct" w:w="706"/>
            <w:shd w:fill="FFFFFF" w:color="000000" w:val="clear"/>
            <w:vAlign w:val="center"/>
            <w:hideMark/>
          </w:tcPr>
          <w:p w:rsidRDefault="00B30EBA" w:rsidP="00293491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16859716386</w:t>
            </w:r>
          </w:p>
        </w:tc>
        <w:tc>
          <w:tcPr>
            <w:tcW w:type="pct" w:w="867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Žegoti 30a, 51215 Kastav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1.150,00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0,00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1.150,00 kn</w:t>
            </w:r>
          </w:p>
        </w:tc>
      </w:tr>
      <w:tr w:rsidTr="00293491" w:rsidR="00B30EBA" w:rsidRPr="000345D8">
        <w:trPr>
          <w:trHeight w:val="570"/>
        </w:trPr>
        <w:tc>
          <w:tcPr>
            <w:tcW w:type="pct" w:w="359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42</w:t>
            </w:r>
          </w:p>
        </w:tc>
        <w:tc>
          <w:tcPr>
            <w:tcW w:type="pct" w:w="1203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DIDA d.o.o. za ugostiteljstvo</w:t>
            </w:r>
          </w:p>
        </w:tc>
        <w:tc>
          <w:tcPr>
            <w:tcW w:type="pct" w:w="706"/>
            <w:shd w:fill="FFFFFF" w:color="000000" w:val="clear"/>
            <w:vAlign w:val="center"/>
            <w:hideMark/>
          </w:tcPr>
          <w:p w:rsidRDefault="00B30EBA" w:rsidP="00293491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57115090734</w:t>
            </w:r>
          </w:p>
        </w:tc>
        <w:tc>
          <w:tcPr>
            <w:tcW w:type="pct" w:w="867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Srebrnjak 73B, 10000 Zagreb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802,50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0,00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802,50 kn</w:t>
            </w:r>
          </w:p>
        </w:tc>
      </w:tr>
      <w:tr w:rsidTr="00293491" w:rsidR="00B30EBA" w:rsidRPr="000345D8">
        <w:trPr>
          <w:trHeight w:val="1140"/>
        </w:trPr>
        <w:tc>
          <w:tcPr>
            <w:tcW w:type="pct" w:w="359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43</w:t>
            </w:r>
          </w:p>
        </w:tc>
        <w:tc>
          <w:tcPr>
            <w:tcW w:type="pct" w:w="1203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DIGITALNI TAHOGRAF društvo s ograničenom odgovornošću za trgovinu i usluge</w:t>
            </w:r>
          </w:p>
        </w:tc>
        <w:tc>
          <w:tcPr>
            <w:tcW w:type="pct" w:w="706"/>
            <w:shd w:fill="FFFFFF" w:color="000000" w:val="clear"/>
            <w:vAlign w:val="center"/>
            <w:hideMark/>
          </w:tcPr>
          <w:p w:rsidRDefault="00B30EBA" w:rsidP="00293491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56290033854</w:t>
            </w:r>
          </w:p>
        </w:tc>
        <w:tc>
          <w:tcPr>
            <w:tcW w:type="pct" w:w="867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Ventilatorska 8A, 10250 Lučko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262,50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0,00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262,50 kn</w:t>
            </w:r>
          </w:p>
        </w:tc>
      </w:tr>
      <w:tr w:rsidTr="00293491" w:rsidR="00B30EBA" w:rsidRPr="000345D8">
        <w:trPr>
          <w:trHeight w:val="855"/>
        </w:trPr>
        <w:tc>
          <w:tcPr>
            <w:tcW w:type="pct" w:w="359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44</w:t>
            </w:r>
          </w:p>
        </w:tc>
        <w:tc>
          <w:tcPr>
            <w:tcW w:type="pct" w:w="1203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DUBRAVKO DOMJANČIĆ vl. OBRTA TRANSPORT DOMJANČIĆ</w:t>
            </w:r>
          </w:p>
        </w:tc>
        <w:tc>
          <w:tcPr>
            <w:tcW w:type="pct" w:w="706"/>
            <w:shd w:fill="FFFFFF" w:color="000000" w:val="clear"/>
            <w:vAlign w:val="center"/>
            <w:hideMark/>
          </w:tcPr>
          <w:p w:rsidRDefault="00B30EBA" w:rsidP="00293491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45228905747</w:t>
            </w:r>
          </w:p>
        </w:tc>
        <w:tc>
          <w:tcPr>
            <w:tcW w:type="pct" w:w="867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VRH 7D, 47201 DRAGANIĆ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17.464,34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2.575,20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14.889,14 kn</w:t>
            </w:r>
          </w:p>
        </w:tc>
      </w:tr>
      <w:tr w:rsidTr="00293491" w:rsidR="00B30EBA" w:rsidRPr="000345D8">
        <w:trPr>
          <w:trHeight w:val="855"/>
        </w:trPr>
        <w:tc>
          <w:tcPr>
            <w:tcW w:type="pct" w:w="359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lastRenderedPageBreak/>
              <w:t>45</w:t>
            </w:r>
          </w:p>
        </w:tc>
        <w:tc>
          <w:tcPr>
            <w:tcW w:type="pct" w:w="1203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DPD DIREKTNA PAKETNA DISTRIBUCIJA CROATIA d.o.o.</w:t>
            </w:r>
          </w:p>
        </w:tc>
        <w:tc>
          <w:tcPr>
            <w:tcW w:type="pct" w:w="706"/>
            <w:shd w:fill="FFFFFF" w:color="000000" w:val="clear"/>
            <w:vAlign w:val="center"/>
            <w:hideMark/>
          </w:tcPr>
          <w:p w:rsidRDefault="00B30EBA" w:rsidP="00293491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87109117191</w:t>
            </w:r>
          </w:p>
        </w:tc>
        <w:tc>
          <w:tcPr>
            <w:tcW w:type="pct" w:w="867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Kovinska 4a, 10000 Zagreb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1.717,21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0,00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1.717,21 kn</w:t>
            </w:r>
          </w:p>
        </w:tc>
      </w:tr>
      <w:tr w:rsidTr="00293491" w:rsidR="00B30EBA" w:rsidRPr="000345D8">
        <w:trPr>
          <w:trHeight w:val="855"/>
        </w:trPr>
        <w:tc>
          <w:tcPr>
            <w:tcW w:type="pct" w:w="359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46</w:t>
            </w:r>
          </w:p>
        </w:tc>
        <w:tc>
          <w:tcPr>
            <w:tcW w:type="pct" w:w="1203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DVOKUT - ECRO proizvodnja i istraživanje d.o.o.</w:t>
            </w:r>
          </w:p>
        </w:tc>
        <w:tc>
          <w:tcPr>
            <w:tcW w:type="pct" w:w="706"/>
            <w:shd w:fill="FFFFFF" w:color="000000" w:val="clear"/>
            <w:vAlign w:val="center"/>
            <w:hideMark/>
          </w:tcPr>
          <w:p w:rsidRDefault="00B30EBA" w:rsidP="00293491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29880496238</w:t>
            </w:r>
          </w:p>
        </w:tc>
        <w:tc>
          <w:tcPr>
            <w:tcW w:type="pct" w:w="867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Trnjanska 37, 10000 Zagreb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3.750,00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0,00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3.750,00 kn</w:t>
            </w:r>
          </w:p>
        </w:tc>
      </w:tr>
      <w:tr w:rsidTr="00293491" w:rsidR="00B30EBA" w:rsidRPr="000345D8">
        <w:trPr>
          <w:trHeight w:val="855"/>
        </w:trPr>
        <w:tc>
          <w:tcPr>
            <w:tcW w:type="pct" w:w="359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47</w:t>
            </w:r>
          </w:p>
        </w:tc>
        <w:tc>
          <w:tcPr>
            <w:tcW w:type="pct" w:w="1203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EKO - TONERI, društvo s ograničenom odgovornošću za građenje, trgovinu i usluge</w:t>
            </w:r>
          </w:p>
        </w:tc>
        <w:tc>
          <w:tcPr>
            <w:tcW w:type="pct" w:w="706"/>
            <w:shd w:fill="FFFFFF" w:color="000000" w:val="clear"/>
            <w:vAlign w:val="center"/>
            <w:hideMark/>
          </w:tcPr>
          <w:p w:rsidRDefault="00B30EBA" w:rsidP="00293491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03426057080</w:t>
            </w:r>
          </w:p>
        </w:tc>
        <w:tc>
          <w:tcPr>
            <w:tcW w:type="pct" w:w="867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Omladinska 9, 51000 Rijeka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21,90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0,00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21,90 kn</w:t>
            </w:r>
          </w:p>
        </w:tc>
      </w:tr>
      <w:tr w:rsidTr="00293491" w:rsidR="00B30EBA" w:rsidRPr="000345D8">
        <w:trPr>
          <w:trHeight w:val="570"/>
        </w:trPr>
        <w:tc>
          <w:tcPr>
            <w:tcW w:type="pct" w:w="359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48</w:t>
            </w:r>
          </w:p>
        </w:tc>
        <w:tc>
          <w:tcPr>
            <w:tcW w:type="pct" w:w="1203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EKOTEX, d.o.o. za usluge u zaštiti okoliša</w:t>
            </w:r>
          </w:p>
        </w:tc>
        <w:tc>
          <w:tcPr>
            <w:tcW w:type="pct" w:w="706"/>
            <w:shd w:fill="FFFFFF" w:color="000000" w:val="clear"/>
            <w:vAlign w:val="center"/>
            <w:hideMark/>
          </w:tcPr>
          <w:p w:rsidRDefault="00B30EBA" w:rsidP="00293491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07941830049</w:t>
            </w:r>
          </w:p>
        </w:tc>
        <w:tc>
          <w:tcPr>
            <w:tcW w:type="pct" w:w="867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Remete 99, 10000 Zagreb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14.559,42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1.573,00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12.986,42 kn</w:t>
            </w:r>
          </w:p>
        </w:tc>
      </w:tr>
      <w:tr w:rsidTr="00293491" w:rsidR="00B30EBA" w:rsidRPr="000345D8">
        <w:trPr>
          <w:trHeight w:val="855"/>
        </w:trPr>
        <w:tc>
          <w:tcPr>
            <w:tcW w:type="pct" w:w="359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49</w:t>
            </w:r>
          </w:p>
        </w:tc>
        <w:tc>
          <w:tcPr>
            <w:tcW w:type="pct" w:w="1203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EL-PR-ING d.o.o. za elektrotehničko projektiranje i trgovinu</w:t>
            </w:r>
          </w:p>
        </w:tc>
        <w:tc>
          <w:tcPr>
            <w:tcW w:type="pct" w:w="706"/>
            <w:shd w:fill="FFFFFF" w:color="000000" w:val="clear"/>
            <w:vAlign w:val="center"/>
            <w:hideMark/>
          </w:tcPr>
          <w:p w:rsidRDefault="00B30EBA" w:rsidP="00293491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21007266306</w:t>
            </w:r>
          </w:p>
        </w:tc>
        <w:tc>
          <w:tcPr>
            <w:tcW w:type="pct" w:w="867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1. Petruševec 4. odv. 2, 10000 Zagreb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10.275,00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94,88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E96AF1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10.</w:t>
            </w:r>
            <w:r w:rsidR="00B30EBA" w:rsidRPr="000345D8">
              <w:rPr>
                <w:bCs w:val="false"/>
              </w:rPr>
              <w:t>180,12 kn</w:t>
            </w:r>
          </w:p>
        </w:tc>
      </w:tr>
      <w:tr w:rsidTr="00293491" w:rsidR="00B30EBA" w:rsidRPr="000345D8">
        <w:trPr>
          <w:trHeight w:val="1140"/>
        </w:trPr>
        <w:tc>
          <w:tcPr>
            <w:tcW w:type="pct" w:w="359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50</w:t>
            </w:r>
          </w:p>
        </w:tc>
        <w:tc>
          <w:tcPr>
            <w:tcW w:type="pct" w:w="1203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ELEKTROMAX, društvo s ograničenom odgovornošću za unutarnju i vanjsku trgovinu, proizvodnju i usluge</w:t>
            </w:r>
          </w:p>
        </w:tc>
        <w:tc>
          <w:tcPr>
            <w:tcW w:type="pct" w:w="706"/>
            <w:shd w:fill="FFFFFF" w:color="000000" w:val="clear"/>
            <w:vAlign w:val="center"/>
            <w:hideMark/>
          </w:tcPr>
          <w:p w:rsidRDefault="00B30EBA" w:rsidP="00293491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91634021778</w:t>
            </w:r>
          </w:p>
        </w:tc>
        <w:tc>
          <w:tcPr>
            <w:tcW w:type="pct" w:w="867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Marinići 172, 51216 Viškovo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5.945,08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0,00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5.945,08 kn</w:t>
            </w:r>
          </w:p>
        </w:tc>
      </w:tr>
      <w:tr w:rsidTr="00293491" w:rsidR="00B30EBA" w:rsidRPr="000345D8">
        <w:trPr>
          <w:trHeight w:val="570"/>
        </w:trPr>
        <w:tc>
          <w:tcPr>
            <w:tcW w:type="pct" w:w="359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51</w:t>
            </w:r>
          </w:p>
        </w:tc>
        <w:tc>
          <w:tcPr>
            <w:tcW w:type="pct" w:w="1203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ENESI-07 SH.P.K.</w:t>
            </w:r>
          </w:p>
        </w:tc>
        <w:tc>
          <w:tcPr>
            <w:tcW w:type="pct" w:w="706"/>
            <w:shd w:fill="FFFFFF" w:color="000000" w:val="clear"/>
            <w:vAlign w:val="center"/>
            <w:hideMark/>
          </w:tcPr>
          <w:p w:rsidRDefault="00B30EBA" w:rsidP="00293491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09945842872</w:t>
            </w:r>
          </w:p>
        </w:tc>
        <w:tc>
          <w:tcPr>
            <w:tcW w:type="pct" w:w="867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Peraballe Misto Mames, Tirana, Albanija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459,51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0,00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E429AB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459,51 kn</w:t>
            </w:r>
          </w:p>
        </w:tc>
      </w:tr>
      <w:tr w:rsidTr="00293491" w:rsidR="00B30EBA" w:rsidRPr="000345D8">
        <w:trPr>
          <w:trHeight w:val="570"/>
        </w:trPr>
        <w:tc>
          <w:tcPr>
            <w:tcW w:type="pct" w:w="359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52</w:t>
            </w:r>
          </w:p>
        </w:tc>
        <w:tc>
          <w:tcPr>
            <w:tcW w:type="pct" w:w="1203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EPIC PRODUCTS INTERNATIONAL CO</w:t>
            </w:r>
          </w:p>
        </w:tc>
        <w:tc>
          <w:tcPr>
            <w:tcW w:type="pct" w:w="706"/>
            <w:shd w:fill="FFFFFF" w:color="000000" w:val="clear"/>
            <w:vAlign w:val="center"/>
            <w:hideMark/>
          </w:tcPr>
          <w:p w:rsidRDefault="00B30EBA" w:rsidP="00293491" w:rsidR="00B30EBA" w:rsidRPr="000345D8">
            <w:pPr>
              <w:jc w:val="center"/>
              <w:rPr>
                <w:bCs w:val="false"/>
              </w:rPr>
            </w:pPr>
          </w:p>
        </w:tc>
        <w:tc>
          <w:tcPr>
            <w:tcW w:type="pct" w:w="867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E. Randoll Mill rd, Arlington, Texas, SAD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11.668,87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273553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575,76</w:t>
            </w:r>
            <w:r w:rsidR="00B30EBA" w:rsidRPr="000345D8">
              <w:rPr>
                <w:bCs w:val="false"/>
              </w:rPr>
              <w:t xml:space="preserve">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11.</w:t>
            </w:r>
            <w:r w:rsidR="00273553" w:rsidRPr="000345D8">
              <w:rPr>
                <w:bCs w:val="false"/>
              </w:rPr>
              <w:t>093</w:t>
            </w:r>
            <w:r w:rsidRPr="000345D8">
              <w:rPr>
                <w:bCs w:val="false"/>
              </w:rPr>
              <w:t>,</w:t>
            </w:r>
            <w:r w:rsidR="00273553" w:rsidRPr="000345D8">
              <w:rPr>
                <w:bCs w:val="false"/>
              </w:rPr>
              <w:t>1</w:t>
            </w:r>
            <w:r w:rsidRPr="000345D8">
              <w:rPr>
                <w:bCs w:val="false"/>
              </w:rPr>
              <w:t>1 kn</w:t>
            </w:r>
          </w:p>
        </w:tc>
      </w:tr>
      <w:tr w:rsidTr="00293491" w:rsidR="00B30EBA" w:rsidRPr="000345D8">
        <w:trPr>
          <w:trHeight w:val="855"/>
        </w:trPr>
        <w:tc>
          <w:tcPr>
            <w:tcW w:type="pct" w:w="359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53</w:t>
            </w:r>
          </w:p>
        </w:tc>
        <w:tc>
          <w:tcPr>
            <w:tcW w:type="pct" w:w="1203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ERG trgovačko društvo za elektrotehničke djelatnosti, d.o.o.</w:t>
            </w:r>
          </w:p>
        </w:tc>
        <w:tc>
          <w:tcPr>
            <w:tcW w:type="pct" w:w="706"/>
            <w:shd w:fill="FFFFFF" w:color="000000" w:val="clear"/>
            <w:vAlign w:val="center"/>
            <w:hideMark/>
          </w:tcPr>
          <w:p w:rsidRDefault="00B30EBA" w:rsidP="00293491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81424995264</w:t>
            </w:r>
          </w:p>
        </w:tc>
        <w:tc>
          <w:tcPr>
            <w:tcW w:type="pct" w:w="867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Kučanska 4, 42000 Varaždin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4.312,50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0,00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4.312,50 kn</w:t>
            </w:r>
          </w:p>
        </w:tc>
      </w:tr>
      <w:tr w:rsidTr="00293491" w:rsidR="00B30EBA" w:rsidRPr="000345D8">
        <w:trPr>
          <w:trHeight w:val="570"/>
        </w:trPr>
        <w:tc>
          <w:tcPr>
            <w:tcW w:type="pct" w:w="359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54</w:t>
            </w:r>
          </w:p>
        </w:tc>
        <w:tc>
          <w:tcPr>
            <w:tcW w:type="pct" w:w="1203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FAS LOGISTIKA d.o.o. za usluge i trgovinu</w:t>
            </w:r>
          </w:p>
        </w:tc>
        <w:tc>
          <w:tcPr>
            <w:tcW w:type="pct" w:w="706"/>
            <w:shd w:fill="FFFFFF" w:color="000000" w:val="clear"/>
            <w:vAlign w:val="center"/>
            <w:hideMark/>
          </w:tcPr>
          <w:p w:rsidRDefault="00B30EBA" w:rsidP="00293491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09845754850</w:t>
            </w:r>
          </w:p>
        </w:tc>
        <w:tc>
          <w:tcPr>
            <w:tcW w:type="pct" w:w="867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Fausta Vrančića 101, 10410 Velika Gorica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8.440,11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0,00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8.440,11 kn</w:t>
            </w:r>
          </w:p>
        </w:tc>
      </w:tr>
      <w:tr w:rsidTr="00293491" w:rsidR="00B30EBA" w:rsidRPr="000345D8">
        <w:trPr>
          <w:trHeight w:val="855"/>
        </w:trPr>
        <w:tc>
          <w:tcPr>
            <w:tcW w:type="pct" w:w="359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55</w:t>
            </w:r>
          </w:p>
        </w:tc>
        <w:tc>
          <w:tcPr>
            <w:tcW w:type="pct" w:w="1203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FERRY društvo s ograničenom odgovornošću za usluge i trgovinu</w:t>
            </w:r>
          </w:p>
        </w:tc>
        <w:tc>
          <w:tcPr>
            <w:tcW w:type="pct" w:w="706"/>
            <w:shd w:fill="FFFFFF" w:color="000000" w:val="clear"/>
            <w:vAlign w:val="center"/>
            <w:hideMark/>
          </w:tcPr>
          <w:p w:rsidRDefault="00B30EBA" w:rsidP="00293491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58758512132</w:t>
            </w:r>
          </w:p>
        </w:tc>
        <w:tc>
          <w:tcPr>
            <w:tcW w:type="pct" w:w="867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Brezovička 1, 10000 Zagreb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203.555,79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66.776,75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136.779,04 kn</w:t>
            </w:r>
          </w:p>
        </w:tc>
      </w:tr>
      <w:tr w:rsidTr="00293491" w:rsidR="00B30EBA" w:rsidRPr="000345D8">
        <w:trPr>
          <w:trHeight w:val="855"/>
        </w:trPr>
        <w:tc>
          <w:tcPr>
            <w:tcW w:type="pct" w:w="359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lastRenderedPageBreak/>
              <w:t>56</w:t>
            </w:r>
          </w:p>
        </w:tc>
        <w:tc>
          <w:tcPr>
            <w:tcW w:type="pct" w:w="1203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FESTO društvo s ograničenom odgovornošću za automatizacionu tehniku</w:t>
            </w:r>
          </w:p>
        </w:tc>
        <w:tc>
          <w:tcPr>
            <w:tcW w:type="pct" w:w="706"/>
            <w:shd w:fill="FFFFFF" w:color="000000" w:val="clear"/>
            <w:vAlign w:val="center"/>
            <w:hideMark/>
          </w:tcPr>
          <w:p w:rsidRDefault="00B30EBA" w:rsidP="00293491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25706416813</w:t>
            </w:r>
          </w:p>
        </w:tc>
        <w:tc>
          <w:tcPr>
            <w:tcW w:type="pct" w:w="867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Nova cesta 181 A, 10000 Zagreb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3.012,59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0,00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3.012,59 kn</w:t>
            </w:r>
          </w:p>
        </w:tc>
      </w:tr>
      <w:tr w:rsidTr="00293491" w:rsidR="00B30EBA" w:rsidRPr="000345D8">
        <w:trPr>
          <w:trHeight w:val="570"/>
        </w:trPr>
        <w:tc>
          <w:tcPr>
            <w:tcW w:type="pct" w:w="359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57</w:t>
            </w:r>
          </w:p>
        </w:tc>
        <w:tc>
          <w:tcPr>
            <w:tcW w:type="pct" w:w="1203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Financijska agencija</w:t>
            </w:r>
          </w:p>
        </w:tc>
        <w:tc>
          <w:tcPr>
            <w:tcW w:type="pct" w:w="706"/>
            <w:shd w:fill="FFFFFF" w:color="000000" w:val="clear"/>
            <w:vAlign w:val="center"/>
            <w:hideMark/>
          </w:tcPr>
          <w:p w:rsidRDefault="00B30EBA" w:rsidP="00293491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85821130368</w:t>
            </w:r>
          </w:p>
        </w:tc>
        <w:tc>
          <w:tcPr>
            <w:tcW w:type="pct" w:w="867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Ulica grada Vukovara 70, 10000 Zagreb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1.013,36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0,00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1.013,36 kn</w:t>
            </w:r>
          </w:p>
        </w:tc>
      </w:tr>
      <w:tr w:rsidTr="00293491" w:rsidR="00B30EBA" w:rsidRPr="000345D8">
        <w:trPr>
          <w:trHeight w:val="855"/>
        </w:trPr>
        <w:tc>
          <w:tcPr>
            <w:tcW w:type="pct" w:w="359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58</w:t>
            </w:r>
          </w:p>
        </w:tc>
        <w:tc>
          <w:tcPr>
            <w:tcW w:type="pct" w:w="1203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FIBEL društvo s ograničenom odgovornošću za trgovinu i usluge</w:t>
            </w:r>
          </w:p>
        </w:tc>
        <w:tc>
          <w:tcPr>
            <w:tcW w:type="pct" w:w="706"/>
            <w:shd w:fill="FFFFFF" w:color="000000" w:val="clear"/>
            <w:vAlign w:val="center"/>
            <w:hideMark/>
          </w:tcPr>
          <w:p w:rsidRDefault="00B30EBA" w:rsidP="00293491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73529620832</w:t>
            </w:r>
          </w:p>
        </w:tc>
        <w:tc>
          <w:tcPr>
            <w:tcW w:type="pct" w:w="867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Remetinečka cesta 137 A, 10000 Zagreb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4.755,90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0,00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4.755,90 kn</w:t>
            </w:r>
          </w:p>
        </w:tc>
      </w:tr>
      <w:tr w:rsidTr="00293491" w:rsidR="00B30EBA" w:rsidRPr="000345D8">
        <w:trPr>
          <w:trHeight w:val="570"/>
        </w:trPr>
        <w:tc>
          <w:tcPr>
            <w:tcW w:type="pct" w:w="359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59</w:t>
            </w:r>
          </w:p>
        </w:tc>
        <w:tc>
          <w:tcPr>
            <w:tcW w:type="pct" w:w="1203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FINANS D.O.O.</w:t>
            </w:r>
          </w:p>
        </w:tc>
        <w:tc>
          <w:tcPr>
            <w:tcW w:type="pct" w:w="706"/>
            <w:shd w:fill="FFFFFF" w:color="000000" w:val="clear"/>
            <w:vAlign w:val="center"/>
            <w:hideMark/>
          </w:tcPr>
          <w:p w:rsidRDefault="00B30EBA" w:rsidP="00293491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128303213</w:t>
            </w:r>
          </w:p>
        </w:tc>
        <w:tc>
          <w:tcPr>
            <w:tcW w:type="pct" w:w="867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Ul. Dr. P. Vulete 1-4, Ruma, Srbija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377,89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0,00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377,89 kn</w:t>
            </w:r>
          </w:p>
        </w:tc>
      </w:tr>
      <w:tr w:rsidTr="00293491" w:rsidR="00B30EBA" w:rsidRPr="000345D8">
        <w:trPr>
          <w:trHeight w:val="570"/>
        </w:trPr>
        <w:tc>
          <w:tcPr>
            <w:tcW w:type="pct" w:w="359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60</w:t>
            </w:r>
          </w:p>
        </w:tc>
        <w:tc>
          <w:tcPr>
            <w:tcW w:type="pct" w:w="1203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Fond za zaštitu okoliša i energetsku učinkovitost</w:t>
            </w:r>
          </w:p>
        </w:tc>
        <w:tc>
          <w:tcPr>
            <w:tcW w:type="pct" w:w="706"/>
            <w:shd w:fill="FFFFFF" w:color="000000" w:val="clear"/>
            <w:vAlign w:val="center"/>
            <w:hideMark/>
          </w:tcPr>
          <w:p w:rsidRDefault="00B30EBA" w:rsidP="00293491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85828625994</w:t>
            </w:r>
          </w:p>
        </w:tc>
        <w:tc>
          <w:tcPr>
            <w:tcW w:type="pct" w:w="867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Radnička cesta 80, 10000 Zagreb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4.149,25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0,00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4.149,25 kn</w:t>
            </w:r>
          </w:p>
        </w:tc>
      </w:tr>
      <w:tr w:rsidTr="00293491" w:rsidR="00B30EBA" w:rsidRPr="000345D8">
        <w:trPr>
          <w:trHeight w:val="570"/>
        </w:trPr>
        <w:tc>
          <w:tcPr>
            <w:tcW w:type="pct" w:w="359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61</w:t>
            </w:r>
          </w:p>
        </w:tc>
        <w:tc>
          <w:tcPr>
            <w:tcW w:type="pct" w:w="1203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FORAS MREŽA j.d.o.o. za trgovinu i usluge u stečaju</w:t>
            </w:r>
          </w:p>
        </w:tc>
        <w:tc>
          <w:tcPr>
            <w:tcW w:type="pct" w:w="706"/>
            <w:shd w:fill="FFFFFF" w:color="000000" w:val="clear"/>
            <w:vAlign w:val="center"/>
            <w:hideMark/>
          </w:tcPr>
          <w:p w:rsidRDefault="00B30EBA" w:rsidP="00293491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73740230517</w:t>
            </w:r>
          </w:p>
        </w:tc>
        <w:tc>
          <w:tcPr>
            <w:tcW w:type="pct" w:w="867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Kralji 27, 10360 Sesvete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1.745,08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0,00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1.745,08 kn</w:t>
            </w:r>
          </w:p>
        </w:tc>
      </w:tr>
      <w:tr w:rsidTr="00293491" w:rsidR="00B30EBA" w:rsidRPr="000345D8">
        <w:trPr>
          <w:trHeight w:val="570"/>
        </w:trPr>
        <w:tc>
          <w:tcPr>
            <w:tcW w:type="pct" w:w="359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62</w:t>
            </w:r>
          </w:p>
        </w:tc>
        <w:tc>
          <w:tcPr>
            <w:tcW w:type="pct" w:w="1203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GENERALI OSIGURANJE dioničko društvo</w:t>
            </w:r>
          </w:p>
        </w:tc>
        <w:tc>
          <w:tcPr>
            <w:tcW w:type="pct" w:w="706"/>
            <w:shd w:fill="FFFFFF" w:color="000000" w:val="clear"/>
            <w:vAlign w:val="center"/>
            <w:hideMark/>
          </w:tcPr>
          <w:p w:rsidRDefault="00B30EBA" w:rsidP="00293491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10840749604</w:t>
            </w:r>
          </w:p>
        </w:tc>
        <w:tc>
          <w:tcPr>
            <w:tcW w:type="pct" w:w="867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Ulica grada Vukovara 284, 10000 Zagreb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5.245,70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0,00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5.245,70 kn</w:t>
            </w:r>
          </w:p>
        </w:tc>
      </w:tr>
      <w:tr w:rsidTr="00293491" w:rsidR="00B30EBA" w:rsidRPr="000345D8">
        <w:trPr>
          <w:trHeight w:val="1140"/>
        </w:trPr>
        <w:tc>
          <w:tcPr>
            <w:tcW w:type="pct" w:w="359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63</w:t>
            </w:r>
          </w:p>
        </w:tc>
        <w:tc>
          <w:tcPr>
            <w:tcW w:type="pct" w:w="1203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GENIJE društvo s ograničenom odgovornošću za proizvodnju i transfer tehnologija</w:t>
            </w:r>
          </w:p>
        </w:tc>
        <w:tc>
          <w:tcPr>
            <w:tcW w:type="pct" w:w="706"/>
            <w:shd w:fill="FFFFFF" w:color="000000" w:val="clear"/>
            <w:vAlign w:val="center"/>
            <w:hideMark/>
          </w:tcPr>
          <w:p w:rsidRDefault="00B30EBA" w:rsidP="00293491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69667009906</w:t>
            </w:r>
          </w:p>
        </w:tc>
        <w:tc>
          <w:tcPr>
            <w:tcW w:type="pct" w:w="867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Munjava Modruška 32, 47303 Josipdol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62,50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0,00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62,50 kn</w:t>
            </w:r>
          </w:p>
        </w:tc>
      </w:tr>
      <w:tr w:rsidTr="00293491" w:rsidR="00B30EBA" w:rsidRPr="000345D8">
        <w:trPr>
          <w:trHeight w:val="1140"/>
        </w:trPr>
        <w:tc>
          <w:tcPr>
            <w:tcW w:type="pct" w:w="359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64</w:t>
            </w:r>
          </w:p>
        </w:tc>
        <w:tc>
          <w:tcPr>
            <w:tcW w:type="pct" w:w="1203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GLOBAL EKSPRES društvo s ograničenom odgovornošću za prijevoz i intelektualne usluge</w:t>
            </w:r>
          </w:p>
        </w:tc>
        <w:tc>
          <w:tcPr>
            <w:tcW w:type="pct" w:w="706"/>
            <w:shd w:fill="FFFFFF" w:color="000000" w:val="clear"/>
            <w:vAlign w:val="center"/>
            <w:hideMark/>
          </w:tcPr>
          <w:p w:rsidRDefault="00B30EBA" w:rsidP="00293491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08233537792</w:t>
            </w:r>
          </w:p>
        </w:tc>
        <w:tc>
          <w:tcPr>
            <w:tcW w:type="pct" w:w="867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Stupničke šipkovine 31, 10255 Donji Stupnik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1.225,00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0,00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1.225,00 kn</w:t>
            </w:r>
          </w:p>
        </w:tc>
      </w:tr>
      <w:tr w:rsidTr="00293491" w:rsidR="00B30EBA" w:rsidRPr="000345D8">
        <w:trPr>
          <w:trHeight w:val="855"/>
        </w:trPr>
        <w:tc>
          <w:tcPr>
            <w:tcW w:type="pct" w:w="359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65</w:t>
            </w:r>
          </w:p>
        </w:tc>
        <w:tc>
          <w:tcPr>
            <w:tcW w:type="pct" w:w="1203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GOinfoZG d.o.o. za projektiranje i programiranje informacijskih sustava</w:t>
            </w:r>
          </w:p>
        </w:tc>
        <w:tc>
          <w:tcPr>
            <w:tcW w:type="pct" w:w="706"/>
            <w:shd w:fill="FFFFFF" w:color="000000" w:val="clear"/>
            <w:vAlign w:val="center"/>
            <w:hideMark/>
          </w:tcPr>
          <w:p w:rsidRDefault="00B30EBA" w:rsidP="00293491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36368117919</w:t>
            </w:r>
          </w:p>
        </w:tc>
        <w:tc>
          <w:tcPr>
            <w:tcW w:type="pct" w:w="867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Argentinska 4, 10000 Zagreb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3.312,50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0,00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3.312,50 kn</w:t>
            </w:r>
          </w:p>
        </w:tc>
      </w:tr>
      <w:tr w:rsidTr="00293491" w:rsidR="00B30EBA" w:rsidRPr="000345D8">
        <w:trPr>
          <w:trHeight w:val="285"/>
        </w:trPr>
        <w:tc>
          <w:tcPr>
            <w:tcW w:type="pct" w:w="359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66</w:t>
            </w:r>
          </w:p>
        </w:tc>
        <w:tc>
          <w:tcPr>
            <w:tcW w:type="pct" w:w="1203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GRAD BAKAR</w:t>
            </w:r>
          </w:p>
        </w:tc>
        <w:tc>
          <w:tcPr>
            <w:tcW w:type="pct" w:w="706"/>
            <w:shd w:fill="FFFFFF" w:color="000000" w:val="clear"/>
            <w:vAlign w:val="center"/>
            <w:hideMark/>
          </w:tcPr>
          <w:p w:rsidRDefault="00B30EBA" w:rsidP="00293491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31708325678</w:t>
            </w:r>
          </w:p>
        </w:tc>
        <w:tc>
          <w:tcPr>
            <w:tcW w:type="pct" w:w="867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Primorje 39, 51222 Bakar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160.457,25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51.907,75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108.549,50 kn</w:t>
            </w:r>
          </w:p>
        </w:tc>
      </w:tr>
      <w:tr w:rsidTr="00293491" w:rsidR="00B30EBA" w:rsidRPr="000345D8">
        <w:trPr>
          <w:trHeight w:val="570"/>
        </w:trPr>
        <w:tc>
          <w:tcPr>
            <w:tcW w:type="pct" w:w="359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67</w:t>
            </w:r>
          </w:p>
        </w:tc>
        <w:tc>
          <w:tcPr>
            <w:tcW w:type="pct" w:w="1203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GRAD ČABAR</w:t>
            </w:r>
          </w:p>
        </w:tc>
        <w:tc>
          <w:tcPr>
            <w:tcW w:type="pct" w:w="706"/>
            <w:shd w:fill="FFFFFF" w:color="000000" w:val="clear"/>
            <w:vAlign w:val="center"/>
            <w:hideMark/>
          </w:tcPr>
          <w:p w:rsidRDefault="00B30EBA" w:rsidP="00293491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04026778166</w:t>
            </w:r>
          </w:p>
        </w:tc>
        <w:tc>
          <w:tcPr>
            <w:tcW w:type="pct" w:w="867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Narodnog oslobođenja 2, 51306 Čabar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10.318,95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110,04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273553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10.</w:t>
            </w:r>
            <w:r w:rsidR="00B30EBA" w:rsidRPr="000345D8">
              <w:rPr>
                <w:bCs w:val="false"/>
              </w:rPr>
              <w:t>208,91 kn</w:t>
            </w:r>
          </w:p>
        </w:tc>
      </w:tr>
      <w:tr w:rsidTr="00293491" w:rsidR="00B30EBA" w:rsidRPr="000345D8">
        <w:trPr>
          <w:trHeight w:val="285"/>
        </w:trPr>
        <w:tc>
          <w:tcPr>
            <w:tcW w:type="pct" w:w="359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68</w:t>
            </w:r>
          </w:p>
        </w:tc>
        <w:tc>
          <w:tcPr>
            <w:tcW w:type="pct" w:w="1203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GRAD RIJEKA</w:t>
            </w:r>
          </w:p>
        </w:tc>
        <w:tc>
          <w:tcPr>
            <w:tcW w:type="pct" w:w="706"/>
            <w:shd w:fill="FFFFFF" w:color="000000" w:val="clear"/>
            <w:vAlign w:val="center"/>
            <w:hideMark/>
          </w:tcPr>
          <w:p w:rsidRDefault="00B30EBA" w:rsidP="00293491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54382731928</w:t>
            </w:r>
          </w:p>
        </w:tc>
        <w:tc>
          <w:tcPr>
            <w:tcW w:type="pct" w:w="867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Korzo 16, 51000 Rijeka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265.101,99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80.010,19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</w:t>
            </w:r>
            <w:r w:rsidR="00E429AB" w:rsidRPr="000345D8">
              <w:rPr>
                <w:bCs w:val="false"/>
              </w:rPr>
              <w:t>85</w:t>
            </w:r>
            <w:r w:rsidRPr="000345D8">
              <w:rPr>
                <w:bCs w:val="false"/>
              </w:rPr>
              <w:t>.091,80 kn</w:t>
            </w:r>
          </w:p>
        </w:tc>
      </w:tr>
      <w:tr w:rsidTr="00293491" w:rsidR="00B30EBA" w:rsidRPr="000345D8">
        <w:trPr>
          <w:trHeight w:val="570"/>
        </w:trPr>
        <w:tc>
          <w:tcPr>
            <w:tcW w:type="pct" w:w="359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lastRenderedPageBreak/>
              <w:t>69</w:t>
            </w:r>
          </w:p>
        </w:tc>
        <w:tc>
          <w:tcPr>
            <w:tcW w:type="pct" w:w="1203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GRAD ZAGREB</w:t>
            </w:r>
          </w:p>
        </w:tc>
        <w:tc>
          <w:tcPr>
            <w:tcW w:type="pct" w:w="706"/>
            <w:shd w:fill="FFFFFF" w:color="000000" w:val="clear"/>
            <w:vAlign w:val="center"/>
            <w:hideMark/>
          </w:tcPr>
          <w:p w:rsidRDefault="00B30EBA" w:rsidP="00293491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61817894937</w:t>
            </w:r>
          </w:p>
        </w:tc>
        <w:tc>
          <w:tcPr>
            <w:tcW w:type="pct" w:w="867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Trg Stjepana Radića 1, 10000 Zagreb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64.866,90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18.929,08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45.937,82 kn</w:t>
            </w:r>
          </w:p>
        </w:tc>
      </w:tr>
      <w:tr w:rsidTr="00293491" w:rsidR="00B30EBA" w:rsidRPr="000345D8">
        <w:trPr>
          <w:trHeight w:val="570"/>
        </w:trPr>
        <w:tc>
          <w:tcPr>
            <w:tcW w:type="pct" w:w="359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70</w:t>
            </w:r>
          </w:p>
        </w:tc>
        <w:tc>
          <w:tcPr>
            <w:tcW w:type="pct" w:w="1203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GRAFIK. NET d.o.o. za trgovinu i usluge</w:t>
            </w:r>
          </w:p>
        </w:tc>
        <w:tc>
          <w:tcPr>
            <w:tcW w:type="pct" w:w="706"/>
            <w:shd w:fill="FFFFFF" w:color="000000" w:val="clear"/>
            <w:vAlign w:val="center"/>
            <w:hideMark/>
          </w:tcPr>
          <w:p w:rsidRDefault="00B30EBA" w:rsidP="00293491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25187588059</w:t>
            </w:r>
          </w:p>
        </w:tc>
        <w:tc>
          <w:tcPr>
            <w:tcW w:type="pct" w:w="867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Odranska 11, 10000 Zagreb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32.134,69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7.636,47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24.498,22 kn</w:t>
            </w:r>
          </w:p>
        </w:tc>
      </w:tr>
      <w:tr w:rsidTr="00293491" w:rsidR="00B30EBA" w:rsidRPr="000345D8">
        <w:trPr>
          <w:trHeight w:val="855"/>
        </w:trPr>
        <w:tc>
          <w:tcPr>
            <w:tcW w:type="pct" w:w="359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71</w:t>
            </w:r>
          </w:p>
        </w:tc>
        <w:tc>
          <w:tcPr>
            <w:tcW w:type="pct" w:w="1203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GRAFMAT-USLUGE d.o. o. za proizvodnju, promet i korištenje repromaterijala</w:t>
            </w:r>
          </w:p>
        </w:tc>
        <w:tc>
          <w:tcPr>
            <w:tcW w:type="pct" w:w="706"/>
            <w:shd w:fill="FFFFFF" w:color="000000" w:val="clear"/>
            <w:vAlign w:val="center"/>
            <w:hideMark/>
          </w:tcPr>
          <w:p w:rsidRDefault="00B30EBA" w:rsidP="00293491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24771574861</w:t>
            </w:r>
          </w:p>
        </w:tc>
        <w:tc>
          <w:tcPr>
            <w:tcW w:type="pct" w:w="867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I. Pile 1, 10000 Zagreb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1.175,51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0,00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1.175,51 kn</w:t>
            </w:r>
          </w:p>
        </w:tc>
      </w:tr>
      <w:tr w:rsidTr="00293491" w:rsidR="00B30EBA" w:rsidRPr="000345D8">
        <w:trPr>
          <w:trHeight w:val="1140"/>
        </w:trPr>
        <w:tc>
          <w:tcPr>
            <w:tcW w:type="pct" w:w="359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72</w:t>
            </w:r>
          </w:p>
        </w:tc>
        <w:tc>
          <w:tcPr>
            <w:tcW w:type="pct" w:w="1203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GRUBIŠIĆ I PARTNERI društvo s ograničenom odgovornošću za poslovno savjetovanje</w:t>
            </w:r>
          </w:p>
        </w:tc>
        <w:tc>
          <w:tcPr>
            <w:tcW w:type="pct" w:w="706"/>
            <w:shd w:fill="FFFFFF" w:color="000000" w:val="clear"/>
            <w:vAlign w:val="center"/>
            <w:hideMark/>
          </w:tcPr>
          <w:p w:rsidRDefault="00B30EBA" w:rsidP="00293491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12023718802</w:t>
            </w:r>
          </w:p>
        </w:tc>
        <w:tc>
          <w:tcPr>
            <w:tcW w:type="pct" w:w="867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Marina Tartaglie 2A, 10000 Zagreb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6.000,00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0,00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6.000,00 kn</w:t>
            </w:r>
          </w:p>
        </w:tc>
      </w:tr>
      <w:tr w:rsidTr="00293491" w:rsidR="00B30EBA" w:rsidRPr="000345D8">
        <w:trPr>
          <w:trHeight w:val="570"/>
        </w:trPr>
        <w:tc>
          <w:tcPr>
            <w:tcW w:type="pct" w:w="359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73</w:t>
            </w:r>
          </w:p>
        </w:tc>
        <w:tc>
          <w:tcPr>
            <w:tcW w:type="pct" w:w="1203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HABERKORN d.o.o. za proizvodnju, trgovinu i usluge</w:t>
            </w:r>
          </w:p>
        </w:tc>
        <w:tc>
          <w:tcPr>
            <w:tcW w:type="pct" w:w="706"/>
            <w:shd w:fill="FFFFFF" w:color="000000" w:val="clear"/>
            <w:vAlign w:val="center"/>
            <w:hideMark/>
          </w:tcPr>
          <w:p w:rsidRDefault="00B30EBA" w:rsidP="00293491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25339023257</w:t>
            </w:r>
          </w:p>
        </w:tc>
        <w:tc>
          <w:tcPr>
            <w:tcW w:type="pct" w:w="867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Dr. Franje Tuđmana 16, 10431 Sveta Nedelja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2.225,21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0,00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2.225,21 kn</w:t>
            </w:r>
          </w:p>
        </w:tc>
      </w:tr>
      <w:tr w:rsidTr="00293491" w:rsidR="00B30EBA" w:rsidRPr="000345D8">
        <w:trPr>
          <w:trHeight w:val="570"/>
        </w:trPr>
        <w:tc>
          <w:tcPr>
            <w:tcW w:type="pct" w:w="359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74</w:t>
            </w:r>
          </w:p>
        </w:tc>
        <w:tc>
          <w:tcPr>
            <w:tcW w:type="pct" w:w="1203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HANSA-FLEX Croatia d.o.o. za proizvodnju i trgovinu</w:t>
            </w:r>
          </w:p>
        </w:tc>
        <w:tc>
          <w:tcPr>
            <w:tcW w:type="pct" w:w="706"/>
            <w:shd w:fill="FFFFFF" w:color="000000" w:val="clear"/>
            <w:vAlign w:val="center"/>
            <w:hideMark/>
          </w:tcPr>
          <w:p w:rsidRDefault="00B30EBA" w:rsidP="00293491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60365429880</w:t>
            </w:r>
          </w:p>
        </w:tc>
        <w:tc>
          <w:tcPr>
            <w:tcW w:type="pct" w:w="867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III. Resnik 9, 10000 Zagreb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1.124,85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0,00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1.124,85 kn</w:t>
            </w:r>
          </w:p>
        </w:tc>
      </w:tr>
      <w:tr w:rsidTr="00293491" w:rsidR="00B30EBA" w:rsidRPr="000345D8">
        <w:trPr>
          <w:trHeight w:val="570"/>
        </w:trPr>
        <w:tc>
          <w:tcPr>
            <w:tcW w:type="pct" w:w="359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75</w:t>
            </w:r>
          </w:p>
        </w:tc>
        <w:tc>
          <w:tcPr>
            <w:tcW w:type="pct" w:w="1203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HAUSLER građenje i trgovina d. o. o.</w:t>
            </w:r>
          </w:p>
        </w:tc>
        <w:tc>
          <w:tcPr>
            <w:tcW w:type="pct" w:w="706"/>
            <w:shd w:fill="FFFFFF" w:color="000000" w:val="clear"/>
            <w:vAlign w:val="center"/>
            <w:hideMark/>
          </w:tcPr>
          <w:p w:rsidRDefault="00B30EBA" w:rsidP="00293491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11008949605</w:t>
            </w:r>
          </w:p>
        </w:tc>
        <w:tc>
          <w:tcPr>
            <w:tcW w:type="pct" w:w="867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Viškovo 63B, 51216 Viškovo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5.000,00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0,00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5.000,00 kn</w:t>
            </w:r>
          </w:p>
        </w:tc>
      </w:tr>
      <w:tr w:rsidTr="00293491" w:rsidR="00B30EBA" w:rsidRPr="000345D8">
        <w:trPr>
          <w:trHeight w:val="570"/>
        </w:trPr>
        <w:tc>
          <w:tcPr>
            <w:tcW w:type="pct" w:w="359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76</w:t>
            </w:r>
          </w:p>
        </w:tc>
        <w:tc>
          <w:tcPr>
            <w:tcW w:type="pct" w:w="1203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HEBENSTREIT METAL DEC.TECH.GM</w:t>
            </w:r>
          </w:p>
        </w:tc>
        <w:tc>
          <w:tcPr>
            <w:tcW w:type="pct" w:w="706"/>
            <w:shd w:fill="FFFFFF" w:color="000000" w:val="clear"/>
            <w:vAlign w:val="center"/>
            <w:hideMark/>
          </w:tcPr>
          <w:p w:rsidRDefault="00B30EBA" w:rsidP="00293491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DE259615599</w:t>
            </w:r>
          </w:p>
        </w:tc>
        <w:tc>
          <w:tcPr>
            <w:tcW w:type="pct" w:w="867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Damiler str. 15/2, Gottlieb, Njemačka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38,97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0,00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38,97 kn</w:t>
            </w:r>
          </w:p>
        </w:tc>
      </w:tr>
      <w:tr w:rsidTr="00293491" w:rsidR="00B30EBA" w:rsidRPr="000345D8">
        <w:trPr>
          <w:trHeight w:val="1140"/>
        </w:trPr>
        <w:tc>
          <w:tcPr>
            <w:tcW w:type="pct" w:w="359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77</w:t>
            </w:r>
          </w:p>
        </w:tc>
        <w:tc>
          <w:tcPr>
            <w:tcW w:type="pct" w:w="1203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HELIOS HRVATSKA društvo s ograničenom odgovornošću za trgovinu boja i lakova</w:t>
            </w:r>
          </w:p>
        </w:tc>
        <w:tc>
          <w:tcPr>
            <w:tcW w:type="pct" w:w="706"/>
            <w:shd w:fill="FFFFFF" w:color="000000" w:val="clear"/>
            <w:vAlign w:val="center"/>
            <w:hideMark/>
          </w:tcPr>
          <w:p w:rsidRDefault="00B30EBA" w:rsidP="00293491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51925436571</w:t>
            </w:r>
          </w:p>
        </w:tc>
        <w:tc>
          <w:tcPr>
            <w:tcW w:type="pct" w:w="867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Radnička cesta 173d, 10000 Zagreb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47.319,38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12.875,19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34.444,19 kn</w:t>
            </w:r>
          </w:p>
        </w:tc>
      </w:tr>
      <w:tr w:rsidTr="00293491" w:rsidR="00B30EBA" w:rsidRPr="000345D8">
        <w:trPr>
          <w:trHeight w:val="855"/>
        </w:trPr>
        <w:tc>
          <w:tcPr>
            <w:tcW w:type="pct" w:w="359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78</w:t>
            </w:r>
          </w:p>
        </w:tc>
        <w:tc>
          <w:tcPr>
            <w:tcW w:type="pct" w:w="1203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HEP-Operator distribucijskog sustava d.o.o. za distribuciju i opskrbu električne energije</w:t>
            </w:r>
          </w:p>
        </w:tc>
        <w:tc>
          <w:tcPr>
            <w:tcW w:type="pct" w:w="706"/>
            <w:shd w:fill="FFFFFF" w:color="000000" w:val="clear"/>
            <w:vAlign w:val="center"/>
            <w:hideMark/>
          </w:tcPr>
          <w:p w:rsidRDefault="00B30EBA" w:rsidP="00293491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46830600751</w:t>
            </w:r>
          </w:p>
        </w:tc>
        <w:tc>
          <w:tcPr>
            <w:tcW w:type="pct" w:w="867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Ulica grada Vukovara 37, 10000 Zagreb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140.427,18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44.997,38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95.429,80 kn</w:t>
            </w:r>
          </w:p>
        </w:tc>
      </w:tr>
      <w:tr w:rsidTr="00293491" w:rsidR="00B30EBA" w:rsidRPr="000345D8">
        <w:trPr>
          <w:trHeight w:val="570"/>
        </w:trPr>
        <w:tc>
          <w:tcPr>
            <w:tcW w:type="pct" w:w="359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79</w:t>
            </w:r>
          </w:p>
        </w:tc>
        <w:tc>
          <w:tcPr>
            <w:tcW w:type="pct" w:w="1203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HIDRO.LAB. d. o. o. za ekološka ispitivanja i usluge</w:t>
            </w:r>
          </w:p>
        </w:tc>
        <w:tc>
          <w:tcPr>
            <w:tcW w:type="pct" w:w="706"/>
            <w:shd w:fill="FFFFFF" w:color="000000" w:val="clear"/>
            <w:vAlign w:val="center"/>
            <w:hideMark/>
          </w:tcPr>
          <w:p w:rsidRDefault="00B30EBA" w:rsidP="00293491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71304602630</w:t>
            </w:r>
          </w:p>
        </w:tc>
        <w:tc>
          <w:tcPr>
            <w:tcW w:type="pct" w:w="867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Kolavići 5, 51414 Ičići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2.110,71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0,00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2.110,71 kn</w:t>
            </w:r>
          </w:p>
        </w:tc>
      </w:tr>
      <w:tr w:rsidTr="00293491" w:rsidR="00B30EBA" w:rsidRPr="000345D8">
        <w:trPr>
          <w:trHeight w:val="435"/>
        </w:trPr>
        <w:tc>
          <w:tcPr>
            <w:tcW w:type="pct" w:w="359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80</w:t>
            </w:r>
          </w:p>
        </w:tc>
        <w:tc>
          <w:tcPr>
            <w:tcW w:type="pct" w:w="1203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HP - Hrvatska pošta d.d.</w:t>
            </w:r>
          </w:p>
        </w:tc>
        <w:tc>
          <w:tcPr>
            <w:tcW w:type="pct" w:w="706"/>
            <w:shd w:fill="FFFFFF" w:color="000000" w:val="clear"/>
            <w:vAlign w:val="center"/>
            <w:hideMark/>
          </w:tcPr>
          <w:p w:rsidRDefault="00B30EBA" w:rsidP="00293491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87311810356</w:t>
            </w:r>
          </w:p>
        </w:tc>
        <w:tc>
          <w:tcPr>
            <w:tcW w:type="pct" w:w="867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Jurišićeva 13, 10000 Zagreb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4.139,47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0,00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4.139,47 kn</w:t>
            </w:r>
          </w:p>
        </w:tc>
      </w:tr>
      <w:tr w:rsidTr="00293491" w:rsidR="00B30EBA" w:rsidRPr="000345D8">
        <w:trPr>
          <w:trHeight w:val="285"/>
        </w:trPr>
        <w:tc>
          <w:tcPr>
            <w:tcW w:type="pct" w:w="359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lastRenderedPageBreak/>
              <w:t>81</w:t>
            </w:r>
          </w:p>
        </w:tc>
        <w:tc>
          <w:tcPr>
            <w:tcW w:type="pct" w:w="1203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Hrvatska radiotelevizija</w:t>
            </w:r>
          </w:p>
        </w:tc>
        <w:tc>
          <w:tcPr>
            <w:tcW w:type="pct" w:w="706"/>
            <w:shd w:fill="FFFFFF" w:color="000000" w:val="clear"/>
            <w:vAlign w:val="center"/>
            <w:hideMark/>
          </w:tcPr>
          <w:p w:rsidRDefault="00B30EBA" w:rsidP="00293491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68419124305</w:t>
            </w:r>
          </w:p>
        </w:tc>
        <w:tc>
          <w:tcPr>
            <w:tcW w:type="pct" w:w="867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Prisavlje 3, 10000 Zagreb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1.461,05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0,00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1.461,05 kn</w:t>
            </w:r>
          </w:p>
        </w:tc>
      </w:tr>
      <w:tr w:rsidTr="00293491" w:rsidR="00B30EBA" w:rsidRPr="000345D8">
        <w:trPr>
          <w:trHeight w:val="570"/>
        </w:trPr>
        <w:tc>
          <w:tcPr>
            <w:tcW w:type="pct" w:w="359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82</w:t>
            </w:r>
          </w:p>
        </w:tc>
        <w:tc>
          <w:tcPr>
            <w:tcW w:type="pct" w:w="1203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Hrvatske vode, pravna osoba za upravljanje vodama</w:t>
            </w:r>
          </w:p>
        </w:tc>
        <w:tc>
          <w:tcPr>
            <w:tcW w:type="pct" w:w="706"/>
            <w:shd w:fill="FFFFFF" w:color="000000" w:val="clear"/>
            <w:vAlign w:val="center"/>
            <w:hideMark/>
          </w:tcPr>
          <w:p w:rsidRDefault="00B30EBA" w:rsidP="00293491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28921383001</w:t>
            </w:r>
          </w:p>
        </w:tc>
        <w:tc>
          <w:tcPr>
            <w:tcW w:type="pct" w:w="867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Grada Vukovara 220, 10000 Zagreb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43.140,92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11.433,62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31.707,30 kn</w:t>
            </w:r>
          </w:p>
        </w:tc>
      </w:tr>
      <w:tr w:rsidTr="00293491" w:rsidR="00B30EBA" w:rsidRPr="000345D8">
        <w:trPr>
          <w:trHeight w:val="570"/>
        </w:trPr>
        <w:tc>
          <w:tcPr>
            <w:tcW w:type="pct" w:w="359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83</w:t>
            </w:r>
          </w:p>
        </w:tc>
        <w:tc>
          <w:tcPr>
            <w:tcW w:type="pct" w:w="1203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Hrvatski Telekom d.d.</w:t>
            </w:r>
          </w:p>
        </w:tc>
        <w:tc>
          <w:tcPr>
            <w:tcW w:type="pct" w:w="706"/>
            <w:shd w:fill="FFFFFF" w:color="000000" w:val="clear"/>
            <w:vAlign w:val="center"/>
            <w:hideMark/>
          </w:tcPr>
          <w:p w:rsidRDefault="00B30EBA" w:rsidP="00293491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81793146560</w:t>
            </w:r>
          </w:p>
        </w:tc>
        <w:tc>
          <w:tcPr>
            <w:tcW w:type="pct" w:w="867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Roberta Frangeša Mihanovića 9, 10000 Zagreb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15.178,77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1.786,68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13.392,09 kn</w:t>
            </w:r>
          </w:p>
        </w:tc>
      </w:tr>
      <w:tr w:rsidTr="00293491" w:rsidR="00B30EBA" w:rsidRPr="000345D8">
        <w:trPr>
          <w:trHeight w:val="855"/>
        </w:trPr>
        <w:tc>
          <w:tcPr>
            <w:tcW w:type="pct" w:w="359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84</w:t>
            </w:r>
          </w:p>
        </w:tc>
        <w:tc>
          <w:tcPr>
            <w:tcW w:type="pct" w:w="1203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Hrvatsko kreditno osiguranje, dioničko društvo za osiguranje</w:t>
            </w:r>
          </w:p>
        </w:tc>
        <w:tc>
          <w:tcPr>
            <w:tcW w:type="pct" w:w="706"/>
            <w:shd w:fill="FFFFFF" w:color="000000" w:val="clear"/>
            <w:vAlign w:val="center"/>
            <w:hideMark/>
          </w:tcPr>
          <w:p w:rsidRDefault="00B30EBA" w:rsidP="00293491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46406681143</w:t>
            </w:r>
          </w:p>
        </w:tc>
        <w:tc>
          <w:tcPr>
            <w:tcW w:type="pct" w:w="867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Bednjanska 14, 10000 Zagreb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20.500,00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3.622,50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16.877,50 kn</w:t>
            </w:r>
          </w:p>
        </w:tc>
      </w:tr>
      <w:tr w:rsidTr="00293491" w:rsidR="00B30EBA" w:rsidRPr="000345D8">
        <w:trPr>
          <w:trHeight w:val="570"/>
        </w:trPr>
        <w:tc>
          <w:tcPr>
            <w:tcW w:type="pct" w:w="359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85</w:t>
            </w:r>
          </w:p>
        </w:tc>
        <w:tc>
          <w:tcPr>
            <w:tcW w:type="pct" w:w="1203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HRVATSKA GOSPODARSKA KOMORA</w:t>
            </w:r>
          </w:p>
        </w:tc>
        <w:tc>
          <w:tcPr>
            <w:tcW w:type="pct" w:w="706"/>
            <w:shd w:fill="FFFFFF" w:color="000000" w:val="clear"/>
            <w:vAlign w:val="center"/>
            <w:hideMark/>
          </w:tcPr>
          <w:p w:rsidRDefault="00B30EBA" w:rsidP="00293491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85167032587</w:t>
            </w:r>
          </w:p>
        </w:tc>
        <w:tc>
          <w:tcPr>
            <w:tcW w:type="pct" w:w="867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ROOSEVELTOV TRG 2, 10000 Zagreb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2.189,54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0,00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2.189,54 kn</w:t>
            </w:r>
          </w:p>
        </w:tc>
      </w:tr>
      <w:tr w:rsidTr="00293491" w:rsidR="00B30EBA" w:rsidRPr="000345D8">
        <w:trPr>
          <w:trHeight w:val="570"/>
        </w:trPr>
        <w:tc>
          <w:tcPr>
            <w:tcW w:type="pct" w:w="359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86</w:t>
            </w:r>
          </w:p>
        </w:tc>
        <w:tc>
          <w:tcPr>
            <w:tcW w:type="pct" w:w="1203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HRVATSKA UDRUGA POSLODAVACA</w:t>
            </w:r>
          </w:p>
        </w:tc>
        <w:tc>
          <w:tcPr>
            <w:tcW w:type="pct" w:w="706"/>
            <w:shd w:fill="FFFFFF" w:color="000000" w:val="clear"/>
            <w:vAlign w:val="center"/>
            <w:hideMark/>
          </w:tcPr>
          <w:p w:rsidRDefault="00B30EBA" w:rsidP="00293491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80978339255</w:t>
            </w:r>
          </w:p>
        </w:tc>
        <w:tc>
          <w:tcPr>
            <w:tcW w:type="pct" w:w="867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RADNIČKA CESTA 52, 10000 ZAGREB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24.346,40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4.949,50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</w:t>
            </w:r>
            <w:r w:rsidR="00273553" w:rsidRPr="000345D8">
              <w:rPr>
                <w:bCs w:val="false"/>
              </w:rPr>
              <w:t>9</w:t>
            </w:r>
            <w:r w:rsidRPr="000345D8">
              <w:rPr>
                <w:bCs w:val="false"/>
              </w:rPr>
              <w:t>.396,90 kn</w:t>
            </w:r>
          </w:p>
        </w:tc>
      </w:tr>
      <w:tr w:rsidTr="00293491" w:rsidR="00B30EBA" w:rsidRPr="000345D8">
        <w:trPr>
          <w:trHeight w:val="1710"/>
        </w:trPr>
        <w:tc>
          <w:tcPr>
            <w:tcW w:type="pct" w:w="359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87</w:t>
            </w:r>
          </w:p>
        </w:tc>
        <w:tc>
          <w:tcPr>
            <w:tcW w:type="pct" w:w="1203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IDE KLIMA društvo s ograničenom odgovornošću za prodaju, ugradnju i servis klima, ventilacija i elektro instalacija te proizvodnju i pružanje usluga</w:t>
            </w:r>
          </w:p>
        </w:tc>
        <w:tc>
          <w:tcPr>
            <w:tcW w:type="pct" w:w="706"/>
            <w:shd w:fill="FFFFFF" w:color="000000" w:val="clear"/>
            <w:vAlign w:val="center"/>
            <w:hideMark/>
          </w:tcPr>
          <w:p w:rsidRDefault="00B30EBA" w:rsidP="00293491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38588522971</w:t>
            </w:r>
          </w:p>
        </w:tc>
        <w:tc>
          <w:tcPr>
            <w:tcW w:type="pct" w:w="867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Vitomira Širole Paje 16, 51000 Rijeka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250,00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0,00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250,00 kn</w:t>
            </w:r>
          </w:p>
        </w:tc>
      </w:tr>
      <w:tr w:rsidTr="00293491" w:rsidR="00B30EBA" w:rsidRPr="000345D8">
        <w:trPr>
          <w:trHeight w:val="570"/>
        </w:trPr>
        <w:tc>
          <w:tcPr>
            <w:tcW w:type="pct" w:w="359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88</w:t>
            </w:r>
          </w:p>
        </w:tc>
        <w:tc>
          <w:tcPr>
            <w:tcW w:type="pct" w:w="1203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IGMEMBALLAGENTECHNIK G.M.B.H.</w:t>
            </w:r>
          </w:p>
        </w:tc>
        <w:tc>
          <w:tcPr>
            <w:tcW w:type="pct" w:w="706"/>
            <w:shd w:fill="FFFFFF" w:color="000000" w:val="clear"/>
            <w:vAlign w:val="center"/>
            <w:hideMark/>
          </w:tcPr>
          <w:p w:rsidRDefault="00B30EBA" w:rsidP="00293491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ATU57102913</w:t>
            </w:r>
          </w:p>
        </w:tc>
        <w:tc>
          <w:tcPr>
            <w:tcW w:type="pct" w:w="867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Assmayerrasse 40/1, Beč, Austrija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38.447,00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9.814,22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28.632,78 kn</w:t>
            </w:r>
          </w:p>
        </w:tc>
      </w:tr>
      <w:tr w:rsidTr="00293491" w:rsidR="00B30EBA" w:rsidRPr="000345D8">
        <w:trPr>
          <w:trHeight w:val="855"/>
        </w:trPr>
        <w:tc>
          <w:tcPr>
            <w:tcW w:type="pct" w:w="359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89</w:t>
            </w:r>
          </w:p>
        </w:tc>
        <w:tc>
          <w:tcPr>
            <w:tcW w:type="pct" w:w="1203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IHS REVIZIJA d.o.o. za reviziju, računovodstvo i poslovno savjetovanje</w:t>
            </w:r>
          </w:p>
        </w:tc>
        <w:tc>
          <w:tcPr>
            <w:tcW w:type="pct" w:w="706"/>
            <w:shd w:fill="FFFFFF" w:color="000000" w:val="clear"/>
            <w:vAlign w:val="center"/>
            <w:hideMark/>
          </w:tcPr>
          <w:p w:rsidRDefault="00B30EBA" w:rsidP="00293491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41852028874</w:t>
            </w:r>
          </w:p>
        </w:tc>
        <w:tc>
          <w:tcPr>
            <w:tcW w:type="pct" w:w="867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Šljivik 4, 10000 Zagreb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36.004,71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8.971,63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27.033,08 kn</w:t>
            </w:r>
          </w:p>
        </w:tc>
      </w:tr>
      <w:tr w:rsidTr="00293491" w:rsidR="00B30EBA" w:rsidRPr="000345D8">
        <w:trPr>
          <w:trHeight w:val="1140"/>
        </w:trPr>
        <w:tc>
          <w:tcPr>
            <w:tcW w:type="pct" w:w="359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90</w:t>
            </w:r>
          </w:p>
        </w:tc>
        <w:tc>
          <w:tcPr>
            <w:tcW w:type="pct" w:w="1203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ILI NET društvo s ograničenom odgovornošću za računalne djelatnosti i usluge</w:t>
            </w:r>
          </w:p>
        </w:tc>
        <w:tc>
          <w:tcPr>
            <w:tcW w:type="pct" w:w="706"/>
            <w:shd w:fill="FFFFFF" w:color="000000" w:val="clear"/>
            <w:vAlign w:val="center"/>
            <w:hideMark/>
          </w:tcPr>
          <w:p w:rsidRDefault="00B30EBA" w:rsidP="00293491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58846173395</w:t>
            </w:r>
          </w:p>
        </w:tc>
        <w:tc>
          <w:tcPr>
            <w:tcW w:type="pct" w:w="867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Nalješkovićeva 5, 10000 Zagreb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4.988,58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0,00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4.988,58 kn</w:t>
            </w:r>
          </w:p>
        </w:tc>
      </w:tr>
      <w:tr w:rsidTr="00293491" w:rsidR="00B30EBA" w:rsidRPr="000345D8">
        <w:trPr>
          <w:trHeight w:val="570"/>
        </w:trPr>
        <w:tc>
          <w:tcPr>
            <w:tcW w:type="pct" w:w="359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91</w:t>
            </w:r>
          </w:p>
        </w:tc>
        <w:tc>
          <w:tcPr>
            <w:tcW w:type="pct" w:w="1203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INA-INDUSTRIJA NAFTE, d.d.</w:t>
            </w:r>
          </w:p>
        </w:tc>
        <w:tc>
          <w:tcPr>
            <w:tcW w:type="pct" w:w="706"/>
            <w:shd w:fill="FFFFFF" w:color="000000" w:val="clear"/>
            <w:vAlign w:val="center"/>
            <w:hideMark/>
          </w:tcPr>
          <w:p w:rsidRDefault="00B30EBA" w:rsidP="00293491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27759560625</w:t>
            </w:r>
          </w:p>
        </w:tc>
        <w:tc>
          <w:tcPr>
            <w:tcW w:type="pct" w:w="867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Avenija V. Holjevca 10, 10000 Zagreb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29.173,95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6.615,01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22.558,94 kn</w:t>
            </w:r>
          </w:p>
        </w:tc>
      </w:tr>
      <w:tr w:rsidTr="00293491" w:rsidR="00B30EBA" w:rsidRPr="000345D8">
        <w:trPr>
          <w:trHeight w:val="570"/>
        </w:trPr>
        <w:tc>
          <w:tcPr>
            <w:tcW w:type="pct" w:w="359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92</w:t>
            </w:r>
          </w:p>
        </w:tc>
        <w:tc>
          <w:tcPr>
            <w:tcW w:type="pct" w:w="1203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 xml:space="preserve">INDUSTRIJAIMPORT, trgovina i </w:t>
            </w:r>
            <w:r w:rsidRPr="000345D8">
              <w:rPr>
                <w:bCs w:val="false"/>
              </w:rPr>
              <w:lastRenderedPageBreak/>
              <w:t>proizvodnja, d.o.o.</w:t>
            </w:r>
          </w:p>
        </w:tc>
        <w:tc>
          <w:tcPr>
            <w:tcW w:type="pct" w:w="706"/>
            <w:shd w:fill="FFFFFF" w:color="000000" w:val="clear"/>
            <w:vAlign w:val="center"/>
            <w:hideMark/>
          </w:tcPr>
          <w:p w:rsidRDefault="00B30EBA" w:rsidP="00293491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lastRenderedPageBreak/>
              <w:t>73393802061</w:t>
            </w:r>
          </w:p>
        </w:tc>
        <w:tc>
          <w:tcPr>
            <w:tcW w:type="pct" w:w="867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 xml:space="preserve">Završje III odvojak 12, </w:t>
            </w:r>
            <w:r w:rsidRPr="000345D8">
              <w:rPr>
                <w:bCs w:val="false"/>
              </w:rPr>
              <w:lastRenderedPageBreak/>
              <w:t>10000 Zagreb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lastRenderedPageBreak/>
              <w:t>4.565,44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0,00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4.565,44 kn</w:t>
            </w:r>
          </w:p>
        </w:tc>
      </w:tr>
      <w:tr w:rsidTr="00293491" w:rsidR="00B30EBA" w:rsidRPr="000345D8">
        <w:trPr>
          <w:trHeight w:val="1140"/>
        </w:trPr>
        <w:tc>
          <w:tcPr>
            <w:tcW w:type="pct" w:w="359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lastRenderedPageBreak/>
              <w:t>93</w:t>
            </w:r>
          </w:p>
        </w:tc>
        <w:tc>
          <w:tcPr>
            <w:tcW w:type="pct" w:w="1203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INOVATIVNI SUSTAVI društvo s ograničenom odgovornošću za poslovno i informatičko savjetovanje</w:t>
            </w:r>
          </w:p>
        </w:tc>
        <w:tc>
          <w:tcPr>
            <w:tcW w:type="pct" w:w="706"/>
            <w:shd w:fill="FFFFFF" w:color="000000" w:val="clear"/>
            <w:vAlign w:val="center"/>
            <w:hideMark/>
          </w:tcPr>
          <w:p w:rsidRDefault="00B30EBA" w:rsidP="00293491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84286567889</w:t>
            </w:r>
          </w:p>
        </w:tc>
        <w:tc>
          <w:tcPr>
            <w:tcW w:type="pct" w:w="867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Velikopoljska 9 E, 10000 Zagreb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5.347,50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0,00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5.347,50 kn</w:t>
            </w:r>
          </w:p>
        </w:tc>
      </w:tr>
      <w:tr w:rsidTr="00293491" w:rsidR="00B30EBA" w:rsidRPr="000345D8">
        <w:trPr>
          <w:trHeight w:val="855"/>
        </w:trPr>
        <w:tc>
          <w:tcPr>
            <w:tcW w:type="pct" w:w="359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94</w:t>
            </w:r>
          </w:p>
        </w:tc>
        <w:tc>
          <w:tcPr>
            <w:tcW w:type="pct" w:w="1203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INTEGRA GROUP poduzeće za informatiku, promet roba i usluga, d.o.o.</w:t>
            </w:r>
          </w:p>
        </w:tc>
        <w:tc>
          <w:tcPr>
            <w:tcW w:type="pct" w:w="706"/>
            <w:shd w:fill="FFFFFF" w:color="000000" w:val="clear"/>
            <w:vAlign w:val="center"/>
            <w:hideMark/>
          </w:tcPr>
          <w:p w:rsidRDefault="00B30EBA" w:rsidP="00293491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74242216047</w:t>
            </w:r>
          </w:p>
        </w:tc>
        <w:tc>
          <w:tcPr>
            <w:tcW w:type="pct" w:w="867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Horvaćanska 23, 10000 Zagreb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6.616,00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0,00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6.616,00 kn</w:t>
            </w:r>
          </w:p>
        </w:tc>
      </w:tr>
      <w:tr w:rsidTr="00293491" w:rsidR="00B30EBA" w:rsidRPr="000345D8">
        <w:trPr>
          <w:trHeight w:val="570"/>
        </w:trPr>
        <w:tc>
          <w:tcPr>
            <w:tcW w:type="pct" w:w="359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95</w:t>
            </w:r>
          </w:p>
        </w:tc>
        <w:tc>
          <w:tcPr>
            <w:tcW w:type="pct" w:w="1203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INTEREUROPA KOSOVO L.L.C.</w:t>
            </w:r>
          </w:p>
        </w:tc>
        <w:tc>
          <w:tcPr>
            <w:tcW w:type="pct" w:w="706"/>
            <w:shd w:fill="FFFFFF" w:color="000000" w:val="clear"/>
            <w:vAlign w:val="center"/>
            <w:hideMark/>
          </w:tcPr>
          <w:p w:rsidRDefault="00B30EBA" w:rsidP="00293491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330068157</w:t>
            </w:r>
          </w:p>
        </w:tc>
        <w:tc>
          <w:tcPr>
            <w:tcW w:type="pct" w:w="867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Zona industriale, Priština, Kosovo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6.490,74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0,00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6.490,74 kn</w:t>
            </w:r>
          </w:p>
        </w:tc>
      </w:tr>
      <w:tr w:rsidTr="00293491" w:rsidR="00B30EBA" w:rsidRPr="000345D8">
        <w:trPr>
          <w:trHeight w:val="570"/>
        </w:trPr>
        <w:tc>
          <w:tcPr>
            <w:tcW w:type="pct" w:w="359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96</w:t>
            </w:r>
          </w:p>
        </w:tc>
        <w:tc>
          <w:tcPr>
            <w:tcW w:type="pct" w:w="1203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INTERSCAMBI S.R.L.</w:t>
            </w:r>
          </w:p>
        </w:tc>
        <w:tc>
          <w:tcPr>
            <w:tcW w:type="pct" w:w="706"/>
            <w:shd w:fill="FFFFFF" w:color="000000" w:val="clear"/>
            <w:vAlign w:val="center"/>
            <w:hideMark/>
          </w:tcPr>
          <w:p w:rsidRDefault="00B30EBA" w:rsidP="00293491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IT02865290650</w:t>
            </w:r>
          </w:p>
        </w:tc>
        <w:tc>
          <w:tcPr>
            <w:tcW w:type="pct" w:w="867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Via S. Rocco Fraz. Pandola, Mercato, S. Severino, Italija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209.535,84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68.839,87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140.695,97 kn</w:t>
            </w:r>
          </w:p>
        </w:tc>
      </w:tr>
      <w:tr w:rsidTr="00293491" w:rsidR="00B30EBA" w:rsidRPr="000345D8">
        <w:trPr>
          <w:trHeight w:val="1140"/>
        </w:trPr>
        <w:tc>
          <w:tcPr>
            <w:tcW w:type="pct" w:w="359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97</w:t>
            </w:r>
          </w:p>
        </w:tc>
        <w:tc>
          <w:tcPr>
            <w:tcW w:type="pct" w:w="1203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ISKRA ZELINA KEMIJSKA INDUSTRIJA d.o.o. za proizvodnju kemikalija i kemijskih proizvoda</w:t>
            </w:r>
          </w:p>
        </w:tc>
        <w:tc>
          <w:tcPr>
            <w:tcW w:type="pct" w:w="706"/>
            <w:shd w:fill="FFFFFF" w:color="000000" w:val="clear"/>
            <w:vAlign w:val="center"/>
            <w:hideMark/>
          </w:tcPr>
          <w:p w:rsidRDefault="00B30EBA" w:rsidP="00293491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86676484135</w:t>
            </w:r>
          </w:p>
        </w:tc>
        <w:tc>
          <w:tcPr>
            <w:tcW w:type="pct" w:w="867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Fučkani 6, 10380 Sveti Ivan Zelina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680,40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0,00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680,40 kn</w:t>
            </w:r>
          </w:p>
        </w:tc>
      </w:tr>
      <w:tr w:rsidTr="00293491" w:rsidR="00B30EBA" w:rsidRPr="000345D8">
        <w:trPr>
          <w:trHeight w:val="2280"/>
        </w:trPr>
        <w:tc>
          <w:tcPr>
            <w:tcW w:type="pct" w:w="359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98</w:t>
            </w:r>
          </w:p>
        </w:tc>
        <w:tc>
          <w:tcPr>
            <w:tcW w:type="pct" w:w="1203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ISTRA - AUTO dioničko društvo za prijevoz robe u cestovnom prometu u zemlji i inozemstvu, remont i održavanje motornih vozila, export - import, špediciju, trgovinu, posredničke poslove</w:t>
            </w:r>
          </w:p>
        </w:tc>
        <w:tc>
          <w:tcPr>
            <w:tcW w:type="pct" w:w="706"/>
            <w:shd w:fill="FFFFFF" w:color="000000" w:val="clear"/>
            <w:vAlign w:val="center"/>
            <w:hideMark/>
          </w:tcPr>
          <w:p w:rsidRDefault="00B30EBA" w:rsidP="00293491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81911347838</w:t>
            </w:r>
          </w:p>
        </w:tc>
        <w:tc>
          <w:tcPr>
            <w:tcW w:type="pct" w:w="867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Novigradska Ulica 30, 52470 Umag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9.288,95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0,00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9.288,95 kn</w:t>
            </w:r>
          </w:p>
        </w:tc>
      </w:tr>
      <w:tr w:rsidTr="00293491" w:rsidR="00B30EBA" w:rsidRPr="000345D8">
        <w:trPr>
          <w:trHeight w:val="1425"/>
        </w:trPr>
        <w:tc>
          <w:tcPr>
            <w:tcW w:type="pct" w:w="359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99</w:t>
            </w:r>
          </w:p>
        </w:tc>
        <w:tc>
          <w:tcPr>
            <w:tcW w:type="pct" w:w="1203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ISTRAGRAFIKA dioničko društvo za proizvodnju papira i kartona, proizvoda od papira i kartona te izdavačku i tiskarsku djelatnost</w:t>
            </w:r>
          </w:p>
        </w:tc>
        <w:tc>
          <w:tcPr>
            <w:tcW w:type="pct" w:w="706"/>
            <w:shd w:fill="FFFFFF" w:color="000000" w:val="clear"/>
            <w:vAlign w:val="center"/>
            <w:hideMark/>
          </w:tcPr>
          <w:p w:rsidRDefault="00B30EBA" w:rsidP="00293491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51000304358</w:t>
            </w:r>
          </w:p>
        </w:tc>
        <w:tc>
          <w:tcPr>
            <w:tcW w:type="pct" w:w="867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Vladimira Nazora 1, 52210 Rovinj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317.486,59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106.082,87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211.403,72 kn</w:t>
            </w:r>
          </w:p>
        </w:tc>
      </w:tr>
      <w:tr w:rsidTr="00293491" w:rsidR="00B30EBA" w:rsidRPr="000345D8">
        <w:trPr>
          <w:trHeight w:val="570"/>
        </w:trPr>
        <w:tc>
          <w:tcPr>
            <w:tcW w:type="pct" w:w="359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100</w:t>
            </w:r>
          </w:p>
        </w:tc>
        <w:tc>
          <w:tcPr>
            <w:tcW w:type="pct" w:w="1203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JADRANSKO OSIGURANJE dioničko društvo</w:t>
            </w:r>
          </w:p>
        </w:tc>
        <w:tc>
          <w:tcPr>
            <w:tcW w:type="pct" w:w="706"/>
            <w:shd w:fill="FFFFFF" w:color="000000" w:val="clear"/>
            <w:vAlign w:val="center"/>
            <w:hideMark/>
          </w:tcPr>
          <w:p w:rsidRDefault="00B30EBA" w:rsidP="00293491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94472454976</w:t>
            </w:r>
          </w:p>
        </w:tc>
        <w:tc>
          <w:tcPr>
            <w:tcW w:type="pct" w:w="867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Listopadska 2, 10000 Zagreb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4.954,13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0,00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4.954,13 kn</w:t>
            </w:r>
          </w:p>
        </w:tc>
      </w:tr>
      <w:tr w:rsidTr="00293491" w:rsidR="00B30EBA" w:rsidRPr="000345D8">
        <w:trPr>
          <w:trHeight w:val="1140"/>
        </w:trPr>
        <w:tc>
          <w:tcPr>
            <w:tcW w:type="pct" w:w="359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lastRenderedPageBreak/>
              <w:t>101</w:t>
            </w:r>
          </w:p>
        </w:tc>
        <w:tc>
          <w:tcPr>
            <w:tcW w:type="pct" w:w="1203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JAMI OPREMA društvo za inženjering, trgovinu i uvoz - izvoz s ograničenom odgovornošću</w:t>
            </w:r>
          </w:p>
        </w:tc>
        <w:tc>
          <w:tcPr>
            <w:tcW w:type="pct" w:w="706"/>
            <w:shd w:fill="FFFFFF" w:color="000000" w:val="clear"/>
            <w:vAlign w:val="center"/>
            <w:hideMark/>
          </w:tcPr>
          <w:p w:rsidRDefault="00B30EBA" w:rsidP="00293491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13534672609</w:t>
            </w:r>
          </w:p>
        </w:tc>
        <w:tc>
          <w:tcPr>
            <w:tcW w:type="pct" w:w="867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Dolac 8, 51000 Rijeka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8.706,38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0,00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8.706,38 kn</w:t>
            </w:r>
          </w:p>
        </w:tc>
      </w:tr>
      <w:tr w:rsidTr="00293491" w:rsidR="00B30EBA" w:rsidRPr="000345D8">
        <w:trPr>
          <w:trHeight w:val="855"/>
        </w:trPr>
        <w:tc>
          <w:tcPr>
            <w:tcW w:type="pct" w:w="359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102</w:t>
            </w:r>
          </w:p>
        </w:tc>
        <w:tc>
          <w:tcPr>
            <w:tcW w:type="pct" w:w="1203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JASD društvo s ograničenom odgovornošću za usluge i prijevoz</w:t>
            </w:r>
          </w:p>
        </w:tc>
        <w:tc>
          <w:tcPr>
            <w:tcW w:type="pct" w:w="706"/>
            <w:shd w:fill="FFFFFF" w:color="000000" w:val="clear"/>
            <w:vAlign w:val="center"/>
            <w:hideMark/>
          </w:tcPr>
          <w:p w:rsidRDefault="00B30EBA" w:rsidP="00293491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14491542205</w:t>
            </w:r>
          </w:p>
        </w:tc>
        <w:tc>
          <w:tcPr>
            <w:tcW w:type="pct" w:w="867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Novo Pračno 111, 44000 Sisak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6.500,00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0,00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6.500,00 kn</w:t>
            </w:r>
          </w:p>
        </w:tc>
      </w:tr>
      <w:tr w:rsidTr="00293491" w:rsidR="00B30EBA" w:rsidRPr="000345D8">
        <w:trPr>
          <w:trHeight w:val="570"/>
        </w:trPr>
        <w:tc>
          <w:tcPr>
            <w:tcW w:type="pct" w:w="359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103</w:t>
            </w:r>
          </w:p>
        </w:tc>
        <w:tc>
          <w:tcPr>
            <w:tcW w:type="pct" w:w="1203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JOSIP JELIĆ, TOČKA</w:t>
            </w:r>
          </w:p>
        </w:tc>
        <w:tc>
          <w:tcPr>
            <w:tcW w:type="pct" w:w="706"/>
            <w:shd w:fill="FFFFFF" w:color="000000" w:val="clear"/>
            <w:vAlign w:val="center"/>
            <w:hideMark/>
          </w:tcPr>
          <w:p w:rsidRDefault="00B30EBA" w:rsidP="00293491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21063283415</w:t>
            </w:r>
          </w:p>
        </w:tc>
        <w:tc>
          <w:tcPr>
            <w:tcW w:type="pct" w:w="867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PAVLA RADIĆA 70, 34000 POŽEGA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1.625,00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0,00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1.625,00 kn</w:t>
            </w:r>
          </w:p>
        </w:tc>
      </w:tr>
      <w:tr w:rsidTr="00293491" w:rsidR="00B30EBA" w:rsidRPr="000345D8">
        <w:trPr>
          <w:trHeight w:val="855"/>
        </w:trPr>
        <w:tc>
          <w:tcPr>
            <w:tcW w:type="pct" w:w="359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104</w:t>
            </w:r>
          </w:p>
        </w:tc>
        <w:tc>
          <w:tcPr>
            <w:tcW w:type="pct" w:w="1203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JURE društvo s ograničenom odgovornošću za prijevoz i usluge, putnička agencija</w:t>
            </w:r>
          </w:p>
        </w:tc>
        <w:tc>
          <w:tcPr>
            <w:tcW w:type="pct" w:w="706"/>
            <w:shd w:fill="FFFFFF" w:color="000000" w:val="clear"/>
            <w:vAlign w:val="center"/>
            <w:hideMark/>
          </w:tcPr>
          <w:p w:rsidRDefault="00B30EBA" w:rsidP="00293491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46358892368</w:t>
            </w:r>
          </w:p>
        </w:tc>
        <w:tc>
          <w:tcPr>
            <w:tcW w:type="pct" w:w="867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Zdravka Kučića 39, 51000 Rijeka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82.554,10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25.031,16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57.522,94 kn</w:t>
            </w:r>
          </w:p>
        </w:tc>
      </w:tr>
      <w:tr w:rsidTr="00293491" w:rsidR="00B30EBA" w:rsidRPr="000345D8">
        <w:trPr>
          <w:trHeight w:val="570"/>
        </w:trPr>
        <w:tc>
          <w:tcPr>
            <w:tcW w:type="pct" w:w="359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105</w:t>
            </w:r>
          </w:p>
        </w:tc>
        <w:tc>
          <w:tcPr>
            <w:tcW w:type="pct" w:w="1203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KAESER KOMPRESSOREN trgovina i usluge d. o. o.</w:t>
            </w:r>
          </w:p>
        </w:tc>
        <w:tc>
          <w:tcPr>
            <w:tcW w:type="pct" w:w="706"/>
            <w:shd w:fill="FFFFFF" w:color="000000" w:val="clear"/>
            <w:vAlign w:val="center"/>
            <w:hideMark/>
          </w:tcPr>
          <w:p w:rsidRDefault="00B30EBA" w:rsidP="00293491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42572807012</w:t>
            </w:r>
          </w:p>
        </w:tc>
        <w:tc>
          <w:tcPr>
            <w:tcW w:type="pct" w:w="867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Rimski put 11 d, 10360 Sesvete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26.339,68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5.637,19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20.702,49 kn</w:t>
            </w:r>
          </w:p>
        </w:tc>
      </w:tr>
      <w:tr w:rsidTr="00293491" w:rsidR="00B30EBA" w:rsidRPr="000345D8">
        <w:trPr>
          <w:trHeight w:val="570"/>
        </w:trPr>
        <w:tc>
          <w:tcPr>
            <w:tcW w:type="pct" w:w="359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106</w:t>
            </w:r>
          </w:p>
        </w:tc>
        <w:tc>
          <w:tcPr>
            <w:tcW w:type="pct" w:w="1203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STJEPAN KAŠNAR, KAŠNAR OPEL SERVIS</w:t>
            </w:r>
          </w:p>
        </w:tc>
        <w:tc>
          <w:tcPr>
            <w:tcW w:type="pct" w:w="706"/>
            <w:shd w:fill="FFFFFF" w:color="000000" w:val="clear"/>
            <w:vAlign w:val="center"/>
            <w:hideMark/>
          </w:tcPr>
          <w:p w:rsidRDefault="00B30EBA" w:rsidP="00293491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37018589595</w:t>
            </w:r>
          </w:p>
        </w:tc>
        <w:tc>
          <w:tcPr>
            <w:tcW w:type="pct" w:w="867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MATIJE GUPCA 9, 10363 ADAMOVEC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187,50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0,00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187,50 kn</w:t>
            </w:r>
          </w:p>
        </w:tc>
      </w:tr>
      <w:tr w:rsidTr="00293491" w:rsidR="00B30EBA" w:rsidRPr="000345D8">
        <w:trPr>
          <w:trHeight w:val="570"/>
        </w:trPr>
        <w:tc>
          <w:tcPr>
            <w:tcW w:type="pct" w:w="359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107</w:t>
            </w:r>
          </w:p>
        </w:tc>
        <w:tc>
          <w:tcPr>
            <w:tcW w:type="pct" w:w="1203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KIMAR d.o.o. za zastupanje inozemnih tvrtki</w:t>
            </w:r>
          </w:p>
        </w:tc>
        <w:tc>
          <w:tcPr>
            <w:tcW w:type="pct" w:w="706"/>
            <w:shd w:fill="FFFFFF" w:color="000000" w:val="clear"/>
            <w:vAlign w:val="center"/>
            <w:hideMark/>
          </w:tcPr>
          <w:p w:rsidRDefault="00B30EBA" w:rsidP="00293491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29066266782</w:t>
            </w:r>
          </w:p>
        </w:tc>
        <w:tc>
          <w:tcPr>
            <w:tcW w:type="pct" w:w="867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Vrtlarska 39, 10000 Zagreb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6.057,85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0,00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6.057,85 kn</w:t>
            </w:r>
          </w:p>
        </w:tc>
      </w:tr>
      <w:tr w:rsidTr="00293491" w:rsidR="00B30EBA" w:rsidRPr="000345D8">
        <w:trPr>
          <w:trHeight w:val="570"/>
        </w:trPr>
        <w:tc>
          <w:tcPr>
            <w:tcW w:type="pct" w:w="359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108</w:t>
            </w:r>
          </w:p>
        </w:tc>
        <w:tc>
          <w:tcPr>
            <w:tcW w:type="pct" w:w="1203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KINYO GMBH</w:t>
            </w:r>
          </w:p>
        </w:tc>
        <w:tc>
          <w:tcPr>
            <w:tcW w:type="pct" w:w="706"/>
            <w:shd w:fill="FFFFFF" w:color="000000" w:val="clear"/>
            <w:vAlign w:val="center"/>
            <w:hideMark/>
          </w:tcPr>
          <w:p w:rsidRDefault="00B30EBA" w:rsidP="00293491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DE813126679</w:t>
            </w:r>
          </w:p>
        </w:tc>
        <w:tc>
          <w:tcPr>
            <w:tcW w:type="pct" w:w="867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Bonner Strasse 339-341, Dusseldorf, Njemačka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8.098,02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0,00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8.098,02 kn</w:t>
            </w:r>
          </w:p>
        </w:tc>
      </w:tr>
      <w:tr w:rsidTr="00293491" w:rsidR="00B30EBA" w:rsidRPr="000345D8">
        <w:trPr>
          <w:trHeight w:val="570"/>
        </w:trPr>
        <w:tc>
          <w:tcPr>
            <w:tcW w:type="pct" w:w="359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109</w:t>
            </w:r>
          </w:p>
        </w:tc>
        <w:tc>
          <w:tcPr>
            <w:tcW w:type="pct" w:w="1203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Klinički bolnički centar Rijeka</w:t>
            </w:r>
          </w:p>
        </w:tc>
        <w:tc>
          <w:tcPr>
            <w:tcW w:type="pct" w:w="706"/>
            <w:shd w:fill="FFFFFF" w:color="000000" w:val="clear"/>
            <w:vAlign w:val="center"/>
            <w:hideMark/>
          </w:tcPr>
          <w:p w:rsidRDefault="00B30EBA" w:rsidP="00293491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40237608715</w:t>
            </w:r>
          </w:p>
        </w:tc>
        <w:tc>
          <w:tcPr>
            <w:tcW w:type="pct" w:w="867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Krešimirova 42, 51000 Rijeka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1.816,65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0,00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1.816,65 kn</w:t>
            </w:r>
          </w:p>
        </w:tc>
      </w:tr>
      <w:tr w:rsidTr="00293491" w:rsidR="00B30EBA" w:rsidRPr="000345D8">
        <w:trPr>
          <w:trHeight w:val="720"/>
        </w:trPr>
        <w:tc>
          <w:tcPr>
            <w:tcW w:type="pct" w:w="359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110</w:t>
            </w:r>
          </w:p>
        </w:tc>
        <w:tc>
          <w:tcPr>
            <w:tcW w:type="pct" w:w="1203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DENIS KLARIĆ, obrt CALYPSO</w:t>
            </w:r>
          </w:p>
        </w:tc>
        <w:tc>
          <w:tcPr>
            <w:tcW w:type="pct" w:w="706"/>
            <w:shd w:fill="FFFFFF" w:color="000000" w:val="clear"/>
            <w:vAlign w:val="center"/>
            <w:hideMark/>
          </w:tcPr>
          <w:p w:rsidRDefault="00B30EBA" w:rsidP="00293491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37580371731</w:t>
            </w:r>
          </w:p>
        </w:tc>
        <w:tc>
          <w:tcPr>
            <w:tcW w:type="pct" w:w="867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SELIŠĆE 24, 10000 ZAGREB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21.167,00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3.852,61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17.314,39 kn</w:t>
            </w:r>
          </w:p>
        </w:tc>
      </w:tr>
      <w:tr w:rsidTr="00293491" w:rsidR="00B30EBA" w:rsidRPr="000345D8">
        <w:trPr>
          <w:trHeight w:val="1140"/>
        </w:trPr>
        <w:tc>
          <w:tcPr>
            <w:tcW w:type="pct" w:w="359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111</w:t>
            </w:r>
          </w:p>
        </w:tc>
        <w:tc>
          <w:tcPr>
            <w:tcW w:type="pct" w:w="1203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Komunalno društvo ČISTOĆA d. o. o. za održavanje čistoće i godpodarenje otpadom</w:t>
            </w:r>
          </w:p>
        </w:tc>
        <w:tc>
          <w:tcPr>
            <w:tcW w:type="pct" w:w="706"/>
            <w:shd w:fill="FFFFFF" w:color="000000" w:val="clear"/>
            <w:vAlign w:val="center"/>
            <w:hideMark/>
          </w:tcPr>
          <w:p w:rsidRDefault="00B30EBA" w:rsidP="00293491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06531901714</w:t>
            </w:r>
          </w:p>
        </w:tc>
        <w:tc>
          <w:tcPr>
            <w:tcW w:type="pct" w:w="867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Dolac 14, 51000 Rijeka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17.337,14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2.531,31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14.805,83 kn</w:t>
            </w:r>
          </w:p>
        </w:tc>
      </w:tr>
      <w:tr w:rsidTr="00293491" w:rsidR="00B30EBA" w:rsidRPr="000345D8">
        <w:trPr>
          <w:trHeight w:val="1425"/>
        </w:trPr>
        <w:tc>
          <w:tcPr>
            <w:tcW w:type="pct" w:w="359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lastRenderedPageBreak/>
              <w:t>112</w:t>
            </w:r>
          </w:p>
        </w:tc>
        <w:tc>
          <w:tcPr>
            <w:tcW w:type="pct" w:w="1203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Komunalno društvo VODOVOD I KANALIZACIJA društvo s ograničenom odgovornošću za vodoopskrbu i odvodnju</w:t>
            </w:r>
          </w:p>
        </w:tc>
        <w:tc>
          <w:tcPr>
            <w:tcW w:type="pct" w:w="706"/>
            <w:shd w:fill="FFFFFF" w:color="000000" w:val="clear"/>
            <w:vAlign w:val="center"/>
            <w:hideMark/>
          </w:tcPr>
          <w:p w:rsidRDefault="00B30EBA" w:rsidP="00293491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80805858278</w:t>
            </w:r>
          </w:p>
        </w:tc>
        <w:tc>
          <w:tcPr>
            <w:tcW w:type="pct" w:w="867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Dolac 14, 51000 Rijeka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10.967,69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333,85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10.633,84 kn</w:t>
            </w:r>
          </w:p>
        </w:tc>
      </w:tr>
      <w:tr w:rsidTr="00293491" w:rsidR="00B30EBA" w:rsidRPr="000345D8">
        <w:trPr>
          <w:trHeight w:val="1140"/>
        </w:trPr>
        <w:tc>
          <w:tcPr>
            <w:tcW w:type="pct" w:w="359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113</w:t>
            </w:r>
          </w:p>
        </w:tc>
        <w:tc>
          <w:tcPr>
            <w:tcW w:type="pct" w:w="1203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KOMUNALAC POŽEGA društvo s ograničenom odgovornošću za komunalne djelatnosti</w:t>
            </w:r>
          </w:p>
        </w:tc>
        <w:tc>
          <w:tcPr>
            <w:tcW w:type="pct" w:w="706"/>
            <w:shd w:fill="FFFFFF" w:color="000000" w:val="clear"/>
            <w:vAlign w:val="center"/>
            <w:hideMark/>
          </w:tcPr>
          <w:p w:rsidRDefault="00B30EBA" w:rsidP="00293491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99740428762</w:t>
            </w:r>
          </w:p>
        </w:tc>
        <w:tc>
          <w:tcPr>
            <w:tcW w:type="pct" w:w="867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Vukovarska 8, 34000 Požega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36,00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0,00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36,00 kn</w:t>
            </w:r>
          </w:p>
        </w:tc>
      </w:tr>
      <w:tr w:rsidTr="00293491" w:rsidR="00B30EBA" w:rsidRPr="000345D8">
        <w:trPr>
          <w:trHeight w:val="1140"/>
        </w:trPr>
        <w:tc>
          <w:tcPr>
            <w:tcW w:type="pct" w:w="359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114</w:t>
            </w:r>
          </w:p>
        </w:tc>
        <w:tc>
          <w:tcPr>
            <w:tcW w:type="pct" w:w="1203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VLADO KRAUTHAKER, VINOGRADARSTVO PODRUMARSTVO KRAUTHAKER</w:t>
            </w:r>
          </w:p>
        </w:tc>
        <w:tc>
          <w:tcPr>
            <w:tcW w:type="pct" w:w="706"/>
            <w:shd w:fill="FFFFFF" w:color="000000" w:val="clear"/>
            <w:vAlign w:val="center"/>
            <w:hideMark/>
          </w:tcPr>
          <w:p w:rsidRDefault="00B30EBA" w:rsidP="00293491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97998408192</w:t>
            </w:r>
          </w:p>
        </w:tc>
        <w:tc>
          <w:tcPr>
            <w:tcW w:type="pct" w:w="867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IVANA JAMBROVIĆA 6, 34340 KUTJEVO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389,45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0,00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389,45 kn</w:t>
            </w:r>
          </w:p>
        </w:tc>
      </w:tr>
      <w:tr w:rsidTr="00293491" w:rsidR="00B30EBA" w:rsidRPr="000345D8">
        <w:trPr>
          <w:trHeight w:val="570"/>
        </w:trPr>
        <w:tc>
          <w:tcPr>
            <w:tcW w:type="pct" w:w="359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115</w:t>
            </w:r>
          </w:p>
        </w:tc>
        <w:tc>
          <w:tcPr>
            <w:tcW w:type="pct" w:w="1203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KSENIJA GALIĆ</w:t>
            </w:r>
          </w:p>
        </w:tc>
        <w:tc>
          <w:tcPr>
            <w:tcW w:type="pct" w:w="706"/>
            <w:shd w:fill="FFFFFF" w:color="000000" w:val="clear"/>
            <w:vAlign w:val="center"/>
            <w:hideMark/>
          </w:tcPr>
          <w:p w:rsidRDefault="00B30EBA" w:rsidP="00293491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61185111282</w:t>
            </w:r>
          </w:p>
        </w:tc>
        <w:tc>
          <w:tcPr>
            <w:tcW w:type="pct" w:w="867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VINOGRADI 85, 10000 ZAGREB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14.021,33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1.387,36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12.633,97 kn</w:t>
            </w:r>
          </w:p>
        </w:tc>
      </w:tr>
      <w:tr w:rsidTr="00293491" w:rsidR="00B30EBA" w:rsidRPr="000345D8">
        <w:trPr>
          <w:trHeight w:val="570"/>
        </w:trPr>
        <w:tc>
          <w:tcPr>
            <w:tcW w:type="pct" w:w="359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116</w:t>
            </w:r>
          </w:p>
        </w:tc>
        <w:tc>
          <w:tcPr>
            <w:tcW w:type="pct" w:w="1203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LANERIS d.o.o. za poslovne usluge</w:t>
            </w:r>
          </w:p>
        </w:tc>
        <w:tc>
          <w:tcPr>
            <w:tcW w:type="pct" w:w="706"/>
            <w:shd w:fill="FFFFFF" w:color="000000" w:val="clear"/>
            <w:vAlign w:val="center"/>
            <w:hideMark/>
          </w:tcPr>
          <w:p w:rsidRDefault="00B30EBA" w:rsidP="00293491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59475405004</w:t>
            </w:r>
          </w:p>
        </w:tc>
        <w:tc>
          <w:tcPr>
            <w:tcW w:type="pct" w:w="867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Slavka Kolara 72, 10410 Velika Gorica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30.338,60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7.016,82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23.321,78 kn</w:t>
            </w:r>
          </w:p>
        </w:tc>
      </w:tr>
      <w:tr w:rsidTr="00293491" w:rsidR="00B30EBA" w:rsidRPr="000345D8">
        <w:trPr>
          <w:trHeight w:val="855"/>
        </w:trPr>
        <w:tc>
          <w:tcPr>
            <w:tcW w:type="pct" w:w="359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117</w:t>
            </w:r>
          </w:p>
        </w:tc>
        <w:tc>
          <w:tcPr>
            <w:tcW w:type="pct" w:w="1203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FRANE LAZANJA, KOVINOTOKARSKA RADIONICA</w:t>
            </w:r>
          </w:p>
        </w:tc>
        <w:tc>
          <w:tcPr>
            <w:tcW w:type="pct" w:w="706"/>
            <w:shd w:fill="FFFFFF" w:color="000000" w:val="clear"/>
            <w:vAlign w:val="center"/>
            <w:hideMark/>
          </w:tcPr>
          <w:p w:rsidRDefault="00B30EBA" w:rsidP="00293491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11867065406</w:t>
            </w:r>
          </w:p>
        </w:tc>
        <w:tc>
          <w:tcPr>
            <w:tcW w:type="pct" w:w="867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LUŽINE 1-4, "PORIN", 51000 RIJEKA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1.250,00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0,00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1.250,00 kn</w:t>
            </w:r>
          </w:p>
        </w:tc>
      </w:tr>
      <w:tr w:rsidTr="00293491" w:rsidR="00B30EBA" w:rsidRPr="000345D8">
        <w:trPr>
          <w:trHeight w:val="1140"/>
        </w:trPr>
        <w:tc>
          <w:tcPr>
            <w:tcW w:type="pct" w:w="359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118</w:t>
            </w:r>
          </w:p>
        </w:tc>
        <w:tc>
          <w:tcPr>
            <w:tcW w:type="pct" w:w="1203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LIBURNIJA TRANSPORTI prijevoz, trgovina i turizam društvo  s ograničenom odgovornošću</w:t>
            </w:r>
          </w:p>
        </w:tc>
        <w:tc>
          <w:tcPr>
            <w:tcW w:type="pct" w:w="706"/>
            <w:shd w:fill="FFFFFF" w:color="000000" w:val="clear"/>
            <w:vAlign w:val="center"/>
            <w:hideMark/>
          </w:tcPr>
          <w:p w:rsidRDefault="00B30EBA" w:rsidP="00293491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88165101936</w:t>
            </w:r>
          </w:p>
        </w:tc>
        <w:tc>
          <w:tcPr>
            <w:tcW w:type="pct" w:w="867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Drenovski Put 75, 51000 Rijeka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5.158,22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0,00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5.158,22 kn</w:t>
            </w:r>
          </w:p>
        </w:tc>
      </w:tr>
      <w:tr w:rsidTr="00293491" w:rsidR="00B30EBA" w:rsidRPr="000345D8">
        <w:trPr>
          <w:trHeight w:val="1140"/>
        </w:trPr>
        <w:tc>
          <w:tcPr>
            <w:tcW w:type="pct" w:w="359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119</w:t>
            </w:r>
          </w:p>
        </w:tc>
        <w:tc>
          <w:tcPr>
            <w:tcW w:type="pct" w:w="1203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LIM SAMOBOR društvo s ograničenom odgovornošću za proizvodnju, trgovinu i usluge</w:t>
            </w:r>
          </w:p>
        </w:tc>
        <w:tc>
          <w:tcPr>
            <w:tcW w:type="pct" w:w="706"/>
            <w:shd w:fill="FFFFFF" w:color="000000" w:val="clear"/>
            <w:vAlign w:val="center"/>
            <w:hideMark/>
          </w:tcPr>
          <w:p w:rsidRDefault="00B30EBA" w:rsidP="00293491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42395515009</w:t>
            </w:r>
          </w:p>
        </w:tc>
        <w:tc>
          <w:tcPr>
            <w:tcW w:type="pct" w:w="867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Nikole Šubića Zrinskog 16b, 10430 Samobor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3.500,00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0,00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3.500,00 kn</w:t>
            </w:r>
          </w:p>
        </w:tc>
      </w:tr>
      <w:tr w:rsidTr="00293491" w:rsidR="00B30EBA" w:rsidRPr="000345D8">
        <w:trPr>
          <w:trHeight w:val="570"/>
        </w:trPr>
        <w:tc>
          <w:tcPr>
            <w:tcW w:type="pct" w:w="359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120</w:t>
            </w:r>
          </w:p>
        </w:tc>
        <w:tc>
          <w:tcPr>
            <w:tcW w:type="pct" w:w="1203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TOMISLAV MAGLIĆ, OBRT KLIŠE KOP</w:t>
            </w:r>
          </w:p>
        </w:tc>
        <w:tc>
          <w:tcPr>
            <w:tcW w:type="pct" w:w="706"/>
            <w:shd w:fill="FFFFFF" w:color="000000" w:val="clear"/>
            <w:vAlign w:val="center"/>
            <w:hideMark/>
          </w:tcPr>
          <w:p w:rsidRDefault="00B30EBA" w:rsidP="00293491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33385763194</w:t>
            </w:r>
          </w:p>
        </w:tc>
        <w:tc>
          <w:tcPr>
            <w:tcW w:type="pct" w:w="867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OBRTNIČKA 19, 10434 STRMEC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1.220,63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0,00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1.220,63 kn</w:t>
            </w:r>
          </w:p>
        </w:tc>
      </w:tr>
      <w:tr w:rsidTr="00293491" w:rsidR="00B30EBA" w:rsidRPr="000345D8">
        <w:trPr>
          <w:trHeight w:val="855"/>
        </w:trPr>
        <w:tc>
          <w:tcPr>
            <w:tcW w:type="pct" w:w="359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121</w:t>
            </w:r>
          </w:p>
        </w:tc>
        <w:tc>
          <w:tcPr>
            <w:tcW w:type="pct" w:w="1203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AUTOPRIJEVOZNIČKI OBRT SM VL.SINIŠA MANOJLOVIĆ</w:t>
            </w:r>
          </w:p>
        </w:tc>
        <w:tc>
          <w:tcPr>
            <w:tcW w:type="pct" w:w="706"/>
            <w:shd w:fill="FFFFFF" w:color="000000" w:val="clear"/>
            <w:vAlign w:val="center"/>
            <w:hideMark/>
          </w:tcPr>
          <w:p w:rsidRDefault="00B30EBA" w:rsidP="00293491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68494834611</w:t>
            </w:r>
          </w:p>
        </w:tc>
        <w:tc>
          <w:tcPr>
            <w:tcW w:type="pct" w:w="867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PRIMORSKA 3, 51000 RIJEKA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5.180,00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0,00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5.180,00 kn</w:t>
            </w:r>
          </w:p>
        </w:tc>
      </w:tr>
      <w:tr w:rsidTr="00293491" w:rsidR="00B30EBA" w:rsidRPr="000345D8">
        <w:trPr>
          <w:trHeight w:val="1425"/>
        </w:trPr>
        <w:tc>
          <w:tcPr>
            <w:tcW w:type="pct" w:w="359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lastRenderedPageBreak/>
              <w:t>122</w:t>
            </w:r>
          </w:p>
        </w:tc>
        <w:tc>
          <w:tcPr>
            <w:tcW w:type="pct" w:w="1203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MANŠPED društvo s ograničenom odgovornošću za međunarodni prijevoz i pretovar robe, trgovinu, turizam, putnička agencija</w:t>
            </w:r>
          </w:p>
        </w:tc>
        <w:tc>
          <w:tcPr>
            <w:tcW w:type="pct" w:w="706"/>
            <w:shd w:fill="FFFFFF" w:color="000000" w:val="clear"/>
            <w:vAlign w:val="center"/>
            <w:hideMark/>
          </w:tcPr>
          <w:p w:rsidRDefault="00B30EBA" w:rsidP="00293491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76154765407</w:t>
            </w:r>
          </w:p>
        </w:tc>
        <w:tc>
          <w:tcPr>
            <w:tcW w:type="pct" w:w="867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Kukuljanovo 387, 51223 Kukuljanovo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41.213,67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10.768,72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30.444,95 kn</w:t>
            </w:r>
          </w:p>
        </w:tc>
      </w:tr>
      <w:tr w:rsidTr="00293491" w:rsidR="00B30EBA" w:rsidRPr="000345D8">
        <w:trPr>
          <w:trHeight w:val="570"/>
        </w:trPr>
        <w:tc>
          <w:tcPr>
            <w:tcW w:type="pct" w:w="359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123</w:t>
            </w:r>
          </w:p>
        </w:tc>
        <w:tc>
          <w:tcPr>
            <w:tcW w:type="pct" w:w="1203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MENSIS AV d.o.o. za trgovinu i usluge</w:t>
            </w:r>
          </w:p>
        </w:tc>
        <w:tc>
          <w:tcPr>
            <w:tcW w:type="pct" w:w="706"/>
            <w:shd w:fill="FFFFFF" w:color="000000" w:val="clear"/>
            <w:vAlign w:val="center"/>
            <w:hideMark/>
          </w:tcPr>
          <w:p w:rsidRDefault="00B30EBA" w:rsidP="00293491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66411260710</w:t>
            </w:r>
          </w:p>
        </w:tc>
        <w:tc>
          <w:tcPr>
            <w:tcW w:type="pct" w:w="867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Markuševečka cesta 20 C, 10000 Zagreb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399,00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0,00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399,00 kn</w:t>
            </w:r>
          </w:p>
        </w:tc>
      </w:tr>
      <w:tr w:rsidTr="00293491" w:rsidR="00B30EBA" w:rsidRPr="000345D8">
        <w:trPr>
          <w:trHeight w:val="570"/>
        </w:trPr>
        <w:tc>
          <w:tcPr>
            <w:tcW w:type="pct" w:w="359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124</w:t>
            </w:r>
          </w:p>
        </w:tc>
        <w:tc>
          <w:tcPr>
            <w:tcW w:type="pct" w:w="1203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METAL ONE UK LTD</w:t>
            </w:r>
          </w:p>
        </w:tc>
        <w:tc>
          <w:tcPr>
            <w:tcW w:type="pct" w:w="706"/>
            <w:shd w:fill="FFFFFF" w:color="000000" w:val="clear"/>
            <w:vAlign w:val="center"/>
            <w:hideMark/>
          </w:tcPr>
          <w:p w:rsidRDefault="00B30EBA" w:rsidP="00293491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GB830427158</w:t>
            </w:r>
          </w:p>
        </w:tc>
        <w:tc>
          <w:tcPr>
            <w:tcW w:type="pct" w:w="867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Mid City Place 71, London, Velika Britanija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167.915,00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54.480,67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113.434,33 kn</w:t>
            </w:r>
          </w:p>
        </w:tc>
      </w:tr>
      <w:tr w:rsidTr="00293491" w:rsidR="00B30EBA" w:rsidRPr="000345D8">
        <w:trPr>
          <w:trHeight w:val="570"/>
        </w:trPr>
        <w:tc>
          <w:tcPr>
            <w:tcW w:type="pct" w:w="359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125</w:t>
            </w:r>
          </w:p>
        </w:tc>
        <w:tc>
          <w:tcPr>
            <w:tcW w:type="pct" w:w="1203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METALPRINT SPA</w:t>
            </w:r>
          </w:p>
        </w:tc>
        <w:tc>
          <w:tcPr>
            <w:tcW w:type="pct" w:w="706"/>
            <w:shd w:fill="FFFFFF" w:color="000000" w:val="clear"/>
            <w:vAlign w:val="center"/>
            <w:hideMark/>
          </w:tcPr>
          <w:p w:rsidRDefault="00B30EBA" w:rsidP="00293491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IT00901830133</w:t>
            </w:r>
          </w:p>
        </w:tc>
        <w:tc>
          <w:tcPr>
            <w:tcW w:type="pct" w:w="867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Via Santa Vecchia 69/a, Vamadrera, Italija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72.983,71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21.729,38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51.254,33 kn</w:t>
            </w:r>
          </w:p>
        </w:tc>
      </w:tr>
      <w:tr w:rsidTr="00293491" w:rsidR="00B30EBA" w:rsidRPr="000345D8">
        <w:trPr>
          <w:trHeight w:val="855"/>
        </w:trPr>
        <w:tc>
          <w:tcPr>
            <w:tcW w:type="pct" w:w="359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126</w:t>
            </w:r>
          </w:p>
        </w:tc>
        <w:tc>
          <w:tcPr>
            <w:tcW w:type="pct" w:w="1203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METIS dioničko društvo za sakupljanje, reciklažu i trgovinu ostataka i otpadaka</w:t>
            </w:r>
          </w:p>
        </w:tc>
        <w:tc>
          <w:tcPr>
            <w:tcW w:type="pct" w:w="706"/>
            <w:shd w:fill="FFFFFF" w:color="000000" w:val="clear"/>
            <w:vAlign w:val="center"/>
            <w:hideMark/>
          </w:tcPr>
          <w:p w:rsidRDefault="00B30EBA" w:rsidP="00293491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19158233033</w:t>
            </w:r>
          </w:p>
        </w:tc>
        <w:tc>
          <w:tcPr>
            <w:tcW w:type="pct" w:w="867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Kukuljanovo 414, 51223 Kukuljanovo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29.991,00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6.896,89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23.094,11 kn</w:t>
            </w:r>
          </w:p>
        </w:tc>
      </w:tr>
      <w:tr w:rsidTr="00293491" w:rsidR="00B30EBA" w:rsidRPr="000345D8">
        <w:trPr>
          <w:trHeight w:val="570"/>
        </w:trPr>
        <w:tc>
          <w:tcPr>
            <w:tcW w:type="pct" w:w="359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127</w:t>
            </w:r>
          </w:p>
        </w:tc>
        <w:tc>
          <w:tcPr>
            <w:tcW w:type="pct" w:w="1203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METLAC S.P.A.</w:t>
            </w:r>
          </w:p>
        </w:tc>
        <w:tc>
          <w:tcPr>
            <w:tcW w:type="pct" w:w="706"/>
            <w:shd w:fill="FFFFFF" w:color="000000" w:val="clear"/>
            <w:vAlign w:val="center"/>
            <w:hideMark/>
          </w:tcPr>
          <w:p w:rsidRDefault="00B30EBA" w:rsidP="00293491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IT01264360064</w:t>
            </w:r>
          </w:p>
        </w:tc>
        <w:tc>
          <w:tcPr>
            <w:tcW w:type="pct" w:w="867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Bosco Marengo, Bis dei Giovi 53, Italija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694.984,82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236.319,76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458.665,06 kn</w:t>
            </w:r>
          </w:p>
        </w:tc>
      </w:tr>
      <w:tr w:rsidTr="00293491" w:rsidR="00B30EBA" w:rsidRPr="000345D8">
        <w:trPr>
          <w:trHeight w:val="855"/>
        </w:trPr>
        <w:tc>
          <w:tcPr>
            <w:tcW w:type="pct" w:w="359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128</w:t>
            </w:r>
          </w:p>
        </w:tc>
        <w:tc>
          <w:tcPr>
            <w:tcW w:type="pct" w:w="1203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METRONET TELEKOMUNIKACIJE d.d. za telekomunikacijske usluge</w:t>
            </w:r>
          </w:p>
        </w:tc>
        <w:tc>
          <w:tcPr>
            <w:tcW w:type="pct" w:w="706"/>
            <w:shd w:fill="FFFFFF" w:color="000000" w:val="clear"/>
            <w:vAlign w:val="center"/>
            <w:hideMark/>
          </w:tcPr>
          <w:p w:rsidRDefault="00B30EBA" w:rsidP="00293491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23269006802</w:t>
            </w:r>
          </w:p>
        </w:tc>
        <w:tc>
          <w:tcPr>
            <w:tcW w:type="pct" w:w="867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Ulica Grada Vukovara 269d, 10000 Zagreb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13.618,26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1.248,30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12.369,96 kn</w:t>
            </w:r>
          </w:p>
        </w:tc>
      </w:tr>
      <w:tr w:rsidTr="00293491" w:rsidR="00B30EBA" w:rsidRPr="000345D8">
        <w:trPr>
          <w:trHeight w:val="1140"/>
        </w:trPr>
        <w:tc>
          <w:tcPr>
            <w:tcW w:type="pct" w:w="359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129</w:t>
            </w:r>
          </w:p>
        </w:tc>
        <w:tc>
          <w:tcPr>
            <w:tcW w:type="pct" w:w="1203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MIKOM društvo s ograničenom odgovornošću za proizvodnju, trgovinu i usluge</w:t>
            </w:r>
          </w:p>
        </w:tc>
        <w:tc>
          <w:tcPr>
            <w:tcW w:type="pct" w:w="706"/>
            <w:shd w:fill="FFFFFF" w:color="000000" w:val="clear"/>
            <w:vAlign w:val="center"/>
            <w:hideMark/>
          </w:tcPr>
          <w:p w:rsidRDefault="00B30EBA" w:rsidP="00293491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23959017603</w:t>
            </w:r>
          </w:p>
        </w:tc>
        <w:tc>
          <w:tcPr>
            <w:tcW w:type="pct" w:w="867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Ulica Stjepana Radića 1A, 49247 Zlatar-Bistrica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9.703,53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0,00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9.703,53 kn</w:t>
            </w:r>
          </w:p>
        </w:tc>
      </w:tr>
      <w:tr w:rsidTr="00293491" w:rsidR="00B30EBA" w:rsidRPr="000345D8">
        <w:trPr>
          <w:trHeight w:val="570"/>
        </w:trPr>
        <w:tc>
          <w:tcPr>
            <w:tcW w:type="pct" w:w="359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130</w:t>
            </w:r>
          </w:p>
        </w:tc>
        <w:tc>
          <w:tcPr>
            <w:tcW w:type="pct" w:w="1203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MINISTARSTVO FINANCIJA</w:t>
            </w:r>
          </w:p>
        </w:tc>
        <w:tc>
          <w:tcPr>
            <w:tcW w:type="pct" w:w="706"/>
            <w:shd w:fill="FFFFFF" w:color="000000" w:val="clear"/>
            <w:vAlign w:val="center"/>
            <w:hideMark/>
          </w:tcPr>
          <w:p w:rsidRDefault="00B30EBA" w:rsidP="00293491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18683136487</w:t>
            </w:r>
          </w:p>
        </w:tc>
        <w:tc>
          <w:tcPr>
            <w:tcW w:type="pct" w:w="867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Katančićeva 5, 10000 ZAGREB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910.445,93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310.653,85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599.762,08 kn</w:t>
            </w:r>
          </w:p>
        </w:tc>
      </w:tr>
      <w:tr w:rsidTr="00293491" w:rsidR="00B30EBA" w:rsidRPr="000345D8">
        <w:trPr>
          <w:trHeight w:val="570"/>
        </w:trPr>
        <w:tc>
          <w:tcPr>
            <w:tcW w:type="pct" w:w="359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131</w:t>
            </w:r>
          </w:p>
        </w:tc>
        <w:tc>
          <w:tcPr>
            <w:tcW w:type="pct" w:w="1203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MINISTARSTVO POLJOPRIVREDE</w:t>
            </w:r>
          </w:p>
        </w:tc>
        <w:tc>
          <w:tcPr>
            <w:tcW w:type="pct" w:w="706"/>
            <w:shd w:fill="FFFFFF" w:color="000000" w:val="clear"/>
            <w:vAlign w:val="center"/>
            <w:hideMark/>
          </w:tcPr>
          <w:p w:rsidRDefault="00B30EBA" w:rsidP="00293491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76767369197</w:t>
            </w:r>
          </w:p>
        </w:tc>
        <w:tc>
          <w:tcPr>
            <w:tcW w:type="pct" w:w="867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Ulica grada Vukovara 78, 10000 Zagreb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26.383,83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5.652,42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20.731,41 kn</w:t>
            </w:r>
          </w:p>
        </w:tc>
      </w:tr>
      <w:tr w:rsidTr="00293491" w:rsidR="00B30EBA" w:rsidRPr="000345D8">
        <w:trPr>
          <w:trHeight w:val="570"/>
        </w:trPr>
        <w:tc>
          <w:tcPr>
            <w:tcW w:type="pct" w:w="359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132</w:t>
            </w:r>
          </w:p>
        </w:tc>
        <w:tc>
          <w:tcPr>
            <w:tcW w:type="pct" w:w="1203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RANKO MLADENIĆ, plastika obrt</w:t>
            </w:r>
          </w:p>
        </w:tc>
        <w:tc>
          <w:tcPr>
            <w:tcW w:type="pct" w:w="706"/>
            <w:shd w:fill="FFFFFF" w:color="000000" w:val="clear"/>
            <w:vAlign w:val="center"/>
            <w:hideMark/>
          </w:tcPr>
          <w:p w:rsidRDefault="00B30EBA" w:rsidP="00293491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26903751365</w:t>
            </w:r>
          </w:p>
        </w:tc>
        <w:tc>
          <w:tcPr>
            <w:tcW w:type="pct" w:w="867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MLADENIĆI 91, 51216 MLADENIĆI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6.855,23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0,00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6.855,23 kn</w:t>
            </w:r>
          </w:p>
        </w:tc>
      </w:tr>
      <w:tr w:rsidTr="00293491" w:rsidR="00B30EBA" w:rsidRPr="000345D8">
        <w:trPr>
          <w:trHeight w:val="1140"/>
        </w:trPr>
        <w:tc>
          <w:tcPr>
            <w:tcW w:type="pct" w:w="359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lastRenderedPageBreak/>
              <w:t>133</w:t>
            </w:r>
          </w:p>
        </w:tc>
        <w:tc>
          <w:tcPr>
            <w:tcW w:type="pct" w:w="1203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Model Pakiranja dioničko društvo za proizvodnju i promet kartonske i papirne ambalaže</w:t>
            </w:r>
          </w:p>
        </w:tc>
        <w:tc>
          <w:tcPr>
            <w:tcW w:type="pct" w:w="706"/>
            <w:shd w:fill="FFFFFF" w:color="000000" w:val="clear"/>
            <w:vAlign w:val="center"/>
            <w:hideMark/>
          </w:tcPr>
          <w:p w:rsidRDefault="00B30EBA" w:rsidP="00293491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01993249507</w:t>
            </w:r>
          </w:p>
        </w:tc>
        <w:tc>
          <w:tcPr>
            <w:tcW w:type="pct" w:w="867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Kanalski put 14a, 10000 Zagreb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66.950,07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19.647,77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47.302,30 kn</w:t>
            </w:r>
          </w:p>
        </w:tc>
      </w:tr>
      <w:tr w:rsidTr="00293491" w:rsidR="00B30EBA" w:rsidRPr="000345D8">
        <w:trPr>
          <w:trHeight w:val="855"/>
        </w:trPr>
        <w:tc>
          <w:tcPr>
            <w:tcW w:type="pct" w:w="359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134</w:t>
            </w:r>
          </w:p>
        </w:tc>
        <w:tc>
          <w:tcPr>
            <w:tcW w:type="pct" w:w="1203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MOTOMARINER društvo s ograničenom odgovornošću za trgovinu i usluge</w:t>
            </w:r>
          </w:p>
        </w:tc>
        <w:tc>
          <w:tcPr>
            <w:tcW w:type="pct" w:w="706"/>
            <w:shd w:fill="FFFFFF" w:color="000000" w:val="clear"/>
            <w:vAlign w:val="center"/>
            <w:hideMark/>
          </w:tcPr>
          <w:p w:rsidRDefault="00B30EBA" w:rsidP="00293491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97340283479</w:t>
            </w:r>
          </w:p>
        </w:tc>
        <w:tc>
          <w:tcPr>
            <w:tcW w:type="pct" w:w="867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Jože Vlahovića 16, 51000 Rijeka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1.745,00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0,00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1.745,00 kn</w:t>
            </w:r>
          </w:p>
        </w:tc>
      </w:tr>
      <w:tr w:rsidTr="00293491" w:rsidR="00B30EBA" w:rsidRPr="000345D8">
        <w:trPr>
          <w:trHeight w:val="570"/>
        </w:trPr>
        <w:tc>
          <w:tcPr>
            <w:tcW w:type="pct" w:w="359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135</w:t>
            </w:r>
          </w:p>
        </w:tc>
        <w:tc>
          <w:tcPr>
            <w:tcW w:type="pct" w:w="1203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MTC-SL MURSKA SOBOTA D.O.O.</w:t>
            </w:r>
          </w:p>
        </w:tc>
        <w:tc>
          <w:tcPr>
            <w:tcW w:type="pct" w:w="706"/>
            <w:shd w:fill="FFFFFF" w:color="000000" w:val="clear"/>
            <w:vAlign w:val="center"/>
            <w:hideMark/>
          </w:tcPr>
          <w:p w:rsidRDefault="00B30EBA" w:rsidP="00293491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SI62277162</w:t>
            </w:r>
          </w:p>
        </w:tc>
        <w:tc>
          <w:tcPr>
            <w:tcW w:type="pct" w:w="867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Slovenska ulica 25, Murska sobota, Slovenija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4.334,92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0,00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4.334,92 kn</w:t>
            </w:r>
          </w:p>
        </w:tc>
      </w:tr>
      <w:tr w:rsidTr="00293491" w:rsidR="00B30EBA" w:rsidRPr="000345D8">
        <w:trPr>
          <w:trHeight w:val="855"/>
        </w:trPr>
        <w:tc>
          <w:tcPr>
            <w:tcW w:type="pct" w:w="359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136</w:t>
            </w:r>
          </w:p>
        </w:tc>
        <w:tc>
          <w:tcPr>
            <w:tcW w:type="pct" w:w="1203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MULTIPRO društvo s ograničenom odgovornošću za trgovinu i usluge</w:t>
            </w:r>
          </w:p>
        </w:tc>
        <w:tc>
          <w:tcPr>
            <w:tcW w:type="pct" w:w="706"/>
            <w:shd w:fill="FFFFFF" w:color="000000" w:val="clear"/>
            <w:vAlign w:val="center"/>
            <w:hideMark/>
          </w:tcPr>
          <w:p w:rsidRDefault="00B30EBA" w:rsidP="00293491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09987499274</w:t>
            </w:r>
          </w:p>
        </w:tc>
        <w:tc>
          <w:tcPr>
            <w:tcW w:type="pct" w:w="867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Dr. Ivana Novaka 6, 40000 Čakovec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3.406,32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0,00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3.406,32 kn</w:t>
            </w:r>
          </w:p>
        </w:tc>
      </w:tr>
      <w:tr w:rsidTr="00293491" w:rsidR="00B30EBA" w:rsidRPr="000345D8">
        <w:trPr>
          <w:trHeight w:val="735"/>
        </w:trPr>
        <w:tc>
          <w:tcPr>
            <w:tcW w:type="pct" w:w="359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137</w:t>
            </w:r>
          </w:p>
        </w:tc>
        <w:tc>
          <w:tcPr>
            <w:tcW w:type="pct" w:w="1203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MLADEN MUSTAČ, DIMNJAČARSKI OBRT VEDIKO</w:t>
            </w:r>
          </w:p>
        </w:tc>
        <w:tc>
          <w:tcPr>
            <w:tcW w:type="pct" w:w="706"/>
            <w:shd w:fill="FFFFFF" w:color="000000" w:val="clear"/>
            <w:vAlign w:val="center"/>
            <w:hideMark/>
          </w:tcPr>
          <w:p w:rsidRDefault="00B30EBA" w:rsidP="00293491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81579898501</w:t>
            </w:r>
          </w:p>
        </w:tc>
        <w:tc>
          <w:tcPr>
            <w:tcW w:type="pct" w:w="867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BRDSKA 93, 10313 GRABERJE IVANIĆKO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1.297,50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0,00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1.297,50 kn</w:t>
            </w:r>
          </w:p>
        </w:tc>
      </w:tr>
      <w:tr w:rsidTr="00293491" w:rsidR="00B30EBA" w:rsidRPr="000345D8">
        <w:trPr>
          <w:trHeight w:val="855"/>
        </w:trPr>
        <w:tc>
          <w:tcPr>
            <w:tcW w:type="pct" w:w="359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138</w:t>
            </w:r>
          </w:p>
        </w:tc>
        <w:tc>
          <w:tcPr>
            <w:tcW w:type="pct" w:w="1203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Nastavni zavod za javno zdravstvo Primorsko - goranske županije</w:t>
            </w:r>
          </w:p>
        </w:tc>
        <w:tc>
          <w:tcPr>
            <w:tcW w:type="pct" w:w="706"/>
            <w:shd w:fill="FFFFFF" w:color="000000" w:val="clear"/>
            <w:vAlign w:val="center"/>
            <w:hideMark/>
          </w:tcPr>
          <w:p w:rsidRDefault="00B30EBA" w:rsidP="00293491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45613787772</w:t>
            </w:r>
          </w:p>
        </w:tc>
        <w:tc>
          <w:tcPr>
            <w:tcW w:type="pct" w:w="867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Krešimirova 52a, 51000 Rijeka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12.166,46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747,43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11.419,03 kn</w:t>
            </w:r>
          </w:p>
        </w:tc>
      </w:tr>
      <w:tr w:rsidTr="00293491" w:rsidR="00B30EBA" w:rsidRPr="000345D8">
        <w:trPr>
          <w:trHeight w:val="855"/>
        </w:trPr>
        <w:tc>
          <w:tcPr>
            <w:tcW w:type="pct" w:w="359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139</w:t>
            </w:r>
          </w:p>
        </w:tc>
        <w:tc>
          <w:tcPr>
            <w:tcW w:type="pct" w:w="1203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NASTAVNI ZAVOD ZA JAVNO ZDRAVSTVO DR. ANDRIJA ŠTAMPAR</w:t>
            </w:r>
          </w:p>
        </w:tc>
        <w:tc>
          <w:tcPr>
            <w:tcW w:type="pct" w:w="706"/>
            <w:shd w:fill="FFFFFF" w:color="000000" w:val="clear"/>
            <w:vAlign w:val="center"/>
            <w:hideMark/>
          </w:tcPr>
          <w:p w:rsidRDefault="00B30EBA" w:rsidP="00293491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33392005961</w:t>
            </w:r>
          </w:p>
        </w:tc>
        <w:tc>
          <w:tcPr>
            <w:tcW w:type="pct" w:w="867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Mirogojska Cesta 16, 10000 Zagreb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1.587,50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0,00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1.587,50 kn</w:t>
            </w:r>
          </w:p>
        </w:tc>
      </w:tr>
      <w:tr w:rsidTr="00293491" w:rsidR="00B30EBA" w:rsidRPr="000345D8">
        <w:trPr>
          <w:trHeight w:val="1140"/>
        </w:trPr>
        <w:tc>
          <w:tcPr>
            <w:tcW w:type="pct" w:w="359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140</w:t>
            </w:r>
          </w:p>
        </w:tc>
        <w:tc>
          <w:tcPr>
            <w:tcW w:type="pct" w:w="1203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NBM PROJEKT jednostavno društvo s ograničenom odgovornošću za prijevoz i usluge</w:t>
            </w:r>
          </w:p>
        </w:tc>
        <w:tc>
          <w:tcPr>
            <w:tcW w:type="pct" w:w="706"/>
            <w:shd w:fill="FFFFFF" w:color="000000" w:val="clear"/>
            <w:vAlign w:val="center"/>
            <w:hideMark/>
          </w:tcPr>
          <w:p w:rsidRDefault="00B30EBA" w:rsidP="00293491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77838701111</w:t>
            </w:r>
          </w:p>
        </w:tc>
        <w:tc>
          <w:tcPr>
            <w:tcW w:type="pct" w:w="867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Radićeva 36, 51000 Rijeka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1.968,75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0,00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1.968,75 kn</w:t>
            </w:r>
          </w:p>
        </w:tc>
      </w:tr>
      <w:tr w:rsidTr="00293491" w:rsidR="00B30EBA" w:rsidRPr="000345D8">
        <w:trPr>
          <w:trHeight w:val="570"/>
        </w:trPr>
        <w:tc>
          <w:tcPr>
            <w:tcW w:type="pct" w:w="359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141</w:t>
            </w:r>
          </w:p>
        </w:tc>
        <w:tc>
          <w:tcPr>
            <w:tcW w:type="pct" w:w="1203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AKZO NOBEL HILDEN GmbH</w:t>
            </w:r>
          </w:p>
        </w:tc>
        <w:tc>
          <w:tcPr>
            <w:tcW w:type="pct" w:w="706"/>
            <w:shd w:fill="FFFFFF" w:color="000000" w:val="clear"/>
            <w:vAlign w:val="center"/>
            <w:hideMark/>
          </w:tcPr>
          <w:p w:rsidRDefault="00B30EBA" w:rsidP="00293491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DE811171420</w:t>
            </w:r>
          </w:p>
        </w:tc>
        <w:tc>
          <w:tcPr>
            <w:tcW w:type="pct" w:w="867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Dofen Strasse 96/100, Dusseldorf, Njemačka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30.999,59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7.244,86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23.754,73 kn</w:t>
            </w:r>
          </w:p>
        </w:tc>
      </w:tr>
      <w:tr w:rsidTr="00293491" w:rsidR="00B30EBA" w:rsidRPr="000345D8">
        <w:trPr>
          <w:trHeight w:val="855"/>
        </w:trPr>
        <w:tc>
          <w:tcPr>
            <w:tcW w:type="pct" w:w="359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142</w:t>
            </w:r>
          </w:p>
        </w:tc>
        <w:tc>
          <w:tcPr>
            <w:tcW w:type="pct" w:w="1203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NOVA DOMENA jednostavno društvo s ograničenom odgovornošću za usluge</w:t>
            </w:r>
          </w:p>
        </w:tc>
        <w:tc>
          <w:tcPr>
            <w:tcW w:type="pct" w:w="706"/>
            <w:shd w:fill="FFFFFF" w:color="000000" w:val="clear"/>
            <w:vAlign w:val="center"/>
            <w:hideMark/>
          </w:tcPr>
          <w:p w:rsidRDefault="00B30EBA" w:rsidP="00293491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28366193920</w:t>
            </w:r>
          </w:p>
        </w:tc>
        <w:tc>
          <w:tcPr>
            <w:tcW w:type="pct" w:w="867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Saršoni, Zorzići 1c, 51216 Viškovo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21.220,03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3.870,91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17.349,12 kn</w:t>
            </w:r>
          </w:p>
        </w:tc>
      </w:tr>
      <w:tr w:rsidTr="00293491" w:rsidR="00B30EBA" w:rsidRPr="000345D8">
        <w:trPr>
          <w:trHeight w:val="570"/>
        </w:trPr>
        <w:tc>
          <w:tcPr>
            <w:tcW w:type="pct" w:w="359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143</w:t>
            </w:r>
          </w:p>
        </w:tc>
        <w:tc>
          <w:tcPr>
            <w:tcW w:type="pct" w:w="1203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 xml:space="preserve">NOVAGRAF grafičke usluge </w:t>
            </w:r>
            <w:r w:rsidRPr="000345D8">
              <w:rPr>
                <w:bCs w:val="false"/>
              </w:rPr>
              <w:lastRenderedPageBreak/>
              <w:t>d.o.o. za usluge</w:t>
            </w:r>
          </w:p>
        </w:tc>
        <w:tc>
          <w:tcPr>
            <w:tcW w:type="pct" w:w="706"/>
            <w:shd w:fill="FFFFFF" w:color="000000" w:val="clear"/>
            <w:vAlign w:val="center"/>
            <w:hideMark/>
          </w:tcPr>
          <w:p w:rsidRDefault="00B30EBA" w:rsidP="00293491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lastRenderedPageBreak/>
              <w:t>72527272233</w:t>
            </w:r>
          </w:p>
        </w:tc>
        <w:tc>
          <w:tcPr>
            <w:tcW w:type="pct" w:w="867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Ive Serdara 6, 10000 Zagreb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1.081,88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0,00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1.081,88 kn</w:t>
            </w:r>
          </w:p>
        </w:tc>
      </w:tr>
      <w:tr w:rsidTr="00293491" w:rsidR="00B30EBA" w:rsidRPr="000345D8">
        <w:trPr>
          <w:trHeight w:val="570"/>
        </w:trPr>
        <w:tc>
          <w:tcPr>
            <w:tcW w:type="pct" w:w="359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lastRenderedPageBreak/>
              <w:t>144</w:t>
            </w:r>
          </w:p>
        </w:tc>
        <w:tc>
          <w:tcPr>
            <w:tcW w:type="pct" w:w="1203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NOVELIS ITALIA S.P.A.</w:t>
            </w:r>
          </w:p>
        </w:tc>
        <w:tc>
          <w:tcPr>
            <w:tcW w:type="pct" w:w="706"/>
            <w:shd w:fill="FFFFFF" w:color="000000" w:val="clear"/>
            <w:vAlign w:val="center"/>
            <w:hideMark/>
          </w:tcPr>
          <w:p w:rsidRDefault="00B30EBA" w:rsidP="00293491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50971800112</w:t>
            </w:r>
          </w:p>
        </w:tc>
        <w:tc>
          <w:tcPr>
            <w:tcW w:type="pct" w:w="867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VIA VITTORIO VENETO 106, 20091 BRESSO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418.307,43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140.866,06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277.441,37 kn</w:t>
            </w:r>
          </w:p>
        </w:tc>
      </w:tr>
      <w:tr w:rsidTr="00293491" w:rsidR="00B30EBA" w:rsidRPr="000345D8">
        <w:trPr>
          <w:trHeight w:val="570"/>
        </w:trPr>
        <w:tc>
          <w:tcPr>
            <w:tcW w:type="pct" w:w="359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145</w:t>
            </w:r>
          </w:p>
        </w:tc>
        <w:tc>
          <w:tcPr>
            <w:tcW w:type="pct" w:w="1203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DAMIR OCVIREK, METALOPLAST</w:t>
            </w:r>
          </w:p>
        </w:tc>
        <w:tc>
          <w:tcPr>
            <w:tcW w:type="pct" w:w="706"/>
            <w:shd w:fill="FFFFFF" w:color="000000" w:val="clear"/>
            <w:vAlign w:val="center"/>
            <w:hideMark/>
          </w:tcPr>
          <w:p w:rsidRDefault="00B30EBA" w:rsidP="00293491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12256216869</w:t>
            </w:r>
          </w:p>
        </w:tc>
        <w:tc>
          <w:tcPr>
            <w:tcW w:type="pct" w:w="867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STJEPANA RADIĆA 160, 35410 BATRINA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5.878,69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0,00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5.878,69 kn</w:t>
            </w:r>
          </w:p>
        </w:tc>
      </w:tr>
      <w:tr w:rsidTr="00293491" w:rsidR="00B30EBA" w:rsidRPr="000345D8">
        <w:trPr>
          <w:trHeight w:val="1425"/>
        </w:trPr>
        <w:tc>
          <w:tcPr>
            <w:tcW w:type="pct" w:w="359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146</w:t>
            </w:r>
          </w:p>
        </w:tc>
        <w:tc>
          <w:tcPr>
            <w:tcW w:type="pct" w:w="1203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ODVJETNIČKO DRUŠTVO USKOKOVIĆ &amp; PARTNERI društvo s ograničenom odgovornošću za obavljanje odvjetničkih poslova</w:t>
            </w:r>
          </w:p>
        </w:tc>
        <w:tc>
          <w:tcPr>
            <w:tcW w:type="pct" w:w="706"/>
            <w:shd w:fill="FFFFFF" w:color="000000" w:val="clear"/>
            <w:vAlign w:val="center"/>
            <w:hideMark/>
          </w:tcPr>
          <w:p w:rsidRDefault="00B30EBA" w:rsidP="00293491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80328852561</w:t>
            </w:r>
          </w:p>
        </w:tc>
        <w:tc>
          <w:tcPr>
            <w:tcW w:type="pct" w:w="867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Vatroslava Lisinskog 6, 42000 Varaždin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1.589,49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0,00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1.589,49 kn</w:t>
            </w:r>
          </w:p>
        </w:tc>
      </w:tr>
      <w:tr w:rsidTr="00293491" w:rsidR="00B30EBA" w:rsidRPr="000345D8">
        <w:trPr>
          <w:trHeight w:val="570"/>
        </w:trPr>
        <w:tc>
          <w:tcPr>
            <w:tcW w:type="pct" w:w="359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147</w:t>
            </w:r>
          </w:p>
        </w:tc>
        <w:tc>
          <w:tcPr>
            <w:tcW w:type="pct" w:w="1203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OPTIPLAST, d.o.o. za proizvodnju, trgovinu i usluge</w:t>
            </w:r>
          </w:p>
        </w:tc>
        <w:tc>
          <w:tcPr>
            <w:tcW w:type="pct" w:w="706"/>
            <w:shd w:fill="FFFFFF" w:color="000000" w:val="clear"/>
            <w:vAlign w:val="center"/>
            <w:hideMark/>
          </w:tcPr>
          <w:p w:rsidRDefault="00B30EBA" w:rsidP="00293491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22399381390</w:t>
            </w:r>
          </w:p>
        </w:tc>
        <w:tc>
          <w:tcPr>
            <w:tcW w:type="pct" w:w="867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Odra Sisačka 46, 44000 Odra Sisačka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12.053,44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708,44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11.345,00 kn</w:t>
            </w:r>
          </w:p>
        </w:tc>
      </w:tr>
      <w:tr w:rsidTr="00293491" w:rsidR="00B30EBA" w:rsidRPr="000345D8">
        <w:trPr>
          <w:trHeight w:val="570"/>
        </w:trPr>
        <w:tc>
          <w:tcPr>
            <w:tcW w:type="pct" w:w="359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148</w:t>
            </w:r>
          </w:p>
        </w:tc>
        <w:tc>
          <w:tcPr>
            <w:tcW w:type="pct" w:w="1203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OT-OPTIMA TELEKOM d.d. za telekomunikacije</w:t>
            </w:r>
          </w:p>
        </w:tc>
        <w:tc>
          <w:tcPr>
            <w:tcW w:type="pct" w:w="706"/>
            <w:shd w:fill="FFFFFF" w:color="000000" w:val="clear"/>
            <w:vAlign w:val="center"/>
            <w:hideMark/>
          </w:tcPr>
          <w:p w:rsidRDefault="00B30EBA" w:rsidP="00293491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36004425025</w:t>
            </w:r>
          </w:p>
        </w:tc>
        <w:tc>
          <w:tcPr>
            <w:tcW w:type="pct" w:w="867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Bani 75a, 10000 Zagreb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48.942,26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13.435,08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35.507,18 kn</w:t>
            </w:r>
          </w:p>
        </w:tc>
      </w:tr>
      <w:tr w:rsidTr="00293491" w:rsidR="00B30EBA" w:rsidRPr="000345D8">
        <w:trPr>
          <w:trHeight w:val="570"/>
        </w:trPr>
        <w:tc>
          <w:tcPr>
            <w:tcW w:type="pct" w:w="359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149</w:t>
            </w:r>
          </w:p>
        </w:tc>
        <w:tc>
          <w:tcPr>
            <w:tcW w:type="pct" w:w="1203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VELIBOR PANJKOVIĆ, JAVNI BILJEŽNIK</w:t>
            </w:r>
          </w:p>
        </w:tc>
        <w:tc>
          <w:tcPr>
            <w:tcW w:type="pct" w:w="706"/>
            <w:shd w:fill="FFFFFF" w:color="000000" w:val="clear"/>
            <w:vAlign w:val="center"/>
            <w:hideMark/>
          </w:tcPr>
          <w:p w:rsidRDefault="00B30EBA" w:rsidP="00293491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44946290111</w:t>
            </w:r>
          </w:p>
        </w:tc>
        <w:tc>
          <w:tcPr>
            <w:tcW w:type="pct" w:w="867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TRG BRAĆE MAŽURANIĆA 6, 51000 RIJEKA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4.487,50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0,00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4.487,50 kn</w:t>
            </w:r>
          </w:p>
        </w:tc>
      </w:tr>
      <w:tr w:rsidTr="00293491" w:rsidR="00B30EBA" w:rsidRPr="000345D8">
        <w:trPr>
          <w:trHeight w:val="570"/>
        </w:trPr>
        <w:tc>
          <w:tcPr>
            <w:tcW w:type="pct" w:w="359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150</w:t>
            </w:r>
          </w:p>
        </w:tc>
        <w:tc>
          <w:tcPr>
            <w:tcW w:type="pct" w:w="1203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KREŠIMIR PENCINGER</w:t>
            </w:r>
          </w:p>
        </w:tc>
        <w:tc>
          <w:tcPr>
            <w:tcW w:type="pct" w:w="706"/>
            <w:shd w:fill="FFFFFF" w:color="000000" w:val="clear"/>
            <w:vAlign w:val="center"/>
            <w:hideMark/>
          </w:tcPr>
          <w:p w:rsidRDefault="00B30EBA" w:rsidP="00293491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53289450435</w:t>
            </w:r>
          </w:p>
        </w:tc>
        <w:tc>
          <w:tcPr>
            <w:tcW w:type="pct" w:w="867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VUKOVARSKA 8, 35000 SLAVONSKI BROD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937,50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0,00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937,50 kn</w:t>
            </w:r>
          </w:p>
        </w:tc>
      </w:tr>
      <w:tr w:rsidTr="00293491" w:rsidR="00B30EBA" w:rsidRPr="000345D8">
        <w:trPr>
          <w:trHeight w:val="570"/>
        </w:trPr>
        <w:tc>
          <w:tcPr>
            <w:tcW w:type="pct" w:w="359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151</w:t>
            </w:r>
          </w:p>
        </w:tc>
        <w:tc>
          <w:tcPr>
            <w:tcW w:type="pct" w:w="1203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FRANE PERKIĆ, LIMARSKA I IZOLATERSKA RADNJA</w:t>
            </w:r>
          </w:p>
        </w:tc>
        <w:tc>
          <w:tcPr>
            <w:tcW w:type="pct" w:w="706"/>
            <w:shd w:fill="FFFFFF" w:color="000000" w:val="clear"/>
            <w:vAlign w:val="center"/>
            <w:hideMark/>
          </w:tcPr>
          <w:p w:rsidRDefault="00B30EBA" w:rsidP="00293491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97563166930</w:t>
            </w:r>
          </w:p>
        </w:tc>
        <w:tc>
          <w:tcPr>
            <w:tcW w:type="pct" w:w="867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USPON LADISLAVA TOMEE 16, 51000 RIJEKA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18.400,00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2.898,00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15.502,00 kn</w:t>
            </w:r>
          </w:p>
        </w:tc>
      </w:tr>
      <w:tr w:rsidTr="00293491" w:rsidR="00B30EBA" w:rsidRPr="000345D8">
        <w:trPr>
          <w:trHeight w:val="855"/>
        </w:trPr>
        <w:tc>
          <w:tcPr>
            <w:tcW w:type="pct" w:w="359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152</w:t>
            </w:r>
          </w:p>
        </w:tc>
        <w:tc>
          <w:tcPr>
            <w:tcW w:type="pct" w:w="1203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NEVEN PERKOVIĆ, SERVIS PLAMENIKA I ELEKTRONIKE PERKOVIĆ</w:t>
            </w:r>
          </w:p>
        </w:tc>
        <w:tc>
          <w:tcPr>
            <w:tcW w:type="pct" w:w="706"/>
            <w:shd w:fill="FFFFFF" w:color="000000" w:val="clear"/>
            <w:vAlign w:val="center"/>
            <w:hideMark/>
          </w:tcPr>
          <w:p w:rsidRDefault="00B30EBA" w:rsidP="00293491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14762062825</w:t>
            </w:r>
          </w:p>
        </w:tc>
        <w:tc>
          <w:tcPr>
            <w:tcW w:type="pct" w:w="867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STUBIČKA 188, 10298 JABLANOVEC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2.225,00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0,00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2.225,00 kn</w:t>
            </w:r>
          </w:p>
        </w:tc>
      </w:tr>
      <w:tr w:rsidTr="00293491" w:rsidR="00B30EBA" w:rsidRPr="000345D8">
        <w:trPr>
          <w:trHeight w:val="570"/>
        </w:trPr>
        <w:tc>
          <w:tcPr>
            <w:tcW w:type="pct" w:w="359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153</w:t>
            </w:r>
          </w:p>
        </w:tc>
        <w:tc>
          <w:tcPr>
            <w:tcW w:type="pct" w:w="1203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PERT d.o.o. za promet i usluge</w:t>
            </w:r>
          </w:p>
        </w:tc>
        <w:tc>
          <w:tcPr>
            <w:tcW w:type="pct" w:w="706"/>
            <w:shd w:fill="FFFFFF" w:color="000000" w:val="clear"/>
            <w:vAlign w:val="center"/>
            <w:hideMark/>
          </w:tcPr>
          <w:p w:rsidRDefault="00B30EBA" w:rsidP="00293491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42255248046</w:t>
            </w:r>
          </w:p>
        </w:tc>
        <w:tc>
          <w:tcPr>
            <w:tcW w:type="pct" w:w="867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Hercegovačkih Brigada 27, 32236 Ilok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14.980,00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1.718,10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13.261,90 kn</w:t>
            </w:r>
          </w:p>
        </w:tc>
      </w:tr>
      <w:tr w:rsidTr="00293491" w:rsidR="00B30EBA" w:rsidRPr="000345D8">
        <w:trPr>
          <w:trHeight w:val="1140"/>
        </w:trPr>
        <w:tc>
          <w:tcPr>
            <w:tcW w:type="pct" w:w="359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lastRenderedPageBreak/>
              <w:t>154</w:t>
            </w:r>
          </w:p>
        </w:tc>
        <w:tc>
          <w:tcPr>
            <w:tcW w:type="pct" w:w="1203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PILANA MRKOPALJ društvo s ograničenom odgovornošću za proizvodnju, trgovinu i usluge</w:t>
            </w:r>
          </w:p>
        </w:tc>
        <w:tc>
          <w:tcPr>
            <w:tcW w:type="pct" w:w="706"/>
            <w:shd w:fill="FFFFFF" w:color="000000" w:val="clear"/>
            <w:vAlign w:val="center"/>
            <w:hideMark/>
          </w:tcPr>
          <w:p w:rsidRDefault="00B30EBA" w:rsidP="00293491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22945189155</w:t>
            </w:r>
          </w:p>
        </w:tc>
        <w:tc>
          <w:tcPr>
            <w:tcW w:type="pct" w:w="867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Pilanska 6, 51315 Mrkopalj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187.467,42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61.226,26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126.241,16 kn</w:t>
            </w:r>
          </w:p>
        </w:tc>
      </w:tr>
      <w:tr w:rsidTr="00293491" w:rsidR="00B30EBA" w:rsidRPr="000345D8">
        <w:trPr>
          <w:trHeight w:val="855"/>
        </w:trPr>
        <w:tc>
          <w:tcPr>
            <w:tcW w:type="pct" w:w="359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155</w:t>
            </w:r>
          </w:p>
        </w:tc>
        <w:tc>
          <w:tcPr>
            <w:tcW w:type="pct" w:w="1203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PKL društvo za proizvodnju i trgovinu s ograničenom odgovornošću</w:t>
            </w:r>
          </w:p>
        </w:tc>
        <w:tc>
          <w:tcPr>
            <w:tcW w:type="pct" w:w="706"/>
            <w:shd w:fill="FFFFFF" w:color="000000" w:val="clear"/>
            <w:vAlign w:val="center"/>
            <w:hideMark/>
          </w:tcPr>
          <w:p w:rsidRDefault="00B30EBA" w:rsidP="00293491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51999974804</w:t>
            </w:r>
          </w:p>
        </w:tc>
        <w:tc>
          <w:tcPr>
            <w:tcW w:type="pct" w:w="867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Martinkovac 112, 51000 Rijeka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4.386,00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0,00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4.386,00 kn</w:t>
            </w:r>
          </w:p>
        </w:tc>
      </w:tr>
      <w:tr w:rsidTr="00293491" w:rsidR="00B30EBA" w:rsidRPr="000345D8">
        <w:trPr>
          <w:trHeight w:val="1425"/>
        </w:trPr>
        <w:tc>
          <w:tcPr>
            <w:tcW w:type="pct" w:w="359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156</w:t>
            </w:r>
          </w:p>
        </w:tc>
        <w:tc>
          <w:tcPr>
            <w:tcW w:type="pct" w:w="1203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PLIMASAR jednostavno društvo s ograničenom odgovornošću za posredovanje i pružanje usluga</w:t>
            </w:r>
          </w:p>
        </w:tc>
        <w:tc>
          <w:tcPr>
            <w:tcW w:type="pct" w:w="706"/>
            <w:shd w:fill="FFFFFF" w:color="000000" w:val="clear"/>
            <w:vAlign w:val="center"/>
            <w:hideMark/>
          </w:tcPr>
          <w:p w:rsidRDefault="00B30EBA" w:rsidP="00293491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02716951905</w:t>
            </w:r>
          </w:p>
        </w:tc>
        <w:tc>
          <w:tcPr>
            <w:tcW w:type="pct" w:w="867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Pećine 9, 51000 Rijeka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575,00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0,00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575,00 kn</w:t>
            </w:r>
          </w:p>
        </w:tc>
      </w:tr>
      <w:tr w:rsidTr="00293491" w:rsidR="00B30EBA" w:rsidRPr="000345D8">
        <w:trPr>
          <w:trHeight w:val="570"/>
        </w:trPr>
        <w:tc>
          <w:tcPr>
            <w:tcW w:type="pct" w:w="359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157</w:t>
            </w:r>
          </w:p>
        </w:tc>
        <w:tc>
          <w:tcPr>
            <w:tcW w:type="pct" w:w="1203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POSLOVNI SISTEMI d. o. o. za informatičke usluge</w:t>
            </w:r>
          </w:p>
        </w:tc>
        <w:tc>
          <w:tcPr>
            <w:tcW w:type="pct" w:w="706"/>
            <w:shd w:fill="FFFFFF" w:color="000000" w:val="clear"/>
            <w:vAlign w:val="center"/>
            <w:hideMark/>
          </w:tcPr>
          <w:p w:rsidRDefault="00B30EBA" w:rsidP="00293491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99261498335</w:t>
            </w:r>
          </w:p>
        </w:tc>
        <w:tc>
          <w:tcPr>
            <w:tcW w:type="pct" w:w="867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Mihovilići 17, 51000 Rijeka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19.932,31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3.426,65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16.505,66 kn</w:t>
            </w:r>
          </w:p>
        </w:tc>
      </w:tr>
      <w:tr w:rsidTr="00293491" w:rsidR="00B30EBA" w:rsidRPr="000345D8">
        <w:trPr>
          <w:trHeight w:val="1710"/>
        </w:trPr>
        <w:tc>
          <w:tcPr>
            <w:tcW w:type="pct" w:w="359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158</w:t>
            </w:r>
          </w:p>
        </w:tc>
        <w:tc>
          <w:tcPr>
            <w:tcW w:type="pct" w:w="1203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POWER SYSTEMS ENGINEERING SERVICES, društvo s ograničenom odgovornošću za poslovne i tehničke usluge, posredovanje i trgovinu</w:t>
            </w:r>
          </w:p>
        </w:tc>
        <w:tc>
          <w:tcPr>
            <w:tcW w:type="pct" w:w="706"/>
            <w:shd w:fill="FFFFFF" w:color="000000" w:val="clear"/>
            <w:vAlign w:val="center"/>
            <w:hideMark/>
          </w:tcPr>
          <w:p w:rsidRDefault="00B30EBA" w:rsidP="00293491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76478500503</w:t>
            </w:r>
          </w:p>
        </w:tc>
        <w:tc>
          <w:tcPr>
            <w:tcW w:type="pct" w:w="867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Šojska 25d, 51000 Rijeka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12.070,00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714,15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11.355,85 kn</w:t>
            </w:r>
          </w:p>
        </w:tc>
      </w:tr>
      <w:tr w:rsidTr="00293491" w:rsidR="00B30EBA" w:rsidRPr="000345D8">
        <w:trPr>
          <w:trHeight w:val="1140"/>
        </w:trPr>
        <w:tc>
          <w:tcPr>
            <w:tcW w:type="pct" w:w="359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159</w:t>
            </w:r>
          </w:p>
        </w:tc>
        <w:tc>
          <w:tcPr>
            <w:tcW w:type="pct" w:w="1203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POŽEŠKA DOLINA, dioničko društvo za trgovinu, ugostiteljstvo i turizam, Požega, Dubrovačka  65 A</w:t>
            </w:r>
          </w:p>
        </w:tc>
        <w:tc>
          <w:tcPr>
            <w:tcW w:type="pct" w:w="706"/>
            <w:shd w:fill="FFFFFF" w:color="000000" w:val="clear"/>
            <w:vAlign w:val="center"/>
            <w:hideMark/>
          </w:tcPr>
          <w:p w:rsidRDefault="00B30EBA" w:rsidP="00293491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20922732186</w:t>
            </w:r>
          </w:p>
        </w:tc>
        <w:tc>
          <w:tcPr>
            <w:tcW w:type="pct" w:w="867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Dubrovačka 65A, 34000 Požega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1.306,00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0,00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1.306,00 kn</w:t>
            </w:r>
          </w:p>
        </w:tc>
      </w:tr>
      <w:tr w:rsidTr="00293491" w:rsidR="00B30EBA" w:rsidRPr="000345D8">
        <w:trPr>
          <w:trHeight w:val="855"/>
        </w:trPr>
        <w:tc>
          <w:tcPr>
            <w:tcW w:type="pct" w:w="359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160</w:t>
            </w:r>
          </w:p>
        </w:tc>
        <w:tc>
          <w:tcPr>
            <w:tcW w:type="pct" w:w="1203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Proenergy d.o.o. za proizvodnju električne energije</w:t>
            </w:r>
          </w:p>
        </w:tc>
        <w:tc>
          <w:tcPr>
            <w:tcW w:type="pct" w:w="706"/>
            <w:shd w:fill="FFFFFF" w:color="000000" w:val="clear"/>
            <w:vAlign w:val="center"/>
            <w:hideMark/>
          </w:tcPr>
          <w:p w:rsidRDefault="00B30EBA" w:rsidP="00293491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63962176928</w:t>
            </w:r>
          </w:p>
        </w:tc>
        <w:tc>
          <w:tcPr>
            <w:tcW w:type="pct" w:w="867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J. Marohnića 1, 10000 Zagreb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775.665,88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264.154,73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511.511,15 kn</w:t>
            </w:r>
          </w:p>
        </w:tc>
      </w:tr>
      <w:tr w:rsidTr="00293491" w:rsidR="00B30EBA" w:rsidRPr="000345D8">
        <w:trPr>
          <w:trHeight w:val="570"/>
        </w:trPr>
        <w:tc>
          <w:tcPr>
            <w:tcW w:type="pct" w:w="359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161</w:t>
            </w:r>
          </w:p>
        </w:tc>
        <w:tc>
          <w:tcPr>
            <w:tcW w:type="pct" w:w="1203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PRIMACOŠPED d.o.o. za međunarodno otpremništvo</w:t>
            </w:r>
          </w:p>
        </w:tc>
        <w:tc>
          <w:tcPr>
            <w:tcW w:type="pct" w:w="706"/>
            <w:shd w:fill="FFFFFF" w:color="000000" w:val="clear"/>
            <w:vAlign w:val="center"/>
            <w:hideMark/>
          </w:tcPr>
          <w:p w:rsidRDefault="00B30EBA" w:rsidP="00293491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92921096103</w:t>
            </w:r>
          </w:p>
        </w:tc>
        <w:tc>
          <w:tcPr>
            <w:tcW w:type="pct" w:w="867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Jankomir 25, 10000 Zagreb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5.394,27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0,00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5.394,27 kn</w:t>
            </w:r>
          </w:p>
        </w:tc>
      </w:tr>
      <w:tr w:rsidTr="00293491" w:rsidR="00B30EBA" w:rsidRPr="000345D8">
        <w:trPr>
          <w:trHeight w:val="570"/>
        </w:trPr>
        <w:tc>
          <w:tcPr>
            <w:tcW w:type="pct" w:w="359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162</w:t>
            </w:r>
          </w:p>
        </w:tc>
        <w:tc>
          <w:tcPr>
            <w:tcW w:type="pct" w:w="1203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PRIMOTRONIC d.o.o. za trgovinu i usluge</w:t>
            </w:r>
          </w:p>
        </w:tc>
        <w:tc>
          <w:tcPr>
            <w:tcW w:type="pct" w:w="706"/>
            <w:shd w:fill="FFFFFF" w:color="000000" w:val="clear"/>
            <w:vAlign w:val="center"/>
            <w:hideMark/>
          </w:tcPr>
          <w:p w:rsidRDefault="00B30EBA" w:rsidP="00293491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01385353636</w:t>
            </w:r>
          </w:p>
        </w:tc>
        <w:tc>
          <w:tcPr>
            <w:tcW w:type="pct" w:w="867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Karlovačka cesta 4 I, 10000 Zagreb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3.182,23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0,00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3.182,23 kn</w:t>
            </w:r>
          </w:p>
        </w:tc>
      </w:tr>
      <w:tr w:rsidTr="00293491" w:rsidR="00B30EBA" w:rsidRPr="000345D8">
        <w:trPr>
          <w:trHeight w:val="855"/>
        </w:trPr>
        <w:tc>
          <w:tcPr>
            <w:tcW w:type="pct" w:w="359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163</w:t>
            </w:r>
          </w:p>
        </w:tc>
        <w:tc>
          <w:tcPr>
            <w:tcW w:type="pct" w:w="1203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 xml:space="preserve">PRO KOLEKT društvo s ograničenom </w:t>
            </w:r>
            <w:r w:rsidRPr="000345D8">
              <w:rPr>
                <w:bCs w:val="false"/>
              </w:rPr>
              <w:lastRenderedPageBreak/>
              <w:t>odgovornošću za usluge</w:t>
            </w:r>
          </w:p>
        </w:tc>
        <w:tc>
          <w:tcPr>
            <w:tcW w:type="pct" w:w="706"/>
            <w:shd w:fill="FFFFFF" w:color="000000" w:val="clear"/>
            <w:vAlign w:val="center"/>
            <w:hideMark/>
          </w:tcPr>
          <w:p w:rsidRDefault="00B30EBA" w:rsidP="00293491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lastRenderedPageBreak/>
              <w:t>44736955324</w:t>
            </w:r>
          </w:p>
        </w:tc>
        <w:tc>
          <w:tcPr>
            <w:tcW w:type="pct" w:w="867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Strojarska cesta 20, 10000 Zagreb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312,50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0,00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312,50 kn</w:t>
            </w:r>
          </w:p>
        </w:tc>
      </w:tr>
      <w:tr w:rsidTr="00293491" w:rsidR="00B30EBA" w:rsidRPr="000345D8">
        <w:trPr>
          <w:trHeight w:val="1140"/>
        </w:trPr>
        <w:tc>
          <w:tcPr>
            <w:tcW w:type="pct" w:w="359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lastRenderedPageBreak/>
              <w:t>164</w:t>
            </w:r>
          </w:p>
        </w:tc>
        <w:tc>
          <w:tcPr>
            <w:tcW w:type="pct" w:w="1203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Rail Cargo Logistics - Croatia, međunarodno otpremništvo, društvo s ograničenom odgovornošću</w:t>
            </w:r>
          </w:p>
        </w:tc>
        <w:tc>
          <w:tcPr>
            <w:tcW w:type="pct" w:w="706"/>
            <w:shd w:fill="FFFFFF" w:color="000000" w:val="clear"/>
            <w:vAlign w:val="center"/>
            <w:hideMark/>
          </w:tcPr>
          <w:p w:rsidRDefault="00B30EBA" w:rsidP="00293491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25444851024</w:t>
            </w:r>
          </w:p>
        </w:tc>
        <w:tc>
          <w:tcPr>
            <w:tcW w:type="pct" w:w="867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Radnička cesta 39, 10000 Zagreb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24.618,21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5.043,28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19.574,93 kn</w:t>
            </w:r>
          </w:p>
        </w:tc>
      </w:tr>
      <w:tr w:rsidTr="00293491" w:rsidR="00B30EBA" w:rsidRPr="000345D8">
        <w:trPr>
          <w:trHeight w:val="855"/>
        </w:trPr>
        <w:tc>
          <w:tcPr>
            <w:tcW w:type="pct" w:w="359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165</w:t>
            </w:r>
          </w:p>
        </w:tc>
        <w:tc>
          <w:tcPr>
            <w:tcW w:type="pct" w:w="1203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RI - ALMAR trgovina i usluge, društvo s ograničenom odgovornošću</w:t>
            </w:r>
          </w:p>
        </w:tc>
        <w:tc>
          <w:tcPr>
            <w:tcW w:type="pct" w:w="706"/>
            <w:shd w:fill="FFFFFF" w:color="000000" w:val="clear"/>
            <w:vAlign w:val="center"/>
            <w:hideMark/>
          </w:tcPr>
          <w:p w:rsidRDefault="00B30EBA" w:rsidP="00293491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64070307339</w:t>
            </w:r>
          </w:p>
        </w:tc>
        <w:tc>
          <w:tcPr>
            <w:tcW w:type="pct" w:w="867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Srdoči 15, 51000 Rijeka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33.535,26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8.119,66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25.415,60 kn</w:t>
            </w:r>
          </w:p>
        </w:tc>
      </w:tr>
      <w:tr w:rsidTr="00293491" w:rsidR="00B30EBA" w:rsidRPr="000345D8">
        <w:trPr>
          <w:trHeight w:val="1140"/>
        </w:trPr>
        <w:tc>
          <w:tcPr>
            <w:tcW w:type="pct" w:w="359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166</w:t>
            </w:r>
          </w:p>
        </w:tc>
        <w:tc>
          <w:tcPr>
            <w:tcW w:type="pct" w:w="1203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RIJEČKI USLUŽNI SERVIS društvo s ograničenom odgovornošću za trgovinu i usluge</w:t>
            </w:r>
          </w:p>
        </w:tc>
        <w:tc>
          <w:tcPr>
            <w:tcW w:type="pct" w:w="706"/>
            <w:shd w:fill="FFFFFF" w:color="000000" w:val="clear"/>
            <w:vAlign w:val="center"/>
            <w:hideMark/>
          </w:tcPr>
          <w:p w:rsidRDefault="00B30EBA" w:rsidP="00293491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89570662388</w:t>
            </w:r>
          </w:p>
        </w:tc>
        <w:tc>
          <w:tcPr>
            <w:tcW w:type="pct" w:w="867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Andrije Medulića 4, 51000 Rijeka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68.723,22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20.259,51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48.463,71 kn</w:t>
            </w:r>
          </w:p>
        </w:tc>
      </w:tr>
      <w:tr w:rsidTr="00293491" w:rsidR="00B30EBA" w:rsidRPr="000345D8">
        <w:trPr>
          <w:trHeight w:val="855"/>
        </w:trPr>
        <w:tc>
          <w:tcPr>
            <w:tcW w:type="pct" w:w="359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167</w:t>
            </w:r>
          </w:p>
        </w:tc>
        <w:tc>
          <w:tcPr>
            <w:tcW w:type="pct" w:w="1203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RIJEKATANK ekologija i zaštita okoliša, društvo s ograničenom odgovornošću</w:t>
            </w:r>
          </w:p>
        </w:tc>
        <w:tc>
          <w:tcPr>
            <w:tcW w:type="pct" w:w="706"/>
            <w:shd w:fill="FFFFFF" w:color="000000" w:val="clear"/>
            <w:vAlign w:val="center"/>
            <w:hideMark/>
          </w:tcPr>
          <w:p w:rsidRDefault="00B30EBA" w:rsidP="00293491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94465937851</w:t>
            </w:r>
          </w:p>
        </w:tc>
        <w:tc>
          <w:tcPr>
            <w:tcW w:type="pct" w:w="867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Bartola Kašića 52, 51000 Rijeka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2.750,00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0,00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2.750,00 kn</w:t>
            </w:r>
          </w:p>
        </w:tc>
      </w:tr>
      <w:tr w:rsidTr="00293491" w:rsidR="00B30EBA" w:rsidRPr="000345D8">
        <w:trPr>
          <w:trHeight w:val="570"/>
        </w:trPr>
        <w:tc>
          <w:tcPr>
            <w:tcW w:type="pct" w:w="359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168</w:t>
            </w:r>
          </w:p>
        </w:tc>
        <w:tc>
          <w:tcPr>
            <w:tcW w:type="pct" w:w="1203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Salchi Metalcost S.r.l.</w:t>
            </w:r>
          </w:p>
        </w:tc>
        <w:tc>
          <w:tcPr>
            <w:tcW w:type="pct" w:w="706"/>
            <w:shd w:fill="FFFFFF" w:color="000000" w:val="clear"/>
            <w:vAlign w:val="center"/>
            <w:hideMark/>
          </w:tcPr>
          <w:p w:rsidRDefault="00B30EBA" w:rsidP="00293491" w:rsidR="00B30EBA" w:rsidRPr="000345D8">
            <w:pPr>
              <w:jc w:val="center"/>
              <w:rPr>
                <w:bCs w:val="false"/>
              </w:rPr>
            </w:pPr>
          </w:p>
        </w:tc>
        <w:tc>
          <w:tcPr>
            <w:tcW w:type="pct" w:w="867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Via dell industria 3a-3b, Burago di molgora, Italija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112.662,33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35.418,50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77.243,83 kn</w:t>
            </w:r>
          </w:p>
        </w:tc>
      </w:tr>
      <w:tr w:rsidTr="00293491" w:rsidR="00B30EBA" w:rsidRPr="000345D8">
        <w:trPr>
          <w:trHeight w:val="855"/>
        </w:trPr>
        <w:tc>
          <w:tcPr>
            <w:tcW w:type="pct" w:w="359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169</w:t>
            </w:r>
          </w:p>
        </w:tc>
        <w:tc>
          <w:tcPr>
            <w:tcW w:type="pct" w:w="1203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SALESIANER MIETTEX d.o.o. za iznajmljivanje tekstila</w:t>
            </w:r>
          </w:p>
        </w:tc>
        <w:tc>
          <w:tcPr>
            <w:tcW w:type="pct" w:w="706"/>
            <w:shd w:fill="FFFFFF" w:color="000000" w:val="clear"/>
            <w:vAlign w:val="center"/>
            <w:hideMark/>
          </w:tcPr>
          <w:p w:rsidRDefault="00B30EBA" w:rsidP="00293491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77537887715</w:t>
            </w:r>
          </w:p>
        </w:tc>
        <w:tc>
          <w:tcPr>
            <w:tcW w:type="pct" w:w="867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Radnička cesta 169, 10000 Zagreb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971,19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0,00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971,19 kn</w:t>
            </w:r>
          </w:p>
        </w:tc>
      </w:tr>
      <w:tr w:rsidTr="00293491" w:rsidR="00B30EBA" w:rsidRPr="000345D8">
        <w:trPr>
          <w:trHeight w:val="1140"/>
        </w:trPr>
        <w:tc>
          <w:tcPr>
            <w:tcW w:type="pct" w:w="359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170</w:t>
            </w:r>
          </w:p>
        </w:tc>
        <w:tc>
          <w:tcPr>
            <w:tcW w:type="pct" w:w="1203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SAVAL ZG društvo s ograničenom odgovornošću za proizvodnju i prodaju gumiranih valjaka</w:t>
            </w:r>
          </w:p>
        </w:tc>
        <w:tc>
          <w:tcPr>
            <w:tcW w:type="pct" w:w="706"/>
            <w:shd w:fill="FFFFFF" w:color="000000" w:val="clear"/>
            <w:vAlign w:val="center"/>
            <w:hideMark/>
          </w:tcPr>
          <w:p w:rsidRDefault="00B30EBA" w:rsidP="00293491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28065665817</w:t>
            </w:r>
          </w:p>
        </w:tc>
        <w:tc>
          <w:tcPr>
            <w:tcW w:type="pct" w:w="867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Fallerovo šetalište 22, 10000 Zagreb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13.903,83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1.346,82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12.557,01 kn</w:t>
            </w:r>
          </w:p>
        </w:tc>
      </w:tr>
      <w:tr w:rsidTr="00293491" w:rsidR="00B30EBA" w:rsidRPr="000345D8">
        <w:trPr>
          <w:trHeight w:val="570"/>
        </w:trPr>
        <w:tc>
          <w:tcPr>
            <w:tcW w:type="pct" w:w="359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171</w:t>
            </w:r>
          </w:p>
        </w:tc>
        <w:tc>
          <w:tcPr>
            <w:tcW w:type="pct" w:w="1203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SCHEKOLIN AG</w:t>
            </w:r>
          </w:p>
        </w:tc>
        <w:tc>
          <w:tcPr>
            <w:tcW w:type="pct" w:w="706"/>
            <w:shd w:fill="FFFFFF" w:color="000000" w:val="clear"/>
            <w:vAlign w:val="center"/>
            <w:hideMark/>
          </w:tcPr>
          <w:p w:rsidRDefault="00B30EBA" w:rsidP="00293491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DE185214236</w:t>
            </w:r>
          </w:p>
        </w:tc>
        <w:tc>
          <w:tcPr>
            <w:tcW w:type="pct" w:w="867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Industria strasse 3, Njemačka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130.851,75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41.693,85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89.157,90 kn</w:t>
            </w:r>
          </w:p>
        </w:tc>
      </w:tr>
      <w:tr w:rsidTr="00293491" w:rsidR="00B30EBA" w:rsidRPr="000345D8">
        <w:trPr>
          <w:trHeight w:val="855"/>
        </w:trPr>
        <w:tc>
          <w:tcPr>
            <w:tcW w:type="pct" w:w="359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172</w:t>
            </w:r>
          </w:p>
        </w:tc>
        <w:tc>
          <w:tcPr>
            <w:tcW w:type="pct" w:w="1203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SCHRACK TECHNIK d.o.o. za promet elektrotehničkih uređaja</w:t>
            </w:r>
          </w:p>
        </w:tc>
        <w:tc>
          <w:tcPr>
            <w:tcW w:type="pct" w:w="706"/>
            <w:shd w:fill="FFFFFF" w:color="000000" w:val="clear"/>
            <w:vAlign w:val="center"/>
            <w:hideMark/>
          </w:tcPr>
          <w:p w:rsidRDefault="00B30EBA" w:rsidP="00293491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36365310424</w:t>
            </w:r>
          </w:p>
        </w:tc>
        <w:tc>
          <w:tcPr>
            <w:tcW w:type="pct" w:w="867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Zavrtnica 17, 10000 Zagreb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174,52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0,00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174,52 kn</w:t>
            </w:r>
          </w:p>
        </w:tc>
      </w:tr>
      <w:tr w:rsidTr="00293491" w:rsidR="00B30EBA" w:rsidRPr="000345D8">
        <w:trPr>
          <w:trHeight w:val="570"/>
        </w:trPr>
        <w:tc>
          <w:tcPr>
            <w:tcW w:type="pct" w:w="359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lastRenderedPageBreak/>
              <w:t>173</w:t>
            </w:r>
          </w:p>
        </w:tc>
        <w:tc>
          <w:tcPr>
            <w:tcW w:type="pct" w:w="1203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Shin-I Machinery Works Co.,Ltd</w:t>
            </w:r>
          </w:p>
        </w:tc>
        <w:tc>
          <w:tcPr>
            <w:tcW w:type="pct" w:w="706"/>
            <w:shd w:fill="FFFFFF" w:color="000000" w:val="clear"/>
            <w:vAlign w:val="center"/>
            <w:hideMark/>
          </w:tcPr>
          <w:p w:rsidRDefault="00B30EBA" w:rsidP="00293491" w:rsidR="00B30EBA" w:rsidRPr="000345D8">
            <w:pPr>
              <w:jc w:val="center"/>
              <w:rPr>
                <w:bCs w:val="false"/>
              </w:rPr>
            </w:pPr>
          </w:p>
        </w:tc>
        <w:tc>
          <w:tcPr>
            <w:tcW w:type="pct" w:w="867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Chung cheng street, Tai chung, Kina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319.019,14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106.611,60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212.407,54 kn</w:t>
            </w:r>
          </w:p>
        </w:tc>
      </w:tr>
      <w:tr w:rsidTr="00293491" w:rsidR="00B30EBA" w:rsidRPr="000345D8">
        <w:trPr>
          <w:trHeight w:val="285"/>
        </w:trPr>
        <w:tc>
          <w:tcPr>
            <w:tcW w:type="pct" w:w="359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174</w:t>
            </w:r>
          </w:p>
        </w:tc>
        <w:tc>
          <w:tcPr>
            <w:tcW w:type="pct" w:w="1203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SIDERMEC S.P.A.</w:t>
            </w:r>
          </w:p>
        </w:tc>
        <w:tc>
          <w:tcPr>
            <w:tcW w:type="pct" w:w="706"/>
            <w:shd w:fill="FFFFFF" w:color="000000" w:val="clear"/>
            <w:vAlign w:val="center"/>
            <w:hideMark/>
          </w:tcPr>
          <w:p w:rsidRDefault="00B30EBA" w:rsidP="00293491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IT02439800406</w:t>
            </w:r>
          </w:p>
        </w:tc>
        <w:tc>
          <w:tcPr>
            <w:tcW w:type="pct" w:w="867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Gatteo, Italija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1.229,68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0,00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1.229,68 kn</w:t>
            </w:r>
          </w:p>
        </w:tc>
      </w:tr>
      <w:tr w:rsidTr="00293491" w:rsidR="00B30EBA" w:rsidRPr="000345D8">
        <w:trPr>
          <w:trHeight w:val="855"/>
        </w:trPr>
        <w:tc>
          <w:tcPr>
            <w:tcW w:type="pct" w:w="359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175</w:t>
            </w:r>
          </w:p>
        </w:tc>
        <w:tc>
          <w:tcPr>
            <w:tcW w:type="pct" w:w="1203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SINTOMA d.o.o. za informacijske i projektne sustave</w:t>
            </w:r>
          </w:p>
        </w:tc>
        <w:tc>
          <w:tcPr>
            <w:tcW w:type="pct" w:w="706"/>
            <w:shd w:fill="FFFFFF" w:color="000000" w:val="clear"/>
            <w:vAlign w:val="center"/>
            <w:hideMark/>
          </w:tcPr>
          <w:p w:rsidRDefault="00B30EBA" w:rsidP="00293491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58792118983</w:t>
            </w:r>
          </w:p>
        </w:tc>
        <w:tc>
          <w:tcPr>
            <w:tcW w:type="pct" w:w="867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Vojakovačka 21, 10000 Zagreb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525,00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0,00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525,00 kn</w:t>
            </w:r>
          </w:p>
        </w:tc>
      </w:tr>
      <w:tr w:rsidTr="00293491" w:rsidR="00B30EBA" w:rsidRPr="000345D8">
        <w:trPr>
          <w:trHeight w:val="570"/>
        </w:trPr>
        <w:tc>
          <w:tcPr>
            <w:tcW w:type="pct" w:w="359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176</w:t>
            </w:r>
          </w:p>
        </w:tc>
        <w:tc>
          <w:tcPr>
            <w:tcW w:type="pct" w:w="1203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SLOGA D.O.O.</w:t>
            </w:r>
          </w:p>
        </w:tc>
        <w:tc>
          <w:tcPr>
            <w:tcW w:type="pct" w:w="706"/>
            <w:shd w:fill="FFFFFF" w:color="000000" w:val="clear"/>
            <w:vAlign w:val="center"/>
            <w:hideMark/>
          </w:tcPr>
          <w:p w:rsidRDefault="00B30EBA" w:rsidP="00293491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200186820006</w:t>
            </w:r>
          </w:p>
        </w:tc>
        <w:tc>
          <w:tcPr>
            <w:tcW w:type="pct" w:w="867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Binjezevo bb, Sarajevo, Bosna i Hercegovina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338.978,79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113.497,68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225.481,11 kn</w:t>
            </w:r>
          </w:p>
        </w:tc>
      </w:tr>
      <w:tr w:rsidTr="00293491" w:rsidR="00B30EBA" w:rsidRPr="000345D8">
        <w:trPr>
          <w:trHeight w:val="570"/>
        </w:trPr>
        <w:tc>
          <w:tcPr>
            <w:tcW w:type="pct" w:w="359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177</w:t>
            </w:r>
          </w:p>
        </w:tc>
        <w:tc>
          <w:tcPr>
            <w:tcW w:type="pct" w:w="1203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SMIT-COMMERCE d.o.o. trgovina, proizvodnja i usluge</w:t>
            </w:r>
          </w:p>
        </w:tc>
        <w:tc>
          <w:tcPr>
            <w:tcW w:type="pct" w:w="706"/>
            <w:shd w:fill="FFFFFF" w:color="000000" w:val="clear"/>
            <w:vAlign w:val="center"/>
            <w:hideMark/>
          </w:tcPr>
          <w:p w:rsidRDefault="00B30EBA" w:rsidP="00293491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95243482140</w:t>
            </w:r>
          </w:p>
        </w:tc>
        <w:tc>
          <w:tcPr>
            <w:tcW w:type="pct" w:w="867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Gornjostupnička 9b, 10255 Gornji Stupnik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4.170,85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0,00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4.170,85 kn</w:t>
            </w:r>
          </w:p>
        </w:tc>
      </w:tr>
      <w:tr w:rsidTr="00293491" w:rsidR="00B30EBA" w:rsidRPr="000345D8">
        <w:trPr>
          <w:trHeight w:val="570"/>
        </w:trPr>
        <w:tc>
          <w:tcPr>
            <w:tcW w:type="pct" w:w="359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178</w:t>
            </w:r>
          </w:p>
        </w:tc>
        <w:tc>
          <w:tcPr>
            <w:tcW w:type="pct" w:w="1203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SOS - DJEČJE SELO HRVATSKA</w:t>
            </w:r>
          </w:p>
        </w:tc>
        <w:tc>
          <w:tcPr>
            <w:tcW w:type="pct" w:w="706"/>
            <w:shd w:fill="FFFFFF" w:color="000000" w:val="clear"/>
            <w:vAlign w:val="center"/>
            <w:hideMark/>
          </w:tcPr>
          <w:p w:rsidRDefault="00B30EBA" w:rsidP="00293491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40473432889</w:t>
            </w:r>
          </w:p>
        </w:tc>
        <w:tc>
          <w:tcPr>
            <w:tcW w:type="pct" w:w="867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Zavrtnica 5III, 10000 Zagreb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1.320,00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0,00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1.320,00 kn</w:t>
            </w:r>
          </w:p>
        </w:tc>
      </w:tr>
      <w:tr w:rsidTr="00293491" w:rsidR="00B30EBA" w:rsidRPr="000345D8">
        <w:trPr>
          <w:trHeight w:val="855"/>
        </w:trPr>
        <w:tc>
          <w:tcPr>
            <w:tcW w:type="pct" w:w="359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179</w:t>
            </w:r>
          </w:p>
        </w:tc>
        <w:tc>
          <w:tcPr>
            <w:tcW w:type="pct" w:w="1203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SREDIŠNJE KLIRINŠKO DEPOZITARNO DRUŠTVO, dioničko društvo</w:t>
            </w:r>
          </w:p>
        </w:tc>
        <w:tc>
          <w:tcPr>
            <w:tcW w:type="pct" w:w="706"/>
            <w:shd w:fill="FFFFFF" w:color="000000" w:val="clear"/>
            <w:vAlign w:val="center"/>
            <w:hideMark/>
          </w:tcPr>
          <w:p w:rsidRDefault="00B30EBA" w:rsidP="00293491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64406809162</w:t>
            </w:r>
          </w:p>
        </w:tc>
        <w:tc>
          <w:tcPr>
            <w:tcW w:type="pct" w:w="867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Heinzelova 62a, 10000 Zagreb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9.302,30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0,00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9.302,30 kn</w:t>
            </w:r>
          </w:p>
        </w:tc>
      </w:tr>
      <w:tr w:rsidTr="00293491" w:rsidR="00B30EBA" w:rsidRPr="000345D8">
        <w:trPr>
          <w:trHeight w:val="1140"/>
        </w:trPr>
        <w:tc>
          <w:tcPr>
            <w:tcW w:type="pct" w:w="359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180</w:t>
            </w:r>
          </w:p>
        </w:tc>
        <w:tc>
          <w:tcPr>
            <w:tcW w:type="pct" w:w="1203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STAN-FAR unutarnje i međunarodno otpremništvo, prijevozne usluge, uvoz-izvoz, d.o.o.</w:t>
            </w:r>
          </w:p>
        </w:tc>
        <w:tc>
          <w:tcPr>
            <w:tcW w:type="pct" w:w="706"/>
            <w:shd w:fill="FFFFFF" w:color="000000" w:val="clear"/>
            <w:vAlign w:val="center"/>
            <w:hideMark/>
          </w:tcPr>
          <w:p w:rsidRDefault="00B30EBA" w:rsidP="00293491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73036167195</w:t>
            </w:r>
          </w:p>
        </w:tc>
        <w:tc>
          <w:tcPr>
            <w:tcW w:type="pct" w:w="867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Slavonska Avenija 52, 10000 Zagreb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3.000,00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0,00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3.000,00 kn</w:t>
            </w:r>
          </w:p>
        </w:tc>
      </w:tr>
      <w:tr w:rsidTr="00293491" w:rsidR="00B30EBA" w:rsidRPr="000345D8">
        <w:trPr>
          <w:trHeight w:val="570"/>
        </w:trPr>
        <w:tc>
          <w:tcPr>
            <w:tcW w:type="pct" w:w="359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181</w:t>
            </w:r>
          </w:p>
        </w:tc>
        <w:tc>
          <w:tcPr>
            <w:tcW w:type="pct" w:w="1203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STEELFORCE NV</w:t>
            </w:r>
          </w:p>
        </w:tc>
        <w:tc>
          <w:tcPr>
            <w:tcW w:type="pct" w:w="706"/>
            <w:shd w:fill="FFFFFF" w:color="000000" w:val="clear"/>
            <w:vAlign w:val="center"/>
            <w:hideMark/>
          </w:tcPr>
          <w:p w:rsidRDefault="00B30EBA" w:rsidP="00293491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BE0402950965</w:t>
            </w:r>
          </w:p>
        </w:tc>
        <w:tc>
          <w:tcPr>
            <w:tcW w:type="pct" w:w="867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Lange Klarenstraat 16-20, Antwerpen, Belgija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57.437,33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16.365,88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41.071,45 kn</w:t>
            </w:r>
          </w:p>
        </w:tc>
      </w:tr>
      <w:tr w:rsidTr="00293491" w:rsidR="00B30EBA" w:rsidRPr="000345D8">
        <w:trPr>
          <w:trHeight w:val="570"/>
        </w:trPr>
        <w:tc>
          <w:tcPr>
            <w:tcW w:type="pct" w:w="359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182</w:t>
            </w:r>
          </w:p>
        </w:tc>
        <w:tc>
          <w:tcPr>
            <w:tcW w:type="pct" w:w="1203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DMS, obrt za promet i usluge VL. DARKO STIPERSKI</w:t>
            </w:r>
          </w:p>
        </w:tc>
        <w:tc>
          <w:tcPr>
            <w:tcW w:type="pct" w:w="706"/>
            <w:shd w:fill="FFFFFF" w:color="000000" w:val="clear"/>
            <w:vAlign w:val="center"/>
            <w:hideMark/>
          </w:tcPr>
          <w:p w:rsidRDefault="00B30EBA" w:rsidP="00293491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92838009941</w:t>
            </w:r>
          </w:p>
        </w:tc>
        <w:tc>
          <w:tcPr>
            <w:tcW w:type="pct" w:w="867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KOZJAČKA ULICA 17, 10000 ZAGREB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7.000,00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0,00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7.000,00 kn</w:t>
            </w:r>
          </w:p>
        </w:tc>
      </w:tr>
      <w:tr w:rsidTr="00293491" w:rsidR="00B30EBA" w:rsidRPr="000345D8">
        <w:trPr>
          <w:trHeight w:val="570"/>
        </w:trPr>
        <w:tc>
          <w:tcPr>
            <w:tcW w:type="pct" w:w="359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183</w:t>
            </w:r>
          </w:p>
        </w:tc>
        <w:tc>
          <w:tcPr>
            <w:tcW w:type="pct" w:w="1203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SUBMARINE d.o.o. za trgovinu, prijevoz i usluge</w:t>
            </w:r>
          </w:p>
        </w:tc>
        <w:tc>
          <w:tcPr>
            <w:tcW w:type="pct" w:w="706"/>
            <w:shd w:fill="FFFFFF" w:color="000000" w:val="clear"/>
            <w:vAlign w:val="center"/>
            <w:hideMark/>
          </w:tcPr>
          <w:p w:rsidRDefault="00B30EBA" w:rsidP="00293491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76768109657</w:t>
            </w:r>
          </w:p>
        </w:tc>
        <w:tc>
          <w:tcPr>
            <w:tcW w:type="pct" w:w="867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Šišićeva 1, 10000 Zagreb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9.065,00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0,00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9.065,00 kn</w:t>
            </w:r>
          </w:p>
        </w:tc>
      </w:tr>
      <w:tr w:rsidTr="00293491" w:rsidR="00B30EBA" w:rsidRPr="000345D8">
        <w:trPr>
          <w:trHeight w:val="570"/>
        </w:trPr>
        <w:tc>
          <w:tcPr>
            <w:tcW w:type="pct" w:w="359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184</w:t>
            </w:r>
          </w:p>
        </w:tc>
        <w:tc>
          <w:tcPr>
            <w:tcW w:type="pct" w:w="1203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Sveučilište u Zagrebu - Studentski centar u Zagrebu</w:t>
            </w:r>
          </w:p>
        </w:tc>
        <w:tc>
          <w:tcPr>
            <w:tcW w:type="pct" w:w="706"/>
            <w:shd w:fill="FFFFFF" w:color="000000" w:val="clear"/>
            <w:vAlign w:val="center"/>
            <w:hideMark/>
          </w:tcPr>
          <w:p w:rsidRDefault="00B30EBA" w:rsidP="00293491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22597784145</w:t>
            </w:r>
          </w:p>
        </w:tc>
        <w:tc>
          <w:tcPr>
            <w:tcW w:type="pct" w:w="867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Savska cesta 25, 10000 Zagreb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433,56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0,00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433,56 kn</w:t>
            </w:r>
          </w:p>
        </w:tc>
      </w:tr>
      <w:tr w:rsidTr="00293491" w:rsidR="00B30EBA" w:rsidRPr="000345D8">
        <w:trPr>
          <w:trHeight w:val="570"/>
        </w:trPr>
        <w:tc>
          <w:tcPr>
            <w:tcW w:type="pct" w:w="359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185</w:t>
            </w:r>
          </w:p>
        </w:tc>
        <w:tc>
          <w:tcPr>
            <w:tcW w:type="pct" w:w="1203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DANIELA ŠEPČIĆ "DŠ" obrt za vulkanizerske usluge</w:t>
            </w:r>
          </w:p>
        </w:tc>
        <w:tc>
          <w:tcPr>
            <w:tcW w:type="pct" w:w="706"/>
            <w:shd w:fill="FFFFFF" w:color="000000" w:val="clear"/>
            <w:vAlign w:val="center"/>
            <w:hideMark/>
          </w:tcPr>
          <w:p w:rsidRDefault="00B30EBA" w:rsidP="00293491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91346500833</w:t>
            </w:r>
          </w:p>
        </w:tc>
        <w:tc>
          <w:tcPr>
            <w:tcW w:type="pct" w:w="867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Krenovac 5, 51219 Čavle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2.442,76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0,00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2.442,76 kn</w:t>
            </w:r>
          </w:p>
        </w:tc>
      </w:tr>
      <w:tr w:rsidTr="00293491" w:rsidR="00B30EBA" w:rsidRPr="000345D8">
        <w:trPr>
          <w:trHeight w:val="570"/>
        </w:trPr>
        <w:tc>
          <w:tcPr>
            <w:tcW w:type="pct" w:w="359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lastRenderedPageBreak/>
              <w:t>186</w:t>
            </w:r>
          </w:p>
        </w:tc>
        <w:tc>
          <w:tcPr>
            <w:tcW w:type="pct" w:w="1203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VESNA ŠEŠKAR</w:t>
            </w:r>
          </w:p>
        </w:tc>
        <w:tc>
          <w:tcPr>
            <w:tcW w:type="pct" w:w="706"/>
            <w:shd w:fill="FFFFFF" w:color="000000" w:val="clear"/>
            <w:vAlign w:val="center"/>
            <w:hideMark/>
          </w:tcPr>
          <w:p w:rsidRDefault="00B30EBA" w:rsidP="00293491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79890080780</w:t>
            </w:r>
          </w:p>
        </w:tc>
        <w:tc>
          <w:tcPr>
            <w:tcW w:type="pct" w:w="867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MARINIĆI 138, 51216 MARINIĆI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1.037,50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0,00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1.037,50 kn</w:t>
            </w:r>
          </w:p>
        </w:tc>
      </w:tr>
      <w:tr w:rsidTr="00293491" w:rsidR="00B30EBA" w:rsidRPr="000345D8">
        <w:trPr>
          <w:trHeight w:val="285"/>
        </w:trPr>
        <w:tc>
          <w:tcPr>
            <w:tcW w:type="pct" w:w="359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187</w:t>
            </w:r>
          </w:p>
        </w:tc>
        <w:tc>
          <w:tcPr>
            <w:tcW w:type="pct" w:w="1203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ŠPED STRELA</w:t>
            </w:r>
          </w:p>
        </w:tc>
        <w:tc>
          <w:tcPr>
            <w:tcW w:type="pct" w:w="706"/>
            <w:shd w:fill="FFFFFF" w:color="000000" w:val="clear"/>
            <w:vAlign w:val="center"/>
            <w:hideMark/>
          </w:tcPr>
          <w:p w:rsidRDefault="00B30EBA" w:rsidP="00293491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104725904</w:t>
            </w:r>
          </w:p>
        </w:tc>
        <w:tc>
          <w:tcPr>
            <w:tcW w:type="pct" w:w="867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Ćepure - Paraćin, Srbija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1.869,67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0,00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1.869,67 kn</w:t>
            </w:r>
          </w:p>
        </w:tc>
      </w:tr>
      <w:tr w:rsidTr="00293491" w:rsidR="00B30EBA" w:rsidRPr="000345D8">
        <w:trPr>
          <w:trHeight w:val="1140"/>
        </w:trPr>
        <w:tc>
          <w:tcPr>
            <w:tcW w:type="pct" w:w="359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188</w:t>
            </w:r>
          </w:p>
        </w:tc>
        <w:tc>
          <w:tcPr>
            <w:tcW w:type="pct" w:w="1203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ŠPEDTRANS WORLD međunarodni prijevoz i pretovar robe, društvo s ograničenom odgovornošću</w:t>
            </w:r>
          </w:p>
        </w:tc>
        <w:tc>
          <w:tcPr>
            <w:tcW w:type="pct" w:w="706"/>
            <w:shd w:fill="FFFFFF" w:color="000000" w:val="clear"/>
            <w:vAlign w:val="center"/>
            <w:hideMark/>
          </w:tcPr>
          <w:p w:rsidRDefault="00B30EBA" w:rsidP="00293491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29285705922</w:t>
            </w:r>
          </w:p>
        </w:tc>
        <w:tc>
          <w:tcPr>
            <w:tcW w:type="pct" w:w="867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Kukuljanovo 387, 51223 Kukuljanovo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30.575,00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7.098,37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23.476,63 kn</w:t>
            </w:r>
          </w:p>
        </w:tc>
      </w:tr>
      <w:tr w:rsidTr="00293491" w:rsidR="00B30EBA" w:rsidRPr="000345D8">
        <w:trPr>
          <w:trHeight w:val="570"/>
        </w:trPr>
        <w:tc>
          <w:tcPr>
            <w:tcW w:type="pct" w:w="359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189</w:t>
            </w:r>
          </w:p>
        </w:tc>
        <w:tc>
          <w:tcPr>
            <w:tcW w:type="pct" w:w="1203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TAU ON-LINE d.o.o. za informatiku</w:t>
            </w:r>
          </w:p>
        </w:tc>
        <w:tc>
          <w:tcPr>
            <w:tcW w:type="pct" w:w="706"/>
            <w:shd w:fill="FFFFFF" w:color="000000" w:val="clear"/>
            <w:vAlign w:val="center"/>
            <w:hideMark/>
          </w:tcPr>
          <w:p w:rsidRDefault="00B30EBA" w:rsidP="00293491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14273924910</w:t>
            </w:r>
          </w:p>
        </w:tc>
        <w:tc>
          <w:tcPr>
            <w:tcW w:type="pct" w:w="867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Strojarska cesta 20, 10000 Zagreb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487,50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0,00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487,50 kn</w:t>
            </w:r>
          </w:p>
        </w:tc>
      </w:tr>
      <w:tr w:rsidTr="00293491" w:rsidR="00B30EBA" w:rsidRPr="000345D8">
        <w:trPr>
          <w:trHeight w:val="1995"/>
        </w:trPr>
        <w:tc>
          <w:tcPr>
            <w:tcW w:type="pct" w:w="359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190</w:t>
            </w:r>
          </w:p>
        </w:tc>
        <w:tc>
          <w:tcPr>
            <w:tcW w:type="pct" w:w="1203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TEH-PROJEKT ENERGETIKA Projektiranje, konzalting, inženjering, proizvodnja strojarske opreme i kemijskih proizvoda Društvo s ograničenom odgovornošću</w:t>
            </w:r>
          </w:p>
        </w:tc>
        <w:tc>
          <w:tcPr>
            <w:tcW w:type="pct" w:w="706"/>
            <w:shd w:fill="FFFFFF" w:color="000000" w:val="clear"/>
            <w:vAlign w:val="center"/>
            <w:hideMark/>
          </w:tcPr>
          <w:p w:rsidRDefault="00B30EBA" w:rsidP="00293491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89370831907</w:t>
            </w:r>
          </w:p>
        </w:tc>
        <w:tc>
          <w:tcPr>
            <w:tcW w:type="pct" w:w="867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Fiorella La Guardia 13, 51000 Rijeka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57.716,64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16.462,24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41.254,40 kn</w:t>
            </w:r>
          </w:p>
        </w:tc>
      </w:tr>
      <w:tr w:rsidTr="00293491" w:rsidR="00B30EBA" w:rsidRPr="000345D8">
        <w:trPr>
          <w:trHeight w:val="1710"/>
        </w:trPr>
        <w:tc>
          <w:tcPr>
            <w:tcW w:type="pct" w:w="359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191</w:t>
            </w:r>
          </w:p>
        </w:tc>
        <w:tc>
          <w:tcPr>
            <w:tcW w:type="pct" w:w="1203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TEHNIČAR-COPYSERVIS d.o.o. za proizvodnju, održavanje, popravak i trgovinu na veliko i malo uredskih i knjigovodstvenih strojeva i računalnih sustava</w:t>
            </w:r>
          </w:p>
        </w:tc>
        <w:tc>
          <w:tcPr>
            <w:tcW w:type="pct" w:w="706"/>
            <w:shd w:fill="FFFFFF" w:color="000000" w:val="clear"/>
            <w:vAlign w:val="center"/>
            <w:hideMark/>
          </w:tcPr>
          <w:p w:rsidRDefault="00B30EBA" w:rsidP="00293491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51390945090</w:t>
            </w:r>
          </w:p>
        </w:tc>
        <w:tc>
          <w:tcPr>
            <w:tcW w:type="pct" w:w="867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Kranjčevićeva 25, 10000 Zagreb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1.234,10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0,00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1.234,10 kn</w:t>
            </w:r>
          </w:p>
        </w:tc>
      </w:tr>
      <w:tr w:rsidTr="00293491" w:rsidR="00B30EBA" w:rsidRPr="000345D8">
        <w:trPr>
          <w:trHeight w:val="570"/>
        </w:trPr>
        <w:tc>
          <w:tcPr>
            <w:tcW w:type="pct" w:w="359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192</w:t>
            </w:r>
          </w:p>
        </w:tc>
        <w:tc>
          <w:tcPr>
            <w:tcW w:type="pct" w:w="1203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TEHNODIV d.o.o. za proizvodnju, trgovinu i usluge</w:t>
            </w:r>
          </w:p>
        </w:tc>
        <w:tc>
          <w:tcPr>
            <w:tcW w:type="pct" w:w="706"/>
            <w:shd w:fill="FFFFFF" w:color="000000" w:val="clear"/>
            <w:vAlign w:val="center"/>
            <w:hideMark/>
          </w:tcPr>
          <w:p w:rsidRDefault="00B30EBA" w:rsidP="00293491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99111228874</w:t>
            </w:r>
          </w:p>
        </w:tc>
        <w:tc>
          <w:tcPr>
            <w:tcW w:type="pct" w:w="867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Kralja Zvonimira 19a, 33515 Orahovica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11.943,32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670,44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11.272,88 kn</w:t>
            </w:r>
          </w:p>
        </w:tc>
      </w:tr>
      <w:tr w:rsidTr="00293491" w:rsidR="00B30EBA" w:rsidRPr="000345D8">
        <w:trPr>
          <w:trHeight w:val="855"/>
        </w:trPr>
        <w:tc>
          <w:tcPr>
            <w:tcW w:type="pct" w:w="359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193</w:t>
            </w:r>
          </w:p>
        </w:tc>
        <w:tc>
          <w:tcPr>
            <w:tcW w:type="pct" w:w="1203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THE END OF LINE društvo s ograničenom odgovornošću za pakiranje</w:t>
            </w:r>
          </w:p>
        </w:tc>
        <w:tc>
          <w:tcPr>
            <w:tcW w:type="pct" w:w="706"/>
            <w:shd w:fill="FFFFFF" w:color="000000" w:val="clear"/>
            <w:vAlign w:val="center"/>
            <w:hideMark/>
          </w:tcPr>
          <w:p w:rsidRDefault="00B30EBA" w:rsidP="00293491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73871442076</w:t>
            </w:r>
          </w:p>
        </w:tc>
        <w:tc>
          <w:tcPr>
            <w:tcW w:type="pct" w:w="867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Selska cesta 141, 10000 Zagreb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35.456,40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8.782,46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26.673,94 kn</w:t>
            </w:r>
          </w:p>
        </w:tc>
      </w:tr>
      <w:tr w:rsidTr="00691923" w:rsidR="00B30EBA" w:rsidRPr="000345D8">
        <w:trPr>
          <w:trHeight w:val="823"/>
        </w:trPr>
        <w:tc>
          <w:tcPr>
            <w:tcW w:type="pct" w:w="359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lastRenderedPageBreak/>
              <w:t>194</w:t>
            </w:r>
          </w:p>
        </w:tc>
        <w:tc>
          <w:tcPr>
            <w:tcW w:type="pct" w:w="1203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THE VALSPAR( NANTES) CORPORATI</w:t>
            </w:r>
          </w:p>
        </w:tc>
        <w:tc>
          <w:tcPr>
            <w:tcW w:type="pct" w:w="706"/>
            <w:shd w:fill="FFFFFF" w:color="000000" w:val="clear"/>
            <w:vAlign w:val="center"/>
            <w:hideMark/>
          </w:tcPr>
          <w:p w:rsidRDefault="00B30EBA" w:rsidP="00293491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FR48320460173</w:t>
            </w:r>
          </w:p>
        </w:tc>
        <w:tc>
          <w:tcPr>
            <w:tcW w:type="pct" w:w="867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Nantes, Francuska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49.062,09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13.476,42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35.585,67 kn</w:t>
            </w:r>
          </w:p>
        </w:tc>
      </w:tr>
      <w:tr w:rsidTr="00293491" w:rsidR="00B30EBA" w:rsidRPr="000345D8">
        <w:trPr>
          <w:trHeight w:val="570"/>
        </w:trPr>
        <w:tc>
          <w:tcPr>
            <w:tcW w:type="pct" w:w="359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195</w:t>
            </w:r>
          </w:p>
        </w:tc>
        <w:tc>
          <w:tcPr>
            <w:tcW w:type="pct" w:w="1203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THYSSENKRUPP RASSELSTEIN GMBH</w:t>
            </w:r>
          </w:p>
        </w:tc>
        <w:tc>
          <w:tcPr>
            <w:tcW w:type="pct" w:w="706"/>
            <w:shd w:fill="FFFFFF" w:color="000000" w:val="clear"/>
            <w:vAlign w:val="center"/>
            <w:hideMark/>
          </w:tcPr>
          <w:p w:rsidRDefault="00B30EBA" w:rsidP="00293491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DE811726044</w:t>
            </w:r>
          </w:p>
        </w:tc>
        <w:tc>
          <w:tcPr>
            <w:tcW w:type="pct" w:w="867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Andernach, Koblenzer, Str. 141, Njemačka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3.725.175,82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1.281.735,66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2.443.440,16 kn</w:t>
            </w:r>
          </w:p>
        </w:tc>
      </w:tr>
      <w:tr w:rsidTr="00293491" w:rsidR="00B30EBA" w:rsidRPr="000345D8">
        <w:trPr>
          <w:trHeight w:val="570"/>
        </w:trPr>
        <w:tc>
          <w:tcPr>
            <w:tcW w:type="pct" w:w="359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196</w:t>
            </w:r>
          </w:p>
        </w:tc>
        <w:tc>
          <w:tcPr>
            <w:tcW w:type="pct" w:w="1203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ANDREJ TÖDTLING, ODVJETNIK</w:t>
            </w:r>
          </w:p>
        </w:tc>
        <w:tc>
          <w:tcPr>
            <w:tcW w:type="pct" w:w="706"/>
            <w:shd w:fill="FFFFFF" w:color="000000" w:val="clear"/>
            <w:vAlign w:val="center"/>
            <w:hideMark/>
          </w:tcPr>
          <w:p w:rsidRDefault="00B30EBA" w:rsidP="00293491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76276702394</w:t>
            </w:r>
          </w:p>
        </w:tc>
        <w:tc>
          <w:tcPr>
            <w:tcW w:type="pct" w:w="867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CRVENOG KRIŽA 12, 10000 ZAGREB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41.930,62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11.016,06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30.914,56 kn</w:t>
            </w:r>
          </w:p>
        </w:tc>
      </w:tr>
      <w:tr w:rsidTr="00293491" w:rsidR="00B30EBA" w:rsidRPr="000345D8">
        <w:trPr>
          <w:trHeight w:val="855"/>
        </w:trPr>
        <w:tc>
          <w:tcPr>
            <w:tcW w:type="pct" w:w="359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197</w:t>
            </w:r>
          </w:p>
        </w:tc>
        <w:tc>
          <w:tcPr>
            <w:tcW w:type="pct" w:w="1203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TPZ, društvo s ograničenom odgovornošću za proizvodnju, trgovinu i usluge</w:t>
            </w:r>
          </w:p>
        </w:tc>
        <w:tc>
          <w:tcPr>
            <w:tcW w:type="pct" w:w="706"/>
            <w:shd w:fill="FFFFFF" w:color="000000" w:val="clear"/>
            <w:vAlign w:val="center"/>
            <w:hideMark/>
          </w:tcPr>
          <w:p w:rsidRDefault="00B30EBA" w:rsidP="00293491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68119083236</w:t>
            </w:r>
          </w:p>
        </w:tc>
        <w:tc>
          <w:tcPr>
            <w:tcW w:type="pct" w:w="867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Novoselska 25, 10000 Zagreb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8.628,57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0,00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8.628,57 kn</w:t>
            </w:r>
          </w:p>
        </w:tc>
      </w:tr>
      <w:tr w:rsidTr="00293491" w:rsidR="00B30EBA" w:rsidRPr="000345D8">
        <w:trPr>
          <w:trHeight w:val="855"/>
        </w:trPr>
        <w:tc>
          <w:tcPr>
            <w:tcW w:type="pct" w:w="359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198</w:t>
            </w:r>
          </w:p>
        </w:tc>
        <w:tc>
          <w:tcPr>
            <w:tcW w:type="pct" w:w="1203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TRANSAGENT međunarodna pomorska i prometna agencija, d. o. o.</w:t>
            </w:r>
          </w:p>
        </w:tc>
        <w:tc>
          <w:tcPr>
            <w:tcW w:type="pct" w:w="706"/>
            <w:shd w:fill="FFFFFF" w:color="000000" w:val="clear"/>
            <w:vAlign w:val="center"/>
            <w:hideMark/>
          </w:tcPr>
          <w:p w:rsidRDefault="00B30EBA" w:rsidP="00293491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65317199776</w:t>
            </w:r>
          </w:p>
        </w:tc>
        <w:tc>
          <w:tcPr>
            <w:tcW w:type="pct" w:w="867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Verdieva 6, 51000 Rijeka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18.258,83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2.849,30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15.409,53 kn</w:t>
            </w:r>
          </w:p>
        </w:tc>
      </w:tr>
      <w:tr w:rsidTr="00293491" w:rsidR="00B30EBA" w:rsidRPr="000345D8">
        <w:trPr>
          <w:trHeight w:val="570"/>
        </w:trPr>
        <w:tc>
          <w:tcPr>
            <w:tcW w:type="pct" w:w="359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199</w:t>
            </w:r>
          </w:p>
        </w:tc>
        <w:tc>
          <w:tcPr>
            <w:tcW w:type="pct" w:w="1203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TRAST NEKRETNINE dioničko društvo, za usluge</w:t>
            </w:r>
          </w:p>
        </w:tc>
        <w:tc>
          <w:tcPr>
            <w:tcW w:type="pct" w:w="706"/>
            <w:shd w:fill="FFFFFF" w:color="000000" w:val="clear"/>
            <w:vAlign w:val="center"/>
            <w:hideMark/>
          </w:tcPr>
          <w:p w:rsidRDefault="00B30EBA" w:rsidP="00293491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93225891495</w:t>
            </w:r>
          </w:p>
        </w:tc>
        <w:tc>
          <w:tcPr>
            <w:tcW w:type="pct" w:w="867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Prisavlje 2, 10000 Zagreb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180,00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0,00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180,00 kn</w:t>
            </w:r>
          </w:p>
        </w:tc>
      </w:tr>
      <w:tr w:rsidTr="00293491" w:rsidR="00B30EBA" w:rsidRPr="000345D8">
        <w:trPr>
          <w:trHeight w:val="855"/>
        </w:trPr>
        <w:tc>
          <w:tcPr>
            <w:tcW w:type="pct" w:w="359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200</w:t>
            </w:r>
          </w:p>
        </w:tc>
        <w:tc>
          <w:tcPr>
            <w:tcW w:type="pct" w:w="1203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TRAST OTPREMNIŠTVO društvo s ograničenom odgovornošću za usluge</w:t>
            </w:r>
          </w:p>
        </w:tc>
        <w:tc>
          <w:tcPr>
            <w:tcW w:type="pct" w:w="706"/>
            <w:shd w:fill="FFFFFF" w:color="000000" w:val="clear"/>
            <w:vAlign w:val="center"/>
            <w:hideMark/>
          </w:tcPr>
          <w:p w:rsidRDefault="00B30EBA" w:rsidP="00293491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24839920900</w:t>
            </w:r>
          </w:p>
        </w:tc>
        <w:tc>
          <w:tcPr>
            <w:tcW w:type="pct" w:w="867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Vojvodići 11, 10431 Novaki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3.730,00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0,00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3.730,00 kn</w:t>
            </w:r>
          </w:p>
        </w:tc>
      </w:tr>
      <w:tr w:rsidTr="00293491" w:rsidR="00B30EBA" w:rsidRPr="000345D8">
        <w:trPr>
          <w:trHeight w:val="570"/>
        </w:trPr>
        <w:tc>
          <w:tcPr>
            <w:tcW w:type="pct" w:w="359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201</w:t>
            </w:r>
          </w:p>
        </w:tc>
        <w:tc>
          <w:tcPr>
            <w:tcW w:type="pct" w:w="1203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TRIGLAV OSIGURANJE d. d.</w:t>
            </w:r>
          </w:p>
        </w:tc>
        <w:tc>
          <w:tcPr>
            <w:tcW w:type="pct" w:w="706"/>
            <w:shd w:fill="FFFFFF" w:color="000000" w:val="clear"/>
            <w:vAlign w:val="center"/>
            <w:hideMark/>
          </w:tcPr>
          <w:p w:rsidRDefault="00B30EBA" w:rsidP="00293491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29743547503</w:t>
            </w:r>
          </w:p>
        </w:tc>
        <w:tc>
          <w:tcPr>
            <w:tcW w:type="pct" w:w="867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Antuna Heinza 4, 10000 Zagreb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1.569,54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0,00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1.569,54 kn</w:t>
            </w:r>
          </w:p>
        </w:tc>
      </w:tr>
      <w:tr w:rsidTr="00293491" w:rsidR="00B30EBA" w:rsidRPr="000345D8">
        <w:trPr>
          <w:trHeight w:val="570"/>
        </w:trPr>
        <w:tc>
          <w:tcPr>
            <w:tcW w:type="pct" w:w="359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202</w:t>
            </w:r>
          </w:p>
        </w:tc>
        <w:tc>
          <w:tcPr>
            <w:tcW w:type="pct" w:w="1203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UGOSTITELJSTVO ČULJAK d.o.o. za usluge</w:t>
            </w:r>
          </w:p>
        </w:tc>
        <w:tc>
          <w:tcPr>
            <w:tcW w:type="pct" w:w="706"/>
            <w:shd w:fill="FFFFFF" w:color="000000" w:val="clear"/>
            <w:vAlign w:val="center"/>
            <w:hideMark/>
          </w:tcPr>
          <w:p w:rsidRDefault="00B30EBA" w:rsidP="00293491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31878401363</w:t>
            </w:r>
          </w:p>
        </w:tc>
        <w:tc>
          <w:tcPr>
            <w:tcW w:type="pct" w:w="867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Bosutska 38, 10000 Zagreb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594,00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0,00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594,00 kn</w:t>
            </w:r>
          </w:p>
        </w:tc>
      </w:tr>
      <w:tr w:rsidTr="00293491" w:rsidR="00B30EBA" w:rsidRPr="000345D8">
        <w:trPr>
          <w:trHeight w:val="855"/>
        </w:trPr>
        <w:tc>
          <w:tcPr>
            <w:tcW w:type="pct" w:w="359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203</w:t>
            </w:r>
          </w:p>
        </w:tc>
        <w:tc>
          <w:tcPr>
            <w:tcW w:type="pct" w:w="1203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UniCredit Leasing Croatia društvo s ograničenom odgovornošću za leasing</w:t>
            </w:r>
          </w:p>
        </w:tc>
        <w:tc>
          <w:tcPr>
            <w:tcW w:type="pct" w:w="706"/>
            <w:shd w:fill="FFFFFF" w:color="000000" w:val="clear"/>
            <w:vAlign w:val="center"/>
            <w:hideMark/>
          </w:tcPr>
          <w:p w:rsidRDefault="00B30EBA" w:rsidP="00293491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18736141210</w:t>
            </w:r>
          </w:p>
        </w:tc>
        <w:tc>
          <w:tcPr>
            <w:tcW w:type="pct" w:w="867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Heinzelova 33, 10000 Zagreb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5.164,38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0,00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5.164,38 kn</w:t>
            </w:r>
          </w:p>
        </w:tc>
      </w:tr>
      <w:tr w:rsidTr="00293491" w:rsidR="00B30EBA" w:rsidRPr="000345D8">
        <w:trPr>
          <w:trHeight w:val="1140"/>
        </w:trPr>
        <w:tc>
          <w:tcPr>
            <w:tcW w:type="pct" w:w="359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204</w:t>
            </w:r>
          </w:p>
        </w:tc>
        <w:tc>
          <w:tcPr>
            <w:tcW w:type="pct" w:w="1203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USTANOVA ZA ZDRAVSTVENU SKRB U MEDICINI RADA DR. TUDOR-PAVLIĆ</w:t>
            </w:r>
          </w:p>
        </w:tc>
        <w:tc>
          <w:tcPr>
            <w:tcW w:type="pct" w:w="706"/>
            <w:shd w:fill="FFFFFF" w:color="000000" w:val="clear"/>
            <w:vAlign w:val="center"/>
            <w:hideMark/>
          </w:tcPr>
          <w:p w:rsidRDefault="00B30EBA" w:rsidP="00293491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28440665923</w:t>
            </w:r>
          </w:p>
        </w:tc>
        <w:tc>
          <w:tcPr>
            <w:tcW w:type="pct" w:w="867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Dolac 3, 51000 Rijeka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6.965,00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0,00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6.965,00 kn</w:t>
            </w:r>
          </w:p>
        </w:tc>
      </w:tr>
      <w:tr w:rsidTr="00293491" w:rsidR="00B30EBA" w:rsidRPr="000345D8">
        <w:trPr>
          <w:trHeight w:val="570"/>
        </w:trPr>
        <w:tc>
          <w:tcPr>
            <w:tcW w:type="pct" w:w="359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lastRenderedPageBreak/>
              <w:t>205</w:t>
            </w:r>
          </w:p>
        </w:tc>
        <w:tc>
          <w:tcPr>
            <w:tcW w:type="pct" w:w="1203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VB LEASING d.o.o. za leasing</w:t>
            </w:r>
          </w:p>
        </w:tc>
        <w:tc>
          <w:tcPr>
            <w:tcW w:type="pct" w:w="706"/>
            <w:shd w:fill="FFFFFF" w:color="000000" w:val="clear"/>
            <w:vAlign w:val="center"/>
            <w:hideMark/>
          </w:tcPr>
          <w:p w:rsidRDefault="00B30EBA" w:rsidP="00293491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55525619967</w:t>
            </w:r>
          </w:p>
        </w:tc>
        <w:tc>
          <w:tcPr>
            <w:tcW w:type="pct" w:w="867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Horvatova 82, 10000 Zagreb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8.362,11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0,00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8.362,11 kn</w:t>
            </w:r>
          </w:p>
        </w:tc>
      </w:tr>
      <w:tr w:rsidTr="00293491" w:rsidR="00B30EBA" w:rsidRPr="000345D8">
        <w:trPr>
          <w:trHeight w:val="570"/>
        </w:trPr>
        <w:tc>
          <w:tcPr>
            <w:tcW w:type="pct" w:w="359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206</w:t>
            </w:r>
          </w:p>
        </w:tc>
        <w:tc>
          <w:tcPr>
            <w:tcW w:type="pct" w:w="1203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VEMAR d. o. o. trgovina i usluge</w:t>
            </w:r>
          </w:p>
        </w:tc>
        <w:tc>
          <w:tcPr>
            <w:tcW w:type="pct" w:w="706"/>
            <w:shd w:fill="FFFFFF" w:color="000000" w:val="clear"/>
            <w:vAlign w:val="center"/>
            <w:hideMark/>
          </w:tcPr>
          <w:p w:rsidRDefault="00B30EBA" w:rsidP="00293491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16952196692</w:t>
            </w:r>
          </w:p>
        </w:tc>
        <w:tc>
          <w:tcPr>
            <w:tcW w:type="pct" w:w="867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Mirka Jengića 19, 51000 Rijeka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13.825,00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1.319,62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12.505,38 kn</w:t>
            </w:r>
          </w:p>
        </w:tc>
      </w:tr>
      <w:tr w:rsidTr="00293491" w:rsidR="00B30EBA" w:rsidRPr="000345D8">
        <w:trPr>
          <w:trHeight w:val="855"/>
        </w:trPr>
        <w:tc>
          <w:tcPr>
            <w:tcW w:type="pct" w:w="359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207</w:t>
            </w:r>
          </w:p>
        </w:tc>
        <w:tc>
          <w:tcPr>
            <w:tcW w:type="pct" w:w="1203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VETERINARSKA STANICA RIJEKA, društvo s ograničenom odgovornošću</w:t>
            </w:r>
          </w:p>
        </w:tc>
        <w:tc>
          <w:tcPr>
            <w:tcW w:type="pct" w:w="706"/>
            <w:shd w:fill="FFFFFF" w:color="000000" w:val="clear"/>
            <w:vAlign w:val="center"/>
            <w:hideMark/>
          </w:tcPr>
          <w:p w:rsidRDefault="00B30EBA" w:rsidP="00293491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02918144179</w:t>
            </w:r>
          </w:p>
        </w:tc>
        <w:tc>
          <w:tcPr>
            <w:tcW w:type="pct" w:w="867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Marka Remsa 1, 51000 Rijeka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2.562,50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0,00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2.562,50 kn</w:t>
            </w:r>
          </w:p>
        </w:tc>
      </w:tr>
      <w:tr w:rsidTr="00293491" w:rsidR="00B30EBA" w:rsidRPr="000345D8">
        <w:trPr>
          <w:trHeight w:val="855"/>
        </w:trPr>
        <w:tc>
          <w:tcPr>
            <w:tcW w:type="pct" w:w="359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208</w:t>
            </w:r>
          </w:p>
        </w:tc>
        <w:tc>
          <w:tcPr>
            <w:tcW w:type="pct" w:w="1203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VIATOR&amp;VEKTOR PROJEKTI d.o.o. za trgovinu i otpremništvo</w:t>
            </w:r>
          </w:p>
        </w:tc>
        <w:tc>
          <w:tcPr>
            <w:tcW w:type="pct" w:w="706"/>
            <w:shd w:fill="FFFFFF" w:color="000000" w:val="clear"/>
            <w:vAlign w:val="center"/>
            <w:hideMark/>
          </w:tcPr>
          <w:p w:rsidRDefault="00B30EBA" w:rsidP="00293491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96740215145</w:t>
            </w:r>
          </w:p>
        </w:tc>
        <w:tc>
          <w:tcPr>
            <w:tcW w:type="pct" w:w="867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Beethovenova 3, 10000 Zagreb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1.185,43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0,00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1.185,43 kn</w:t>
            </w:r>
          </w:p>
        </w:tc>
      </w:tr>
      <w:tr w:rsidTr="00293491" w:rsidR="00B30EBA" w:rsidRPr="000345D8">
        <w:trPr>
          <w:trHeight w:val="1140"/>
        </w:trPr>
        <w:tc>
          <w:tcPr>
            <w:tcW w:type="pct" w:w="359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209</w:t>
            </w:r>
          </w:p>
        </w:tc>
        <w:tc>
          <w:tcPr>
            <w:tcW w:type="pct" w:w="1203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VILIČARI društvo s ograničenom odgovornošću za trgovinu i iznajmljivanje strojeva</w:t>
            </w:r>
          </w:p>
        </w:tc>
        <w:tc>
          <w:tcPr>
            <w:tcW w:type="pct" w:w="706"/>
            <w:shd w:fill="FFFFFF" w:color="000000" w:val="clear"/>
            <w:vAlign w:val="center"/>
            <w:hideMark/>
          </w:tcPr>
          <w:p w:rsidRDefault="00B30EBA" w:rsidP="00293491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37934850916</w:t>
            </w:r>
          </w:p>
        </w:tc>
        <w:tc>
          <w:tcPr>
            <w:tcW w:type="pct" w:w="867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Dražina 4, 51219 Čavle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1.966,57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0,00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1.966,57 kn</w:t>
            </w:r>
          </w:p>
        </w:tc>
      </w:tr>
      <w:tr w:rsidTr="00293491" w:rsidR="00B30EBA" w:rsidRPr="000345D8">
        <w:trPr>
          <w:trHeight w:val="570"/>
        </w:trPr>
        <w:tc>
          <w:tcPr>
            <w:tcW w:type="pct" w:w="359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210</w:t>
            </w:r>
          </w:p>
        </w:tc>
        <w:tc>
          <w:tcPr>
            <w:tcW w:type="pct" w:w="1203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VIZOR ekologija-zaštita-konzalting d.o.o.</w:t>
            </w:r>
          </w:p>
        </w:tc>
        <w:tc>
          <w:tcPr>
            <w:tcW w:type="pct" w:w="706"/>
            <w:shd w:fill="FFFFFF" w:color="000000" w:val="clear"/>
            <w:vAlign w:val="center"/>
            <w:hideMark/>
          </w:tcPr>
          <w:p w:rsidRDefault="00B30EBA" w:rsidP="00293491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28579840610</w:t>
            </w:r>
          </w:p>
        </w:tc>
        <w:tc>
          <w:tcPr>
            <w:tcW w:type="pct" w:w="867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Koprivnička 1, 42000 Varaždin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2.250,00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0,00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2.250,00 kn</w:t>
            </w:r>
          </w:p>
        </w:tc>
      </w:tr>
      <w:tr w:rsidTr="00293491" w:rsidR="00B30EBA" w:rsidRPr="000345D8">
        <w:trPr>
          <w:trHeight w:val="1425"/>
        </w:trPr>
        <w:tc>
          <w:tcPr>
            <w:tcW w:type="pct" w:w="359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211</w:t>
            </w:r>
          </w:p>
        </w:tc>
        <w:tc>
          <w:tcPr>
            <w:tcW w:type="pct" w:w="1203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VODOOPSKRBA I ODVODNJA društvo s ograničenom odgovornošću za javnu vodoopskrbu i odvodnju</w:t>
            </w:r>
          </w:p>
        </w:tc>
        <w:tc>
          <w:tcPr>
            <w:tcW w:type="pct" w:w="706"/>
            <w:shd w:fill="FFFFFF" w:color="000000" w:val="clear"/>
            <w:vAlign w:val="center"/>
            <w:hideMark/>
          </w:tcPr>
          <w:p w:rsidRDefault="00B30EBA" w:rsidP="00293491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83416546499</w:t>
            </w:r>
          </w:p>
        </w:tc>
        <w:tc>
          <w:tcPr>
            <w:tcW w:type="pct" w:w="867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Folnegovićeva 1, 10000 Zagreb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16.941,49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2.394,81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</w:t>
            </w:r>
            <w:r w:rsidR="00E429AB" w:rsidRPr="000345D8">
              <w:rPr>
                <w:bCs w:val="false"/>
              </w:rPr>
              <w:t>4</w:t>
            </w:r>
            <w:r w:rsidRPr="000345D8">
              <w:rPr>
                <w:bCs w:val="false"/>
              </w:rPr>
              <w:t>.546,68 kn</w:t>
            </w:r>
          </w:p>
        </w:tc>
      </w:tr>
      <w:tr w:rsidTr="00293491" w:rsidR="00B30EBA" w:rsidRPr="000345D8">
        <w:trPr>
          <w:trHeight w:val="855"/>
        </w:trPr>
        <w:tc>
          <w:tcPr>
            <w:tcW w:type="pct" w:w="359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212</w:t>
            </w:r>
          </w:p>
        </w:tc>
        <w:tc>
          <w:tcPr>
            <w:tcW w:type="pct" w:w="1203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Wiener osiguranje Vienna Insurance Group dioničko društvo za osiguranje</w:t>
            </w:r>
          </w:p>
        </w:tc>
        <w:tc>
          <w:tcPr>
            <w:tcW w:type="pct" w:w="706"/>
            <w:shd w:fill="FFFFFF" w:color="000000" w:val="clear"/>
            <w:vAlign w:val="center"/>
            <w:hideMark/>
          </w:tcPr>
          <w:p w:rsidRDefault="00B30EBA" w:rsidP="00293491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52848403362</w:t>
            </w:r>
          </w:p>
        </w:tc>
        <w:tc>
          <w:tcPr>
            <w:tcW w:type="pct" w:w="867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Slovenska ulica 24, 10000 Zagreb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63.982,42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18.623,93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45.358,49 kn</w:t>
            </w:r>
          </w:p>
        </w:tc>
      </w:tr>
      <w:tr w:rsidTr="00293491" w:rsidR="00B30EBA" w:rsidRPr="000345D8">
        <w:trPr>
          <w:trHeight w:val="570"/>
        </w:trPr>
        <w:tc>
          <w:tcPr>
            <w:tcW w:type="pct" w:w="359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213</w:t>
            </w:r>
          </w:p>
        </w:tc>
        <w:tc>
          <w:tcPr>
            <w:tcW w:type="pct" w:w="1203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WIN WIN GROUP d. o. o. za zapošljavanje</w:t>
            </w:r>
          </w:p>
        </w:tc>
        <w:tc>
          <w:tcPr>
            <w:tcW w:type="pct" w:w="706"/>
            <w:shd w:fill="FFFFFF" w:color="000000" w:val="clear"/>
            <w:vAlign w:val="center"/>
            <w:hideMark/>
          </w:tcPr>
          <w:p w:rsidRDefault="00B30EBA" w:rsidP="00293491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98396267134</w:t>
            </w:r>
          </w:p>
        </w:tc>
        <w:tc>
          <w:tcPr>
            <w:tcW w:type="pct" w:w="867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Janeza Trdine 9, 51000 Rijeka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3.369,52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0,00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3.369,52 kn</w:t>
            </w:r>
          </w:p>
        </w:tc>
      </w:tr>
      <w:tr w:rsidTr="00293491" w:rsidR="00B30EBA" w:rsidRPr="000345D8">
        <w:trPr>
          <w:trHeight w:val="1140"/>
        </w:trPr>
        <w:tc>
          <w:tcPr>
            <w:tcW w:type="pct" w:w="359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214</w:t>
            </w:r>
          </w:p>
        </w:tc>
        <w:tc>
          <w:tcPr>
            <w:tcW w:type="pct" w:w="1203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ZAGORJE LIFT društvo s ograničenom odgovornošću za montažu, održavanje i popravak dizala</w:t>
            </w:r>
          </w:p>
        </w:tc>
        <w:tc>
          <w:tcPr>
            <w:tcW w:type="pct" w:w="706"/>
            <w:shd w:fill="FFFFFF" w:color="000000" w:val="clear"/>
            <w:vAlign w:val="center"/>
            <w:hideMark/>
          </w:tcPr>
          <w:p w:rsidRDefault="00B30EBA" w:rsidP="00293491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64555295564</w:t>
            </w:r>
          </w:p>
        </w:tc>
        <w:tc>
          <w:tcPr>
            <w:tcW w:type="pct" w:w="867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Budinšćina 78A, 49284 Budinšćina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1.325,00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0,00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1.325,00 kn</w:t>
            </w:r>
          </w:p>
        </w:tc>
      </w:tr>
      <w:tr w:rsidTr="00293491" w:rsidR="00B30EBA" w:rsidRPr="000345D8">
        <w:trPr>
          <w:trHeight w:val="570"/>
        </w:trPr>
        <w:tc>
          <w:tcPr>
            <w:tcW w:type="pct" w:w="359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215</w:t>
            </w:r>
          </w:p>
        </w:tc>
        <w:tc>
          <w:tcPr>
            <w:tcW w:type="pct" w:w="1203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ZAGREBAČKI HOLDING d.o.o.</w:t>
            </w:r>
          </w:p>
        </w:tc>
        <w:tc>
          <w:tcPr>
            <w:tcW w:type="pct" w:w="706"/>
            <w:shd w:fill="FFFFFF" w:color="000000" w:val="clear"/>
            <w:vAlign w:val="center"/>
            <w:hideMark/>
          </w:tcPr>
          <w:p w:rsidRDefault="00B30EBA" w:rsidP="00293491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85584865987</w:t>
            </w:r>
          </w:p>
        </w:tc>
        <w:tc>
          <w:tcPr>
            <w:tcW w:type="pct" w:w="867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ULICA GRADA VUKOVARA 41, 10000 ZAGREB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26.068,01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5.543,46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20.524,55 kn</w:t>
            </w:r>
          </w:p>
        </w:tc>
      </w:tr>
      <w:tr w:rsidTr="00293491" w:rsidR="00B30EBA" w:rsidRPr="000345D8">
        <w:trPr>
          <w:trHeight w:val="570"/>
        </w:trPr>
        <w:tc>
          <w:tcPr>
            <w:tcW w:type="pct" w:w="359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lastRenderedPageBreak/>
              <w:t>216</w:t>
            </w:r>
          </w:p>
        </w:tc>
        <w:tc>
          <w:tcPr>
            <w:tcW w:type="pct" w:w="1203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ZEHATZ</w:t>
            </w:r>
          </w:p>
        </w:tc>
        <w:tc>
          <w:tcPr>
            <w:tcW w:type="pct" w:w="706"/>
            <w:shd w:fill="FFFFFF" w:color="000000" w:val="clear"/>
            <w:vAlign w:val="center"/>
            <w:hideMark/>
          </w:tcPr>
          <w:p w:rsidRDefault="00B30EBA" w:rsidP="00293491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B 20319760</w:t>
            </w:r>
          </w:p>
        </w:tc>
        <w:tc>
          <w:tcPr>
            <w:tcW w:type="pct" w:w="867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Po.ind. Kurutz-gain 12-13, Mendaro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16.173,66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2.129,91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14.043,75 kn</w:t>
            </w:r>
          </w:p>
        </w:tc>
      </w:tr>
      <w:tr w:rsidTr="00293491" w:rsidR="00B30EBA" w:rsidRPr="000345D8">
        <w:trPr>
          <w:trHeight w:val="1140"/>
        </w:trPr>
        <w:tc>
          <w:tcPr>
            <w:tcW w:type="pct" w:w="359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217</w:t>
            </w:r>
          </w:p>
        </w:tc>
        <w:tc>
          <w:tcPr>
            <w:tcW w:type="pct" w:w="1203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ZO-INVEST društvo s ograničenom odgovornošću za projektiranje, graditeljstvo i trgovinu</w:t>
            </w:r>
          </w:p>
        </w:tc>
        <w:tc>
          <w:tcPr>
            <w:tcW w:type="pct" w:w="706"/>
            <w:shd w:fill="FFFFFF" w:color="000000" w:val="clear"/>
            <w:vAlign w:val="center"/>
            <w:hideMark/>
          </w:tcPr>
          <w:p w:rsidRDefault="00B30EBA" w:rsidP="00293491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20274696551</w:t>
            </w:r>
          </w:p>
        </w:tc>
        <w:tc>
          <w:tcPr>
            <w:tcW w:type="pct" w:w="867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Mirogojska cesta 16, 10000 Zagreb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10.708,90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244,57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10.464,33 kn</w:t>
            </w:r>
          </w:p>
        </w:tc>
      </w:tr>
      <w:tr w:rsidTr="00293491" w:rsidR="00B30EBA" w:rsidRPr="000345D8">
        <w:trPr>
          <w:trHeight w:val="570"/>
        </w:trPr>
        <w:tc>
          <w:tcPr>
            <w:tcW w:type="pct" w:w="359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218</w:t>
            </w:r>
          </w:p>
        </w:tc>
        <w:tc>
          <w:tcPr>
            <w:tcW w:type="pct" w:w="1203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Železara Smederevo doo,Srbija</w:t>
            </w:r>
          </w:p>
        </w:tc>
        <w:tc>
          <w:tcPr>
            <w:tcW w:type="pct" w:w="706"/>
            <w:shd w:fill="FFFFFF" w:color="000000" w:val="clear"/>
            <w:vAlign w:val="center"/>
            <w:hideMark/>
          </w:tcPr>
          <w:p w:rsidRDefault="00B30EBA" w:rsidP="00293491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103125366</w:t>
            </w:r>
          </w:p>
        </w:tc>
        <w:tc>
          <w:tcPr>
            <w:tcW w:type="pct" w:w="867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rPr>
                <w:bCs w:val="false"/>
              </w:rPr>
            </w:pPr>
            <w:r w:rsidRPr="000345D8">
              <w:rPr>
                <w:bCs w:val="false"/>
              </w:rPr>
              <w:t>Radinac bb, Smederevo, Srbija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918.409,93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313.401,43 kn</w:t>
            </w:r>
          </w:p>
        </w:tc>
        <w:tc>
          <w:tcPr>
            <w:tcW w:type="pct" w:w="622"/>
            <w:shd w:fill="FFFFFF" w:color="000000" w:val="clear"/>
            <w:vAlign w:val="center"/>
            <w:hideMark/>
          </w:tcPr>
          <w:p w:rsidRDefault="00B30EBA" w:rsidP="00B30EBA" w:rsidR="00B30EBA" w:rsidRPr="000345D8">
            <w:pPr>
              <w:jc w:val="center"/>
              <w:rPr>
                <w:bCs w:val="false"/>
              </w:rPr>
            </w:pPr>
            <w:r w:rsidRPr="000345D8">
              <w:rPr>
                <w:bCs w:val="false"/>
              </w:rPr>
              <w:t>605.008,50 kn</w:t>
            </w:r>
          </w:p>
        </w:tc>
      </w:tr>
    </w:tbl>
    <w:p w:rsidRDefault="00F83D42" w:rsidP="00F83D42" w:rsidR="00F83D42" w:rsidRPr="000345D8">
      <w:pPr>
        <w:jc w:val="both"/>
      </w:pPr>
    </w:p>
    <w:p w:rsidRDefault="000E32E4" w:rsidP="00DF21D8" w:rsidR="000E32E4" w:rsidRPr="000345D8">
      <w:pPr>
        <w:jc w:val="both"/>
      </w:pPr>
    </w:p>
    <w:p w:rsidRDefault="005557CA" w:rsidP="005557CA" w:rsidR="005557CA" w:rsidRPr="000345D8">
      <w:pPr>
        <w:jc w:val="center"/>
      </w:pPr>
      <w:r w:rsidRPr="000345D8">
        <w:t>Obrazloženje</w:t>
      </w:r>
    </w:p>
    <w:p w:rsidRDefault="005557CA" w:rsidP="005557CA" w:rsidR="005557CA" w:rsidRPr="000345D8">
      <w:pPr>
        <w:pStyle w:val="Tijeloteksta"/>
        <w:spacing w:after="0"/>
        <w:jc w:val="center"/>
        <w:rPr>
          <w:rFonts w:cs="Times New Roman"/>
        </w:rPr>
      </w:pPr>
    </w:p>
    <w:p w:rsidRDefault="00EB2BBE" w:rsidP="00EB2BBE" w:rsidR="00F83D42" w:rsidRPr="000345D8">
      <w:pPr>
        <w:jc w:val="both"/>
      </w:pPr>
      <w:r w:rsidRPr="000345D8">
        <w:tab/>
        <w:t xml:space="preserve">Dužnik je podnio ovome sudu prijedlog za otvaranje predstečajnog postupka, na temelju odredbe čl. 25. st. 1. Stečajnog zakona </w:t>
      </w:r>
      <w:r w:rsidR="00F83D42" w:rsidRPr="000345D8">
        <w:t>(</w:t>
      </w:r>
      <w:r w:rsidR="00DF21D8" w:rsidRPr="000345D8">
        <w:t xml:space="preserve">NN 71/15, </w:t>
      </w:r>
      <w:r w:rsidR="00F83D42" w:rsidRPr="000345D8">
        <w:t xml:space="preserve">dalje: SZ). </w:t>
      </w:r>
      <w:r w:rsidRPr="000345D8">
        <w:t xml:space="preserve">Uz prijedlog je dostavio isprave sukladno čl. 26. SZ-a. </w:t>
      </w:r>
    </w:p>
    <w:p w:rsidRDefault="00F83D42" w:rsidP="00EB2BBE" w:rsidR="00E63684" w:rsidRPr="000345D8">
      <w:pPr>
        <w:jc w:val="both"/>
      </w:pPr>
      <w:r w:rsidRPr="000345D8">
        <w:tab/>
      </w:r>
      <w:r w:rsidR="00EB2BBE" w:rsidRPr="000345D8">
        <w:t>Sud je utvrdio kako plan restrukturiranja sadrži sve elemente propisane čl. 27. SZ-a.</w:t>
      </w:r>
      <w:r w:rsidR="00D36DD3" w:rsidRPr="000345D8">
        <w:tab/>
        <w:t>Budući da je utvrđeno da su ispunjene pretpostavke za otvaranje predstečajnoga postupka</w:t>
      </w:r>
      <w:r w:rsidR="00DF21D8" w:rsidRPr="000345D8">
        <w:t>,</w:t>
      </w:r>
      <w:r w:rsidR="00D36DD3" w:rsidRPr="000345D8">
        <w:t xml:space="preserve"> sud je donio rješenje o otvaranju predstečajnog postupka </w:t>
      </w:r>
      <w:r w:rsidR="00DF21D8" w:rsidRPr="000345D8">
        <w:t>poslovni</w:t>
      </w:r>
      <w:r w:rsidR="00E63684" w:rsidRPr="000345D8">
        <w:t xml:space="preserve"> broj 15 St-503/17-12 od 6</w:t>
      </w:r>
      <w:r w:rsidR="00EB2BBE" w:rsidRPr="000345D8">
        <w:t xml:space="preserve">. </w:t>
      </w:r>
      <w:r w:rsidR="00E63684" w:rsidRPr="000345D8">
        <w:t>rujna</w:t>
      </w:r>
      <w:r w:rsidR="00EB2BBE" w:rsidRPr="000345D8">
        <w:t xml:space="preserve"> 2017. </w:t>
      </w:r>
    </w:p>
    <w:p w:rsidRDefault="00E63684" w:rsidP="00EB2BBE" w:rsidR="00E63684" w:rsidRPr="000345D8">
      <w:pPr>
        <w:jc w:val="both"/>
      </w:pPr>
      <w:r w:rsidRPr="000345D8">
        <w:tab/>
        <w:t>Rješenjem ovoga suda pod posl. brojem 15 St-503/17-19 od 8. rujna 2017. imenovan je povjerenik u predstečajnom postupku Loris Rak iz Rijeke, Zagrebačka 18, OIB: 81830822007</w:t>
      </w:r>
    </w:p>
    <w:p w:rsidRDefault="00D36DD3" w:rsidP="00D36DD3" w:rsidR="00D36DD3" w:rsidRPr="000345D8">
      <w:pPr>
        <w:jc w:val="both"/>
      </w:pPr>
      <w:r w:rsidRPr="000345D8">
        <w:tab/>
        <w:t>Nakon održanog ročišta radi ispitivanja tražbina, sud je, temeljem čl. 50. st. 1. SZ-a, donio rješenje o utvrđenim tražbinama.</w:t>
      </w:r>
    </w:p>
    <w:p w:rsidRDefault="00D36DD3" w:rsidP="00D36DD3" w:rsidR="005E09CC" w:rsidRPr="000345D8">
      <w:pPr>
        <w:jc w:val="both"/>
      </w:pPr>
      <w:r w:rsidRPr="000345D8">
        <w:tab/>
        <w:t xml:space="preserve">Nakon pravomoćnosti rješenja o utvrđenim i osporenim tražbinama određeno je ročište za glasovanje o planu restrukturiranja za </w:t>
      </w:r>
      <w:r w:rsidR="00DF21D8" w:rsidRPr="000345D8">
        <w:t>28. veljače 2018., koje je</w:t>
      </w:r>
      <w:r w:rsidR="005E09CC" w:rsidRPr="000345D8">
        <w:t xml:space="preserve"> odgođeno temeljem čl. 60. st. 2. SZ-a.</w:t>
      </w:r>
    </w:p>
    <w:p w:rsidRDefault="005E09CC" w:rsidP="005E09CC" w:rsidR="005E09CC" w:rsidRPr="000345D8">
      <w:pPr>
        <w:jc w:val="both"/>
      </w:pPr>
      <w:r w:rsidRPr="000345D8">
        <w:tab/>
      </w:r>
      <w:r w:rsidR="00E63684" w:rsidRPr="000345D8">
        <w:t xml:space="preserve">Dana </w:t>
      </w:r>
      <w:r w:rsidR="00DF21D8" w:rsidRPr="000345D8">
        <w:t>1.</w:t>
      </w:r>
      <w:r w:rsidR="00E63684" w:rsidRPr="000345D8">
        <w:t xml:space="preserve"> ožujka</w:t>
      </w:r>
      <w:r w:rsidRPr="000345D8">
        <w:t xml:space="preserve"> 2018. dostavljen je izmijenjeni plan restrukturiranja koji je </w:t>
      </w:r>
      <w:r w:rsidR="00DF21D8" w:rsidRPr="000345D8">
        <w:t>1.</w:t>
      </w:r>
      <w:r w:rsidRPr="000345D8">
        <w:t xml:space="preserve"> </w:t>
      </w:r>
      <w:r w:rsidR="00E63684" w:rsidRPr="000345D8">
        <w:t xml:space="preserve">ožujka </w:t>
      </w:r>
      <w:r w:rsidRPr="000345D8">
        <w:t xml:space="preserve">2018. objavljen na </w:t>
      </w:r>
      <w:r w:rsidR="00DF21D8" w:rsidRPr="000345D8">
        <w:t>mrežnoj stranici e-oglasnoj ploči sudova</w:t>
      </w:r>
      <w:r w:rsidRPr="000345D8">
        <w:t>.</w:t>
      </w:r>
    </w:p>
    <w:p w:rsidRDefault="005E09CC" w:rsidP="005E09CC" w:rsidR="005E09CC" w:rsidRPr="000345D8">
      <w:pPr>
        <w:jc w:val="both"/>
      </w:pPr>
      <w:r w:rsidRPr="000345D8">
        <w:tab/>
      </w:r>
      <w:r w:rsidR="00E63684" w:rsidRPr="000345D8">
        <w:t>Sud je zakazao novo</w:t>
      </w:r>
      <w:r w:rsidRPr="000345D8">
        <w:t xml:space="preserve"> ročište za glasovanje o planu restrukturiranja za </w:t>
      </w:r>
      <w:r w:rsidR="00DF21D8" w:rsidRPr="000345D8">
        <w:t xml:space="preserve">dan </w:t>
      </w:r>
      <w:r w:rsidRPr="000345D8">
        <w:t>2</w:t>
      </w:r>
      <w:r w:rsidR="00E63684" w:rsidRPr="000345D8">
        <w:t>3</w:t>
      </w:r>
      <w:r w:rsidRPr="000345D8">
        <w:t xml:space="preserve">. ožujka 2018. Poziv </w:t>
      </w:r>
      <w:r w:rsidR="00DF21D8" w:rsidRPr="000345D8">
        <w:t>za ročište za glasovanje</w:t>
      </w:r>
      <w:r w:rsidRPr="000345D8">
        <w:t xml:space="preserve"> objavljen</w:t>
      </w:r>
      <w:r w:rsidR="00DF21D8" w:rsidRPr="000345D8">
        <w:t xml:space="preserve"> je </w:t>
      </w:r>
      <w:r w:rsidRPr="000345D8">
        <w:t xml:space="preserve"> </w:t>
      </w:r>
      <w:r w:rsidR="00DF21D8" w:rsidRPr="000345D8">
        <w:t>na mrežnoj stranici e-oglasnoj ploči sudova dana 28. veljače 2018</w:t>
      </w:r>
      <w:r w:rsidRPr="000345D8">
        <w:t xml:space="preserve">.  </w:t>
      </w:r>
    </w:p>
    <w:p w:rsidRDefault="00E63684" w:rsidP="005E09CC" w:rsidR="005E09CC" w:rsidRPr="000345D8">
      <w:pPr>
        <w:jc w:val="both"/>
      </w:pPr>
      <w:r w:rsidRPr="000345D8">
        <w:tab/>
      </w:r>
      <w:r w:rsidR="00DF21D8" w:rsidRPr="000345D8">
        <w:t>Na ročištu za glasovanje 23. ožujka 2018.</w:t>
      </w:r>
      <w:r w:rsidRPr="000345D8">
        <w:t xml:space="preserve"> </w:t>
      </w:r>
      <w:r w:rsidR="00DF21D8" w:rsidRPr="000345D8">
        <w:t>dužnik je usmeno izložio plan</w:t>
      </w:r>
      <w:r w:rsidR="005E09CC" w:rsidRPr="000345D8">
        <w:t xml:space="preserve"> restrukturiranja</w:t>
      </w:r>
      <w:r w:rsidR="00DF21D8" w:rsidRPr="000345D8">
        <w:t xml:space="preserve"> na kojega povjerenik nije imao primjedbi</w:t>
      </w:r>
      <w:r w:rsidR="005E09CC" w:rsidRPr="000345D8">
        <w:t>.</w:t>
      </w:r>
    </w:p>
    <w:p w:rsidRDefault="005E09CC" w:rsidP="005E09CC" w:rsidR="005E09CC" w:rsidRPr="000345D8">
      <w:pPr>
        <w:jc w:val="both"/>
      </w:pPr>
      <w:r w:rsidRPr="000345D8">
        <w:tab/>
      </w:r>
      <w:r w:rsidR="00E63684" w:rsidRPr="000345D8">
        <w:t>Na temelju</w:t>
      </w:r>
      <w:r w:rsidRPr="000345D8">
        <w:t xml:space="preserve"> čl. 57. SZ-a sudac je utvrdio popis vjerovnika s pravom glasa kako slijedi: </w:t>
      </w:r>
    </w:p>
    <w:p w:rsidRDefault="00DF21D8" w:rsidP="005E09CC" w:rsidR="00DF21D8" w:rsidRPr="000345D8">
      <w:pPr>
        <w:jc w:val="both"/>
      </w:pPr>
    </w:p>
    <w:tbl>
      <w:tblPr>
        <w:tblW w:type="dxa" w:w="9938"/>
        <w:tblInd w:type="dxa" w:w="93"/>
        <w:tblLayout w:type="fixed"/>
        <w:tblLook w:val="04A0" w:noVBand="1" w:noHBand="0" w:lastColumn="0" w:firstColumn="1" w:lastRow="0" w:firstRow="1"/>
      </w:tblPr>
      <w:tblGrid>
        <w:gridCol w:w="584"/>
        <w:gridCol w:w="3400"/>
        <w:gridCol w:w="1701"/>
        <w:gridCol w:w="1985"/>
        <w:gridCol w:w="1417"/>
        <w:gridCol w:w="851"/>
      </w:tblGrid>
      <w:tr w:rsidTr="00E96AF1" w:rsidR="00507ACD" w:rsidRPr="000345D8">
        <w:trPr>
          <w:trHeight w:val="855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1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A2B EXPRESS LOGISTIKA d.o.o. za prijevoz i otpremništvo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54655542852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Buzinski prilaz 36a, 10000 Zagreb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1.031,00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0,006 %</w:t>
            </w:r>
          </w:p>
        </w:tc>
      </w:tr>
      <w:tr w:rsidTr="00E96AF1" w:rsidR="00507ACD" w:rsidRPr="000345D8">
        <w:trPr>
          <w:trHeight w:val="855"/>
        </w:trPr>
        <w:tc>
          <w:tcPr>
            <w:tcW w:type="dxa" w:w="58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2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ACTEGA -RHENANIA Gmbh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DE813251595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Grevenbroich, Rhenaniastrasse 29-37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65.017,01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0,385 %</w:t>
            </w:r>
          </w:p>
        </w:tc>
      </w:tr>
      <w:tr w:rsidTr="00596DE5" w:rsidR="00507ACD" w:rsidRPr="000345D8">
        <w:trPr>
          <w:trHeight w:val="570"/>
        </w:trPr>
        <w:tc>
          <w:tcPr>
            <w:tcW w:type="dxa" w:w="58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lastRenderedPageBreak/>
              <w:t>3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AD GRAFIKA d. o. o. za promidžbu i grafičku proizvodnju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13819673478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Frane Mladenića 3, 51000 Rijeka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118.458,75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0,70 %</w:t>
            </w:r>
          </w:p>
        </w:tc>
      </w:tr>
      <w:tr w:rsidTr="00596DE5" w:rsidR="00507ACD" w:rsidRPr="000345D8">
        <w:trPr>
          <w:trHeight w:val="57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4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ADRIA GRUPA društvo s ograničenom odgovornošću za trgovinu, usluge, posredovanje i putnička agencija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06637660960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Heinzelova 53a, 10000 Zagreb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1.250,00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0,007 %</w:t>
            </w:r>
          </w:p>
        </w:tc>
      </w:tr>
      <w:tr w:rsidTr="00596DE5" w:rsidR="00507ACD" w:rsidRPr="000345D8">
        <w:trPr>
          <w:trHeight w:val="855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5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ALFONS HAAR MASCHINENBAU GmbH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DE118177295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Njemačka, Hamburg, Fandiechstr strasse 67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15.722,99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0,093 %</w:t>
            </w:r>
          </w:p>
        </w:tc>
      </w:tr>
      <w:tr w:rsidTr="00E96AF1" w:rsidR="00507ACD" w:rsidRPr="000345D8">
        <w:trPr>
          <w:trHeight w:val="1425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6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ARCELORMITTAL CASISA S.A.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ESA08264608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Španjolska, Barcelona, Poligon Industrial de la Pedrosa, Carrer Motores 2-8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469.997,69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2,78 %</w:t>
            </w:r>
          </w:p>
        </w:tc>
      </w:tr>
      <w:tr w:rsidTr="00E96AF1" w:rsidR="00507ACD" w:rsidRPr="000345D8">
        <w:trPr>
          <w:trHeight w:val="57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7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ARTEMIS LTD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BG811181816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Industrialna str. 45, Shumen, Bugarska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100.365,79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0,59 %</w:t>
            </w:r>
          </w:p>
        </w:tc>
      </w:tr>
      <w:tr w:rsidTr="00E96AF1" w:rsidR="00507ACD" w:rsidRPr="000345D8">
        <w:trPr>
          <w:trHeight w:val="57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8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ASTRAPROM društvo s ograničenom odgovornošću za proizvodnju, trgovinu i usluge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24846301629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Štivar 3, 51215 Kastav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2.662,08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0,016 %</w:t>
            </w:r>
          </w:p>
        </w:tc>
      </w:tr>
      <w:tr w:rsidTr="00E96AF1" w:rsidR="00507ACD" w:rsidRPr="000345D8">
        <w:trPr>
          <w:trHeight w:val="57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9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BARBARA DATA trgovina i usluge, d.o.o.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38400100186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Josipa Završnika 313, 51000 Rijeka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6.904,65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 0,04 %</w:t>
            </w:r>
          </w:p>
        </w:tc>
      </w:tr>
      <w:tr w:rsidTr="00E96AF1" w:rsidR="00507ACD" w:rsidRPr="000345D8">
        <w:trPr>
          <w:trHeight w:val="114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10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Betaroll Böttcher Hrvatska d.o.o. za gumiranje valjaka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13306436294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Štefanovečka 10, 10000 Zagreb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8.537,18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 0,05 %</w:t>
            </w:r>
          </w:p>
        </w:tc>
      </w:tr>
      <w:tr w:rsidTr="00E96AF1" w:rsidR="00507ACD" w:rsidRPr="000345D8">
        <w:trPr>
          <w:trHeight w:val="1984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11</w:t>
            </w:r>
          </w:p>
        </w:tc>
        <w:tc>
          <w:tcPr>
            <w:tcW w:type="dxa" w:w="34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BIBUS ZAGREB d.o.o. za tehničko projektiranje i savjetovanje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10613092990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Anina 91, 10000 Zagreb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916,32 kn</w:t>
            </w:r>
          </w:p>
        </w:tc>
        <w:tc>
          <w:tcPr>
            <w:tcW w:type="dxa" w:w="8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0,005 % </w:t>
            </w:r>
          </w:p>
        </w:tc>
      </w:tr>
      <w:tr w:rsidTr="00E96AF1" w:rsidR="00507ACD" w:rsidRPr="000345D8">
        <w:trPr>
          <w:trHeight w:val="1140"/>
        </w:trPr>
        <w:tc>
          <w:tcPr>
            <w:tcW w:type="dxa" w:w="58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12</w:t>
            </w:r>
          </w:p>
        </w:tc>
        <w:tc>
          <w:tcPr>
            <w:tcW w:type="dxa" w:w="3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BILCARE STAUFEN GmbH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DE142209415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 xml:space="preserve">Stalfen Postfach 1253, Njemačka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121.498,09 kn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 0,72 %</w:t>
            </w:r>
          </w:p>
        </w:tc>
      </w:tr>
      <w:tr w:rsidTr="00E96AF1" w:rsidR="00507ACD" w:rsidRPr="000345D8">
        <w:trPr>
          <w:trHeight w:val="1140"/>
        </w:trPr>
        <w:tc>
          <w:tcPr>
            <w:tcW w:type="dxa" w:w="58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13</w:t>
            </w:r>
          </w:p>
        </w:tc>
        <w:tc>
          <w:tcPr>
            <w:tcW w:type="dxa" w:w="3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BILOKALNIK-IPA industrija papirne ambalaže d.d.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29531974087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Dravska ulica 19, 48000 Koprivnica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214.512,83 kn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1,27 %</w:t>
            </w:r>
          </w:p>
        </w:tc>
      </w:tr>
      <w:tr w:rsidTr="00E96AF1" w:rsidR="00507ACD" w:rsidRPr="000345D8">
        <w:trPr>
          <w:trHeight w:val="570"/>
        </w:trPr>
        <w:tc>
          <w:tcPr>
            <w:tcW w:type="dxa" w:w="58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14</w:t>
            </w:r>
          </w:p>
        </w:tc>
        <w:tc>
          <w:tcPr>
            <w:tcW w:type="dxa" w:w="3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BIROOPREMA društvo s ograničenom odgovornošću za trgovinu i usluge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72699018792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Milutina Barača 7, 51000 Rijeka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160,00 kn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0,001 %</w:t>
            </w:r>
          </w:p>
        </w:tc>
      </w:tr>
      <w:tr w:rsidTr="00596DE5" w:rsidR="00507ACD" w:rsidRPr="000345D8">
        <w:trPr>
          <w:trHeight w:val="570"/>
        </w:trPr>
        <w:tc>
          <w:tcPr>
            <w:tcW w:type="dxa" w:w="58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15</w:t>
            </w:r>
          </w:p>
        </w:tc>
        <w:tc>
          <w:tcPr>
            <w:tcW w:type="dxa" w:w="3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 xml:space="preserve">BISNODE društvo s ograničenom odgovornošću za </w:t>
            </w:r>
            <w:r w:rsidRPr="000345D8">
              <w:lastRenderedPageBreak/>
              <w:t>trgovinu, posredovanje i usluge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lastRenderedPageBreak/>
              <w:t>48270876028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Fallerovo šetalište 22, 10000 Zagreb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5.000,00 kn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 0,03 %</w:t>
            </w:r>
          </w:p>
        </w:tc>
      </w:tr>
      <w:tr w:rsidTr="00596DE5" w:rsidR="00507ACD" w:rsidRPr="000345D8">
        <w:trPr>
          <w:trHeight w:val="613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lastRenderedPageBreak/>
              <w:t>16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IGOR BLAŽIĆ, TISKARA SUŠAK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19971221845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DRAGE ŠĆITARA 24, 51000 RIJEKA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2.218,75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0,013 %</w:t>
            </w:r>
          </w:p>
        </w:tc>
      </w:tr>
      <w:tr w:rsidTr="00596DE5" w:rsidR="00507ACD" w:rsidRPr="000345D8">
        <w:trPr>
          <w:trHeight w:val="57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17</w:t>
            </w:r>
          </w:p>
        </w:tc>
        <w:tc>
          <w:tcPr>
            <w:tcW w:type="dxa" w:w="34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BMT, metalsko - trgovačko društvo s ograničenom odgovornošću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47730621403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Ivana Gorana Kovačića 156, 51314 Ravna Gora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1.950,00 kn</w:t>
            </w:r>
          </w:p>
        </w:tc>
        <w:tc>
          <w:tcPr>
            <w:tcW w:type="dxa" w:w="8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0,012 %</w:t>
            </w:r>
          </w:p>
        </w:tc>
      </w:tr>
      <w:tr w:rsidTr="00E96AF1" w:rsidR="00507ACD" w:rsidRPr="000345D8">
        <w:trPr>
          <w:trHeight w:val="855"/>
        </w:trPr>
        <w:tc>
          <w:tcPr>
            <w:tcW w:type="dxa" w:w="58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18</w:t>
            </w:r>
          </w:p>
        </w:tc>
        <w:tc>
          <w:tcPr>
            <w:tcW w:type="dxa" w:w="3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BOKOLJE KOMERC, društvo s ograničenom odgovornošću za ugostiteljstvo, trgovinu i poslovne usluge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60107744273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Dobropoljana 27, 23264 Dobropoljana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3.413,06 kn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0,02 %</w:t>
            </w:r>
          </w:p>
        </w:tc>
      </w:tr>
      <w:tr w:rsidTr="00E96AF1" w:rsidR="00507ACD" w:rsidRPr="000345D8">
        <w:trPr>
          <w:trHeight w:val="570"/>
        </w:trPr>
        <w:tc>
          <w:tcPr>
            <w:tcW w:type="dxa" w:w="58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19</w:t>
            </w:r>
          </w:p>
        </w:tc>
        <w:tc>
          <w:tcPr>
            <w:tcW w:type="dxa" w:w="3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BÖHLER-UDDEHOLM ZAGREB društvo s ograničenom odgovornošću za trgovinu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49843078364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Slavonska avenija 22d, 10000 Zagreb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9.586,13 kn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0,057 %</w:t>
            </w:r>
          </w:p>
        </w:tc>
      </w:tr>
      <w:tr w:rsidTr="00E96AF1" w:rsidR="00507ACD" w:rsidRPr="000345D8">
        <w:trPr>
          <w:trHeight w:val="570"/>
        </w:trPr>
        <w:tc>
          <w:tcPr>
            <w:tcW w:type="dxa" w:w="58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20</w:t>
            </w:r>
          </w:p>
        </w:tc>
        <w:tc>
          <w:tcPr>
            <w:tcW w:type="dxa" w:w="3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ANTE BREKALO, JAVNI BILJEŽNIK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76454958391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SVETOG VIDA 3, 34000 POŽEGA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307,50 kn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0,002 % </w:t>
            </w:r>
          </w:p>
        </w:tc>
      </w:tr>
      <w:tr w:rsidTr="00E96AF1" w:rsidR="00507ACD" w:rsidRPr="000345D8">
        <w:trPr>
          <w:trHeight w:val="855"/>
        </w:trPr>
        <w:tc>
          <w:tcPr>
            <w:tcW w:type="dxa" w:w="58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21</w:t>
            </w:r>
          </w:p>
        </w:tc>
        <w:tc>
          <w:tcPr>
            <w:tcW w:type="dxa" w:w="3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BRNA SERVIS društvo s ograničenom odgovornošću za servis i usluge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14631403412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Zlobin 19 A, 51324 Zlobin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45.875,00 kn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0,27 %</w:t>
            </w:r>
          </w:p>
        </w:tc>
      </w:tr>
      <w:tr w:rsidTr="00E96AF1" w:rsidR="00507ACD" w:rsidRPr="000345D8">
        <w:trPr>
          <w:trHeight w:val="114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22</w:t>
            </w:r>
          </w:p>
        </w:tc>
        <w:tc>
          <w:tcPr>
            <w:tcW w:type="dxa" w:w="34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ZLATKO BRUSIĆ, AUTOPREVOZNIK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95037966755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ŽRTAVA FAŠIZMA 3, 52470 UMAG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1.750,00 kn</w:t>
            </w:r>
          </w:p>
        </w:tc>
        <w:tc>
          <w:tcPr>
            <w:tcW w:type="dxa" w:w="8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0,01 %</w:t>
            </w:r>
          </w:p>
        </w:tc>
      </w:tr>
      <w:tr w:rsidTr="00E96AF1" w:rsidR="00507ACD" w:rsidRPr="000345D8">
        <w:trPr>
          <w:trHeight w:val="57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23</w:t>
            </w:r>
          </w:p>
        </w:tc>
        <w:tc>
          <w:tcPr>
            <w:tcW w:type="dxa" w:w="34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BTR - KOMPRESOR servis kompresora, trgovina i usluge d.o.o.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48491501393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Štefanjska 13, 10255 Donji Stupnik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20.421,38 kn</w:t>
            </w:r>
          </w:p>
        </w:tc>
        <w:tc>
          <w:tcPr>
            <w:tcW w:type="dxa" w:w="8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0,121 %</w:t>
            </w:r>
          </w:p>
        </w:tc>
      </w:tr>
      <w:tr w:rsidTr="00E96AF1" w:rsidR="00507ACD" w:rsidRPr="000345D8">
        <w:trPr>
          <w:trHeight w:val="57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24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CALTEK s.r.l.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IT01380540185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Italija, Chignolo localitas 1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201.031,54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1,189 %</w:t>
            </w:r>
          </w:p>
        </w:tc>
      </w:tr>
      <w:tr w:rsidTr="00E96AF1" w:rsidR="00507ACD" w:rsidRPr="000345D8">
        <w:trPr>
          <w:trHeight w:val="855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25</w:t>
            </w:r>
          </w:p>
        </w:tc>
        <w:tc>
          <w:tcPr>
            <w:tcW w:type="dxa" w:w="34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TOMISLAV CAPIĆ, KONOBA RIVA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92343248944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ZIDARSKA 89, 51260 CRIKVENICA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1.201,00 kn</w:t>
            </w:r>
          </w:p>
        </w:tc>
        <w:tc>
          <w:tcPr>
            <w:tcW w:type="dxa" w:w="8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0,007 %</w:t>
            </w:r>
          </w:p>
        </w:tc>
      </w:tr>
      <w:tr w:rsidTr="00E96AF1" w:rsidR="00507ACD" w:rsidRPr="000345D8">
        <w:trPr>
          <w:trHeight w:val="1425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26</w:t>
            </w:r>
          </w:p>
        </w:tc>
        <w:tc>
          <w:tcPr>
            <w:tcW w:type="dxa" w:w="34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CDS-BOND d.o.o. za usluge zaštite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05779404606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Ožujska 10, 10000 Zagreb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2.250,00 kn</w:t>
            </w:r>
          </w:p>
        </w:tc>
        <w:tc>
          <w:tcPr>
            <w:tcW w:type="dxa" w:w="8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0,013 %</w:t>
            </w:r>
          </w:p>
        </w:tc>
      </w:tr>
      <w:tr w:rsidTr="00E96AF1" w:rsidR="00507ACD" w:rsidRPr="000345D8">
        <w:trPr>
          <w:trHeight w:val="114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27</w:t>
            </w:r>
          </w:p>
        </w:tc>
        <w:tc>
          <w:tcPr>
            <w:tcW w:type="dxa" w:w="34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CIJEVNA TEHNIKA, d. o. o. za trgovinu, izradu i čišćenje cijevnih proizvoda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97622780215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Jušići 56A, 51211 Jušići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8.471,50 kn</w:t>
            </w:r>
          </w:p>
        </w:tc>
        <w:tc>
          <w:tcPr>
            <w:tcW w:type="dxa" w:w="8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0,05 %</w:t>
            </w:r>
          </w:p>
        </w:tc>
      </w:tr>
      <w:tr w:rsidTr="00E96AF1" w:rsidR="00507ACD" w:rsidRPr="000345D8">
        <w:trPr>
          <w:trHeight w:val="57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28</w:t>
            </w:r>
          </w:p>
        </w:tc>
        <w:tc>
          <w:tcPr>
            <w:tcW w:type="dxa" w:w="34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Constellium Rolled Products Singen GmbH&amp; Co.KG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DE304550311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Njemačka, Singen alusingen-platz 1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818.382,91 kn</w:t>
            </w:r>
          </w:p>
        </w:tc>
        <w:tc>
          <w:tcPr>
            <w:tcW w:type="dxa" w:w="8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4,842 % </w:t>
            </w:r>
          </w:p>
        </w:tc>
      </w:tr>
      <w:tr w:rsidTr="00E96AF1" w:rsidR="00507ACD" w:rsidRPr="000345D8">
        <w:trPr>
          <w:trHeight w:val="855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lastRenderedPageBreak/>
              <w:t>29</w:t>
            </w:r>
          </w:p>
        </w:tc>
        <w:tc>
          <w:tcPr>
            <w:tcW w:type="dxa" w:w="34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COLORPINT s.p.a.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IT01584310302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Italija, Coseano-ud, Via dell Artigianato 5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14.047,99 kn</w:t>
            </w:r>
          </w:p>
        </w:tc>
        <w:tc>
          <w:tcPr>
            <w:tcW w:type="dxa" w:w="8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0,083 %</w:t>
            </w:r>
          </w:p>
        </w:tc>
      </w:tr>
      <w:tr w:rsidTr="00E96AF1" w:rsidR="00507ACD" w:rsidRPr="000345D8">
        <w:trPr>
          <w:trHeight w:val="57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30</w:t>
            </w:r>
          </w:p>
        </w:tc>
        <w:tc>
          <w:tcPr>
            <w:tcW w:type="dxa" w:w="34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COMET, proizvodnja, trgovina i usluge d.o.o.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48249084626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Varaždinska 40C, 42220 Novi Marof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2.351,25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0,014 %</w:t>
            </w:r>
          </w:p>
        </w:tc>
      </w:tr>
      <w:tr w:rsidTr="00E96AF1" w:rsidR="00507ACD" w:rsidRPr="000345D8">
        <w:trPr>
          <w:trHeight w:val="57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31</w:t>
            </w:r>
          </w:p>
        </w:tc>
        <w:tc>
          <w:tcPr>
            <w:tcW w:type="dxa" w:w="34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CROATIA osiguranje d.d.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26187994862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Vatroslava Jagića 33, 10000 Zagreb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173.216,03 kn</w:t>
            </w:r>
          </w:p>
        </w:tc>
        <w:tc>
          <w:tcPr>
            <w:tcW w:type="dxa" w:w="8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1,025 %</w:t>
            </w:r>
          </w:p>
        </w:tc>
      </w:tr>
      <w:tr w:rsidTr="00E96AF1" w:rsidR="00507ACD" w:rsidRPr="000345D8">
        <w:trPr>
          <w:trHeight w:val="855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32</w:t>
            </w:r>
          </w:p>
        </w:tc>
        <w:tc>
          <w:tcPr>
            <w:tcW w:type="dxa" w:w="34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CRODUX PLIN društvo s ograničenom odgovornošću za trgovinu i usluge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50388109754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Savska Opatovina 36, 10000 Zagreb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41.398,73 kn</w:t>
            </w:r>
          </w:p>
        </w:tc>
        <w:tc>
          <w:tcPr>
            <w:tcW w:type="dxa" w:w="8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0,245%</w:t>
            </w:r>
          </w:p>
        </w:tc>
      </w:tr>
      <w:tr w:rsidTr="00E96AF1" w:rsidR="00507ACD" w:rsidRPr="000345D8">
        <w:trPr>
          <w:trHeight w:val="57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33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CROWN FOODESPANA, S.A.U.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ESA30015192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Španjolska, Las Torres, Poligon Industrial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1.836.136,69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10,863 %</w:t>
            </w:r>
          </w:p>
        </w:tc>
      </w:tr>
      <w:tr w:rsidTr="00E96AF1" w:rsidR="00507ACD" w:rsidRPr="000345D8">
        <w:trPr>
          <w:trHeight w:val="57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34</w:t>
            </w:r>
          </w:p>
        </w:tc>
        <w:tc>
          <w:tcPr>
            <w:tcW w:type="dxa" w:w="34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CROWN IMBALLAGGI ITALIA SRL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IT01554960599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Italija, Parma, Strada Ugozzolo 100/a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586.668,88 kn</w:t>
            </w:r>
          </w:p>
        </w:tc>
        <w:tc>
          <w:tcPr>
            <w:tcW w:type="dxa" w:w="8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3,471 %</w:t>
            </w:r>
          </w:p>
        </w:tc>
      </w:tr>
      <w:tr w:rsidTr="00E96AF1" w:rsidR="00507ACD" w:rsidRPr="000345D8">
        <w:trPr>
          <w:trHeight w:val="57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35</w:t>
            </w:r>
          </w:p>
        </w:tc>
        <w:tc>
          <w:tcPr>
            <w:tcW w:type="dxa" w:w="34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CT INTEC društvo s ograničenom odgovornošću za kemijsko čišćenje industrijskih i elekronskih postrojenja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42926895160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Marčelji,Pogled 15, 51216 Viškovo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4.375,00 kn</w:t>
            </w:r>
          </w:p>
        </w:tc>
        <w:tc>
          <w:tcPr>
            <w:tcW w:type="dxa" w:w="8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0,026 %</w:t>
            </w:r>
          </w:p>
        </w:tc>
      </w:tr>
      <w:tr w:rsidTr="00E96AF1" w:rsidR="00507ACD" w:rsidRPr="000345D8">
        <w:trPr>
          <w:trHeight w:val="855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36</w:t>
            </w:r>
          </w:p>
        </w:tc>
        <w:tc>
          <w:tcPr>
            <w:tcW w:type="dxa" w:w="34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CUT TECH društvo s ograničenom odgovornošću za proizvodnju, trgovinu i usluge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81428533799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Kapelica 10C, 52220 Labin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2.636,25 kn</w:t>
            </w:r>
          </w:p>
        </w:tc>
        <w:tc>
          <w:tcPr>
            <w:tcW w:type="dxa" w:w="8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 0,016 %</w:t>
            </w:r>
          </w:p>
        </w:tc>
      </w:tr>
      <w:tr w:rsidTr="00E96AF1" w:rsidR="00507ACD" w:rsidRPr="000345D8">
        <w:trPr>
          <w:trHeight w:val="57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37</w:t>
            </w:r>
          </w:p>
        </w:tc>
        <w:tc>
          <w:tcPr>
            <w:tcW w:type="dxa" w:w="34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ŽIVKO ČEGAR, PROIZVODNI OBRT ˝KANTRIDA NOVA˝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69103373238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PULSKA 32, 51000 RIJEKA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1.150,00 kn</w:t>
            </w:r>
          </w:p>
        </w:tc>
        <w:tc>
          <w:tcPr>
            <w:tcW w:type="dxa" w:w="8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0,007 %</w:t>
            </w:r>
          </w:p>
        </w:tc>
      </w:tr>
      <w:tr w:rsidTr="00E96AF1" w:rsidR="00507ACD" w:rsidRPr="000345D8">
        <w:trPr>
          <w:trHeight w:val="57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38</w:t>
            </w:r>
          </w:p>
        </w:tc>
        <w:tc>
          <w:tcPr>
            <w:tcW w:type="dxa" w:w="34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D. I. M. Š. O. društvo s ograničenom odgovornošću za dimnjačarske i bravarske usluge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78647145866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Mavrinci, Čavlova ograd 16, 51219 Čavle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14.632,50 kn</w:t>
            </w:r>
          </w:p>
        </w:tc>
        <w:tc>
          <w:tcPr>
            <w:tcW w:type="dxa" w:w="8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0,087 %</w:t>
            </w:r>
          </w:p>
        </w:tc>
      </w:tr>
      <w:tr w:rsidTr="00E96AF1" w:rsidR="00507ACD" w:rsidRPr="000345D8">
        <w:trPr>
          <w:trHeight w:val="57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39</w:t>
            </w:r>
          </w:p>
        </w:tc>
        <w:tc>
          <w:tcPr>
            <w:tcW w:type="dxa" w:w="34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RAJKO DAMIŠ, STAKLARSKI OBRT DAMIŠ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08080030355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ZAGREBAČKA 4, 51500 KRK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520,00 kn</w:t>
            </w:r>
          </w:p>
        </w:tc>
        <w:tc>
          <w:tcPr>
            <w:tcW w:type="dxa" w:w="8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0,003 %</w:t>
            </w:r>
          </w:p>
        </w:tc>
      </w:tr>
      <w:tr w:rsidTr="00E96AF1" w:rsidR="00507ACD" w:rsidRPr="000345D8">
        <w:trPr>
          <w:trHeight w:val="57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40</w:t>
            </w:r>
          </w:p>
        </w:tc>
        <w:tc>
          <w:tcPr>
            <w:tcW w:type="dxa" w:w="34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Dimnjačarska obrtnička zadruga za usluge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01254445043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Sarajevska 60, 10000 Zagreb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912,50 kn</w:t>
            </w:r>
          </w:p>
        </w:tc>
        <w:tc>
          <w:tcPr>
            <w:tcW w:type="dxa" w:w="8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0,005 %</w:t>
            </w:r>
          </w:p>
        </w:tc>
      </w:tr>
      <w:tr w:rsidTr="00E96AF1" w:rsidR="00507ACD" w:rsidRPr="000345D8">
        <w:trPr>
          <w:trHeight w:val="57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41</w:t>
            </w:r>
          </w:p>
        </w:tc>
        <w:tc>
          <w:tcPr>
            <w:tcW w:type="dxa" w:w="34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DI - EL društvo s ograničenom odgovornošću za trgovinu, proizvodnju i usluge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16859716386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Žegoti 30a, 51215 Kastav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1.150,00 kn</w:t>
            </w:r>
          </w:p>
        </w:tc>
        <w:tc>
          <w:tcPr>
            <w:tcW w:type="dxa" w:w="8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0,007 %</w:t>
            </w:r>
          </w:p>
        </w:tc>
      </w:tr>
      <w:tr w:rsidTr="00E96AF1" w:rsidR="00507ACD" w:rsidRPr="000345D8">
        <w:trPr>
          <w:trHeight w:val="855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42</w:t>
            </w:r>
          </w:p>
        </w:tc>
        <w:tc>
          <w:tcPr>
            <w:tcW w:type="dxa" w:w="34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DIDA d.o.o. za ugostiteljstvo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57115090734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Srebrnjak 73B, 10000 Zagreb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802,50 kn</w:t>
            </w:r>
          </w:p>
        </w:tc>
        <w:tc>
          <w:tcPr>
            <w:tcW w:type="dxa" w:w="8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0,005 %</w:t>
            </w:r>
          </w:p>
        </w:tc>
      </w:tr>
      <w:tr w:rsidTr="00E96AF1" w:rsidR="00507ACD" w:rsidRPr="000345D8">
        <w:trPr>
          <w:trHeight w:val="57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43</w:t>
            </w:r>
          </w:p>
        </w:tc>
        <w:tc>
          <w:tcPr>
            <w:tcW w:type="dxa" w:w="34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DIGITALNI TAHOGRAF društvo s ograničenom odgovornošću za trgovinu i usluge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56290033854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Ventilatorska 8A, 10250 Lučko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262,50 kn</w:t>
            </w:r>
          </w:p>
        </w:tc>
        <w:tc>
          <w:tcPr>
            <w:tcW w:type="dxa" w:w="8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0,002 % </w:t>
            </w:r>
          </w:p>
        </w:tc>
      </w:tr>
      <w:tr w:rsidTr="00E96AF1" w:rsidR="00507ACD" w:rsidRPr="000345D8">
        <w:trPr>
          <w:trHeight w:val="57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44</w:t>
            </w:r>
          </w:p>
        </w:tc>
        <w:tc>
          <w:tcPr>
            <w:tcW w:type="dxa" w:w="34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DUBRAVKO DOMJANČIĆ vl. OBRTA TRANSPORT DOMJANČIĆ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45228905747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VRH 7D, 47201 DRAGANIĆ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17.464,34 kn</w:t>
            </w:r>
          </w:p>
        </w:tc>
        <w:tc>
          <w:tcPr>
            <w:tcW w:type="dxa" w:w="8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0,10 %</w:t>
            </w:r>
          </w:p>
        </w:tc>
      </w:tr>
      <w:tr w:rsidTr="00E96AF1" w:rsidR="00507ACD" w:rsidRPr="000345D8">
        <w:trPr>
          <w:trHeight w:val="1425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lastRenderedPageBreak/>
              <w:t>45</w:t>
            </w:r>
          </w:p>
        </w:tc>
        <w:tc>
          <w:tcPr>
            <w:tcW w:type="dxa" w:w="34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DPD DIREKTNA PAKETNA DISTRIBUCIJA CROATIA d.o.o.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87109117191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Kovinska 4a, 10000 Zagreb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1.717,21 kn</w:t>
            </w:r>
          </w:p>
        </w:tc>
        <w:tc>
          <w:tcPr>
            <w:tcW w:type="dxa" w:w="8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0,01%</w:t>
            </w:r>
          </w:p>
        </w:tc>
      </w:tr>
      <w:tr w:rsidTr="00E96AF1" w:rsidR="00507ACD" w:rsidRPr="000345D8">
        <w:trPr>
          <w:trHeight w:val="1305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46</w:t>
            </w:r>
          </w:p>
        </w:tc>
        <w:tc>
          <w:tcPr>
            <w:tcW w:type="dxa" w:w="34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DVOKUT - ECRO proizvodnja i istraživanje d.o.o.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29880496238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Trnjanska 37, 10000 Zagreb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3.750,00 kn</w:t>
            </w:r>
          </w:p>
        </w:tc>
        <w:tc>
          <w:tcPr>
            <w:tcW w:type="dxa" w:w="8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0,022 %</w:t>
            </w:r>
          </w:p>
        </w:tc>
      </w:tr>
      <w:tr w:rsidTr="00E96AF1" w:rsidR="00507ACD" w:rsidRPr="000345D8">
        <w:trPr>
          <w:trHeight w:val="855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47</w:t>
            </w:r>
          </w:p>
        </w:tc>
        <w:tc>
          <w:tcPr>
            <w:tcW w:type="dxa" w:w="34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EKO - TONERI, društvo s ograničenom odgovornošću za građenje, trgovinu i usluge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03426057080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Omladinska 9, 51000 Rijeka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21,90 kn</w:t>
            </w:r>
          </w:p>
        </w:tc>
        <w:tc>
          <w:tcPr>
            <w:tcW w:type="dxa" w:w="8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0,00012 %</w:t>
            </w:r>
          </w:p>
        </w:tc>
      </w:tr>
      <w:tr w:rsidTr="00E96AF1" w:rsidR="00507ACD" w:rsidRPr="000345D8">
        <w:trPr>
          <w:trHeight w:val="57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48</w:t>
            </w:r>
          </w:p>
        </w:tc>
        <w:tc>
          <w:tcPr>
            <w:tcW w:type="dxa" w:w="34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EKOTEX, d.o.o. za usluge u zaštiti okoliša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07941830049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Remete 99, 10000 Zagreb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14.559,42 kn</w:t>
            </w:r>
          </w:p>
        </w:tc>
        <w:tc>
          <w:tcPr>
            <w:tcW w:type="dxa" w:w="8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0,086 %</w:t>
            </w:r>
          </w:p>
        </w:tc>
      </w:tr>
      <w:tr w:rsidTr="00E96AF1" w:rsidR="00507ACD" w:rsidRPr="000345D8">
        <w:trPr>
          <w:trHeight w:val="114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49</w:t>
            </w:r>
          </w:p>
        </w:tc>
        <w:tc>
          <w:tcPr>
            <w:tcW w:type="dxa" w:w="34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EL-PR-ING d.o.o. za elektrotehničko projektiranje i trgovinu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21007266306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1. Petruševec 4. odv. 2, 10000 Zagreb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10.275,00 kn</w:t>
            </w:r>
          </w:p>
        </w:tc>
        <w:tc>
          <w:tcPr>
            <w:tcW w:type="dxa" w:w="8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0,061 %</w:t>
            </w:r>
          </w:p>
        </w:tc>
      </w:tr>
      <w:tr w:rsidTr="00E96AF1" w:rsidR="00507ACD" w:rsidRPr="000345D8">
        <w:trPr>
          <w:trHeight w:val="57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50</w:t>
            </w:r>
          </w:p>
        </w:tc>
        <w:tc>
          <w:tcPr>
            <w:tcW w:type="dxa" w:w="34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ELEKTROMAX, društvo s ograničenom odgovornošću za unutarnju i vanjsku trgovinu, proizvodnju i usluge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91634021778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Marinići 172, 51216 Viškovo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5.945,08 kn</w:t>
            </w:r>
          </w:p>
        </w:tc>
        <w:tc>
          <w:tcPr>
            <w:tcW w:type="dxa" w:w="8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 0,035 %</w:t>
            </w:r>
          </w:p>
        </w:tc>
      </w:tr>
      <w:tr w:rsidTr="00E96AF1" w:rsidR="00507ACD" w:rsidRPr="000345D8">
        <w:trPr>
          <w:trHeight w:val="57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51</w:t>
            </w:r>
          </w:p>
        </w:tc>
        <w:tc>
          <w:tcPr>
            <w:tcW w:type="dxa" w:w="34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ENESI-07 SH.P.K.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09945842872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Albanija, Tirana, Peraballe Mistomames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459,51 kn</w:t>
            </w:r>
          </w:p>
        </w:tc>
        <w:tc>
          <w:tcPr>
            <w:tcW w:type="dxa" w:w="8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0,003 %</w:t>
            </w:r>
          </w:p>
        </w:tc>
      </w:tr>
      <w:tr w:rsidTr="00E96AF1" w:rsidR="00507ACD" w:rsidRPr="000345D8">
        <w:trPr>
          <w:trHeight w:val="114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52</w:t>
            </w:r>
          </w:p>
        </w:tc>
        <w:tc>
          <w:tcPr>
            <w:tcW w:type="dxa" w:w="34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EPIC PRODUCTS INTERNATIONAL CO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 xml:space="preserve">          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Texas, Arlington, E. Randol Mill Rd.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11.668,87 kn</w:t>
            </w:r>
          </w:p>
        </w:tc>
        <w:tc>
          <w:tcPr>
            <w:tcW w:type="dxa" w:w="8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0,069 %</w:t>
            </w:r>
          </w:p>
        </w:tc>
      </w:tr>
      <w:tr w:rsidTr="00E96AF1" w:rsidR="00507ACD" w:rsidRPr="000345D8">
        <w:trPr>
          <w:trHeight w:val="57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53</w:t>
            </w:r>
          </w:p>
        </w:tc>
        <w:tc>
          <w:tcPr>
            <w:tcW w:type="dxa" w:w="34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ERG trgovačko društvo za elektrotehničke djelatnosti, d.o.o.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81424995264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Kučanska 4, 42000 Varaždin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4.312,50 kn</w:t>
            </w:r>
          </w:p>
        </w:tc>
        <w:tc>
          <w:tcPr>
            <w:tcW w:type="dxa" w:w="8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0,026 %</w:t>
            </w:r>
          </w:p>
        </w:tc>
      </w:tr>
      <w:tr w:rsidTr="00E96AF1" w:rsidR="00507ACD" w:rsidRPr="000345D8">
        <w:trPr>
          <w:trHeight w:val="114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54</w:t>
            </w:r>
          </w:p>
        </w:tc>
        <w:tc>
          <w:tcPr>
            <w:tcW w:type="dxa" w:w="34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FAS LOGISTIKA d.o.o. za usluge i trgovinu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09845754850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Fausta Vrančića 101, 10410 Velika Gorica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8.440,11 kn</w:t>
            </w:r>
          </w:p>
        </w:tc>
        <w:tc>
          <w:tcPr>
            <w:tcW w:type="dxa" w:w="8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0,05%</w:t>
            </w:r>
          </w:p>
        </w:tc>
      </w:tr>
      <w:tr w:rsidTr="00E96AF1" w:rsidR="00507ACD" w:rsidRPr="000345D8">
        <w:trPr>
          <w:trHeight w:val="855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55</w:t>
            </w:r>
          </w:p>
        </w:tc>
        <w:tc>
          <w:tcPr>
            <w:tcW w:type="dxa" w:w="34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FERRY društvo s ograničenom odgovornošću za usluge i trgovinu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58758512132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Brezovička 1, 10000 Zagreb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203.555,79 kn</w:t>
            </w:r>
          </w:p>
        </w:tc>
        <w:tc>
          <w:tcPr>
            <w:tcW w:type="dxa" w:w="8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1,204 %</w:t>
            </w:r>
          </w:p>
        </w:tc>
      </w:tr>
      <w:tr w:rsidTr="00E96AF1" w:rsidR="00507ACD" w:rsidRPr="000345D8">
        <w:trPr>
          <w:trHeight w:val="855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56</w:t>
            </w:r>
          </w:p>
        </w:tc>
        <w:tc>
          <w:tcPr>
            <w:tcW w:type="dxa" w:w="34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FESTO društvo s ograničenom odgovornošću za automatizacionu tehniku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25706416813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Nova cesta 181 A, 10000 Zagreb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3.012,59 kn</w:t>
            </w:r>
          </w:p>
        </w:tc>
        <w:tc>
          <w:tcPr>
            <w:tcW w:type="dxa" w:w="8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0,018 %</w:t>
            </w:r>
          </w:p>
        </w:tc>
      </w:tr>
      <w:tr w:rsidTr="00E96AF1" w:rsidR="00507ACD" w:rsidRPr="000345D8">
        <w:trPr>
          <w:trHeight w:val="57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57</w:t>
            </w:r>
          </w:p>
        </w:tc>
        <w:tc>
          <w:tcPr>
            <w:tcW w:type="dxa" w:w="34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Financijska agencija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85821130368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Ulica grada Vukovara 70, 10000 Zagreb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1.013,36 kn</w:t>
            </w:r>
          </w:p>
        </w:tc>
        <w:tc>
          <w:tcPr>
            <w:tcW w:type="dxa" w:w="8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0,006 % </w:t>
            </w:r>
          </w:p>
        </w:tc>
      </w:tr>
      <w:tr w:rsidTr="00E96AF1" w:rsidR="00507ACD" w:rsidRPr="000345D8">
        <w:trPr>
          <w:trHeight w:val="855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lastRenderedPageBreak/>
              <w:t>58</w:t>
            </w:r>
          </w:p>
        </w:tc>
        <w:tc>
          <w:tcPr>
            <w:tcW w:type="dxa" w:w="34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FIBEL društvo s ograničenom odgovornošću za trgovinu i usluge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73529620832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Remetinečka cesta 137 A, 10000 Zagreb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4.755,90 kn</w:t>
            </w:r>
          </w:p>
        </w:tc>
        <w:tc>
          <w:tcPr>
            <w:tcW w:type="dxa" w:w="8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0,028 %</w:t>
            </w:r>
          </w:p>
        </w:tc>
      </w:tr>
      <w:tr w:rsidTr="00E96AF1" w:rsidR="00507ACD" w:rsidRPr="000345D8">
        <w:trPr>
          <w:trHeight w:val="855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59</w:t>
            </w:r>
          </w:p>
        </w:tc>
        <w:tc>
          <w:tcPr>
            <w:tcW w:type="dxa" w:w="34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FINANS D.O.O.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128303213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Ruma, Srbija, Ulica dr. P. Vulete 14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377,89 kn</w:t>
            </w:r>
          </w:p>
        </w:tc>
        <w:tc>
          <w:tcPr>
            <w:tcW w:type="dxa" w:w="8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0,002 %</w:t>
            </w:r>
          </w:p>
        </w:tc>
      </w:tr>
      <w:tr w:rsidTr="00E96AF1" w:rsidR="00507ACD" w:rsidRPr="000345D8">
        <w:trPr>
          <w:trHeight w:val="855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60</w:t>
            </w:r>
          </w:p>
        </w:tc>
        <w:tc>
          <w:tcPr>
            <w:tcW w:type="dxa" w:w="34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Fond za zaštitu okoliša i energetsku učinkovitost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85828625994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Radnička cesta 80, 10000 Zagreb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4.149,25 kn</w:t>
            </w:r>
          </w:p>
        </w:tc>
        <w:tc>
          <w:tcPr>
            <w:tcW w:type="dxa" w:w="8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0,025 %</w:t>
            </w:r>
          </w:p>
        </w:tc>
      </w:tr>
      <w:tr w:rsidTr="00E96AF1" w:rsidR="00507ACD" w:rsidRPr="000345D8">
        <w:trPr>
          <w:trHeight w:val="57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61</w:t>
            </w:r>
          </w:p>
        </w:tc>
        <w:tc>
          <w:tcPr>
            <w:tcW w:type="dxa" w:w="34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FORAS MREŽA j.d.o.o. za trgovinu i usluge u stečaju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73740230517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Kralji 27, 10360 Sesvete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1.745,08 kn</w:t>
            </w:r>
          </w:p>
        </w:tc>
        <w:tc>
          <w:tcPr>
            <w:tcW w:type="dxa" w:w="8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0,01 %</w:t>
            </w:r>
          </w:p>
        </w:tc>
      </w:tr>
      <w:tr w:rsidTr="00E96AF1" w:rsidR="00507ACD" w:rsidRPr="000345D8">
        <w:trPr>
          <w:trHeight w:val="855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62</w:t>
            </w:r>
          </w:p>
        </w:tc>
        <w:tc>
          <w:tcPr>
            <w:tcW w:type="dxa" w:w="34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GENERALI OSIGURANJE dioničko društvo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10840749604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Ulica grada Vukovara 284, 10000 Zagreb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5.245,70 kn</w:t>
            </w:r>
          </w:p>
        </w:tc>
        <w:tc>
          <w:tcPr>
            <w:tcW w:type="dxa" w:w="8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0,031 %</w:t>
            </w:r>
          </w:p>
        </w:tc>
      </w:tr>
      <w:tr w:rsidTr="00E96AF1" w:rsidR="00507ACD" w:rsidRPr="000345D8">
        <w:trPr>
          <w:trHeight w:val="114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63</w:t>
            </w:r>
          </w:p>
        </w:tc>
        <w:tc>
          <w:tcPr>
            <w:tcW w:type="dxa" w:w="34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GENIJE društvo s ograničenom odgovornošću za proizvodnju i transfer tehnologija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69667009906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Munjava Modruška 32, 47303 Josipdol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62,50 kn</w:t>
            </w:r>
          </w:p>
        </w:tc>
        <w:tc>
          <w:tcPr>
            <w:tcW w:type="dxa" w:w="8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0,00036 %</w:t>
            </w:r>
          </w:p>
        </w:tc>
      </w:tr>
      <w:tr w:rsidTr="00E96AF1" w:rsidR="00507ACD" w:rsidRPr="000345D8">
        <w:trPr>
          <w:trHeight w:val="57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64</w:t>
            </w:r>
          </w:p>
        </w:tc>
        <w:tc>
          <w:tcPr>
            <w:tcW w:type="dxa" w:w="34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GLOBAL EKSPRES društvo s ograničenom odgovornošću za prijevoz i intelektualne usluge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08233537792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Stupničke šipkovine 31, 10255 Donji Stupnik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1.225,00 kn</w:t>
            </w:r>
          </w:p>
        </w:tc>
        <w:tc>
          <w:tcPr>
            <w:tcW w:type="dxa" w:w="8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0,007 %</w:t>
            </w:r>
          </w:p>
        </w:tc>
      </w:tr>
      <w:tr w:rsidTr="00E96AF1" w:rsidR="00507ACD" w:rsidRPr="000345D8">
        <w:trPr>
          <w:trHeight w:val="57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65</w:t>
            </w:r>
          </w:p>
        </w:tc>
        <w:tc>
          <w:tcPr>
            <w:tcW w:type="dxa" w:w="34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GOinfoZG d.o.o. za projektiranje i programiranje informacijskih sustava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right"/>
            </w:pPr>
            <w:r w:rsidRPr="000345D8">
              <w:t>36368117919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Argentinska 4, 10000 Zagreb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3.312,50 kn</w:t>
            </w:r>
          </w:p>
        </w:tc>
        <w:tc>
          <w:tcPr>
            <w:tcW w:type="dxa" w:w="8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0,02 %</w:t>
            </w:r>
          </w:p>
        </w:tc>
      </w:tr>
      <w:tr w:rsidTr="00E96AF1" w:rsidR="00507ACD" w:rsidRPr="000345D8">
        <w:trPr>
          <w:trHeight w:val="57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66</w:t>
            </w:r>
          </w:p>
        </w:tc>
        <w:tc>
          <w:tcPr>
            <w:tcW w:type="dxa" w:w="34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GRAD BAKAR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31708325678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Primorje 39, 51222 Bakar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160.457,25 kn</w:t>
            </w:r>
          </w:p>
        </w:tc>
        <w:tc>
          <w:tcPr>
            <w:tcW w:type="dxa" w:w="8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0,949 % </w:t>
            </w:r>
          </w:p>
        </w:tc>
      </w:tr>
      <w:tr w:rsidTr="00E96AF1" w:rsidR="00507ACD" w:rsidRPr="000345D8">
        <w:trPr>
          <w:trHeight w:val="855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67</w:t>
            </w:r>
          </w:p>
        </w:tc>
        <w:tc>
          <w:tcPr>
            <w:tcW w:type="dxa" w:w="34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GRAD ČABAR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04026778166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Narodnog oslobođenja 2, 51306 Čabar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10.318,95 kn</w:t>
            </w:r>
          </w:p>
        </w:tc>
        <w:tc>
          <w:tcPr>
            <w:tcW w:type="dxa" w:w="8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0,061 %</w:t>
            </w:r>
          </w:p>
        </w:tc>
      </w:tr>
      <w:tr w:rsidTr="00E96AF1" w:rsidR="00507ACD" w:rsidRPr="000345D8">
        <w:trPr>
          <w:trHeight w:val="57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68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GRAD RIJEKA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54382731928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Korzo 16, 51000 Rijeka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265.101,99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1,568 %</w:t>
            </w:r>
          </w:p>
        </w:tc>
      </w:tr>
      <w:tr w:rsidTr="00E96AF1" w:rsidR="00507ACD" w:rsidRPr="000345D8">
        <w:trPr>
          <w:trHeight w:val="855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69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GRAD ZAGREB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61817894937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Trg Stjepana Radića 1, 10000 Zagreb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64.866,90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0,384 % </w:t>
            </w:r>
          </w:p>
        </w:tc>
      </w:tr>
      <w:tr w:rsidTr="00E96AF1" w:rsidR="00507ACD" w:rsidRPr="000345D8">
        <w:trPr>
          <w:trHeight w:val="855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70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GRAFIK.NET d.o.o. za trgovinu i usluge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25187588059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Odranska 1/1, 10000 Zagreb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32.134,69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0,19 %</w:t>
            </w:r>
          </w:p>
        </w:tc>
      </w:tr>
      <w:tr w:rsidTr="00E96AF1" w:rsidR="00507ACD" w:rsidRPr="000345D8">
        <w:trPr>
          <w:trHeight w:val="57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71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GRAFMAT-USLUGE d.o.o. za proizvodnju, promet i korištenje repromaterijala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24771574861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I. Pile 1, 10000 Zagreb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1.175,51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0,007 %</w:t>
            </w:r>
          </w:p>
        </w:tc>
      </w:tr>
      <w:tr w:rsidTr="00E96AF1" w:rsidR="00507ACD" w:rsidRPr="000345D8">
        <w:trPr>
          <w:trHeight w:val="855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72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GRUBIŠIĆ I PARTNERI društvo s ograničenom odgovornošću za poslovno savjetovanje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12023718802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Marina Tartaglie 2A, 10000 Zagreb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6.000,00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0,035 %</w:t>
            </w:r>
          </w:p>
        </w:tc>
      </w:tr>
      <w:tr w:rsidTr="00691923" w:rsidR="00507ACD" w:rsidRPr="000345D8">
        <w:trPr>
          <w:trHeight w:val="1033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96DE5" w:rsidP="00E96AF1" w:rsidR="00507ACD" w:rsidRPr="000345D8">
            <w:pPr>
              <w:jc w:val="center"/>
            </w:pPr>
            <w:r w:rsidRPr="000345D8">
              <w:lastRenderedPageBreak/>
              <w:t>73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HABERKORN d.o.o. za proizvodnju, trgovinu i usluge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25339023257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Dr. Franje Tuđmana 16, 10431 Sveta Nedelja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2.225,21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0,013 %</w:t>
            </w:r>
          </w:p>
        </w:tc>
      </w:tr>
      <w:tr w:rsidTr="00E96AF1" w:rsidR="00507ACD" w:rsidRPr="000345D8">
        <w:trPr>
          <w:trHeight w:val="57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96DE5" w:rsidP="00E96AF1" w:rsidR="00507ACD" w:rsidRPr="000345D8">
            <w:pPr>
              <w:jc w:val="center"/>
            </w:pPr>
            <w:r w:rsidRPr="000345D8">
              <w:t>74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HANSA-FLEX Croatia d.o.o. za proizvodnju i trgovinu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60365429880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III. Resnik 9, 10000 Zagreb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1.124,85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0,007 %</w:t>
            </w:r>
          </w:p>
        </w:tc>
      </w:tr>
      <w:tr w:rsidTr="00E96AF1" w:rsidR="00507ACD" w:rsidRPr="000345D8">
        <w:trPr>
          <w:trHeight w:val="57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96DE5" w:rsidP="00E96AF1" w:rsidR="00507ACD" w:rsidRPr="000345D8">
            <w:pPr>
              <w:jc w:val="center"/>
            </w:pPr>
            <w:r w:rsidRPr="000345D8">
              <w:t>75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HAUSLER građenje i trgovina d. o. o.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11008949605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Viškovo 63B, 51216 Viškovo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5.000,00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0,03 %</w:t>
            </w:r>
          </w:p>
        </w:tc>
      </w:tr>
      <w:tr w:rsidTr="00E96AF1" w:rsidR="00507ACD" w:rsidRPr="000345D8">
        <w:trPr>
          <w:trHeight w:val="855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96DE5" w:rsidP="00E96AF1" w:rsidR="00507ACD" w:rsidRPr="000345D8">
            <w:pPr>
              <w:jc w:val="center"/>
            </w:pPr>
            <w:r w:rsidRPr="000345D8">
              <w:t>76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HEBENSTREIT METAL DEC.TECH.GM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DE259615599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Daimler Str. 15/2, Pleidelsheim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38,97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0,00023 %</w:t>
            </w:r>
          </w:p>
        </w:tc>
      </w:tr>
      <w:tr w:rsidTr="00E96AF1" w:rsidR="00507ACD" w:rsidRPr="000345D8">
        <w:trPr>
          <w:trHeight w:val="57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96DE5" w:rsidP="00E96AF1" w:rsidR="00507ACD" w:rsidRPr="000345D8">
            <w:pPr>
              <w:jc w:val="center"/>
            </w:pPr>
            <w:r w:rsidRPr="000345D8">
              <w:t>77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HELIOS HRVATSKA društvo s ograničenom odgovornošću za trgovinu boja i lakova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51925436571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Radnička cesta 173d, 10000 Zagreb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47.319,38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0,28 %</w:t>
            </w:r>
          </w:p>
        </w:tc>
      </w:tr>
      <w:tr w:rsidTr="00E96AF1" w:rsidR="00507ACD" w:rsidRPr="000345D8">
        <w:trPr>
          <w:trHeight w:val="114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96DE5" w:rsidP="00E96AF1" w:rsidR="00507ACD" w:rsidRPr="000345D8">
            <w:pPr>
              <w:jc w:val="center"/>
            </w:pPr>
            <w:r w:rsidRPr="000345D8">
              <w:t>78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HEP-Operator distribucijskog sustava d.o.o. za distribuciju i opskrbu električne energije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46830600751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Ulica grada Vukovara 37, 10000 Zagreb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140.427,18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0,831 % </w:t>
            </w:r>
          </w:p>
        </w:tc>
      </w:tr>
      <w:tr w:rsidTr="00E96AF1" w:rsidR="00507ACD" w:rsidRPr="000345D8">
        <w:trPr>
          <w:trHeight w:val="855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96DE5" w:rsidP="00E96AF1" w:rsidR="00507ACD" w:rsidRPr="000345D8">
            <w:pPr>
              <w:jc w:val="center"/>
            </w:pPr>
            <w:r w:rsidRPr="000345D8">
              <w:t>79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HIDRO.LAB. d. o. o. za ekološka ispitivanja i usluge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71304602630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Kolavići 5, 51414 Ičići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2.110,71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0,012 %</w:t>
            </w:r>
          </w:p>
        </w:tc>
      </w:tr>
      <w:tr w:rsidTr="00E96AF1" w:rsidR="00507ACD" w:rsidRPr="000345D8">
        <w:trPr>
          <w:trHeight w:val="114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96DE5" w:rsidP="00E96AF1" w:rsidR="00507ACD" w:rsidRPr="000345D8">
            <w:pPr>
              <w:jc w:val="center"/>
            </w:pPr>
            <w:r w:rsidRPr="000345D8">
              <w:t>80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HP - Hrvatska pošta d.d.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87311810356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Jurišićeva 13, 10000 Zagreb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4.139,47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0,024 %</w:t>
            </w:r>
          </w:p>
        </w:tc>
      </w:tr>
      <w:tr w:rsidTr="00E96AF1" w:rsidR="00507ACD" w:rsidRPr="000345D8">
        <w:trPr>
          <w:trHeight w:val="855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96DE5" w:rsidP="00E96AF1" w:rsidR="00507ACD" w:rsidRPr="000345D8">
            <w:pPr>
              <w:jc w:val="center"/>
            </w:pPr>
            <w:r w:rsidRPr="000345D8">
              <w:t>81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Hrvatska radiotelevizija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68419124305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Prisavlje 3, 10000 Zagreb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1.461,05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0,009 %</w:t>
            </w:r>
          </w:p>
        </w:tc>
      </w:tr>
      <w:tr w:rsidTr="00E96AF1" w:rsidR="00507ACD" w:rsidRPr="000345D8">
        <w:trPr>
          <w:trHeight w:val="285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96DE5" w:rsidP="00E96AF1" w:rsidR="00507ACD" w:rsidRPr="000345D8">
            <w:pPr>
              <w:jc w:val="center"/>
            </w:pPr>
            <w:r w:rsidRPr="000345D8">
              <w:t>82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Hrvatske vode, pravna osoba za upravljanje vodama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28921383001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Grada Vukovara 220, 10000 Zagreb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43.140,92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0,255 %</w:t>
            </w:r>
          </w:p>
        </w:tc>
      </w:tr>
      <w:tr w:rsidTr="00E96AF1" w:rsidR="00507ACD" w:rsidRPr="000345D8">
        <w:trPr>
          <w:trHeight w:val="57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96DE5" w:rsidP="00E96AF1" w:rsidR="00507ACD" w:rsidRPr="000345D8">
            <w:pPr>
              <w:jc w:val="center"/>
            </w:pPr>
            <w:r w:rsidRPr="000345D8">
              <w:t>83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Hrvatski Telekom d.d.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81793146560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Roberta Frangeša Mihanovića 9, 10000 Zagreb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15.178,77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0,09 %</w:t>
            </w:r>
          </w:p>
        </w:tc>
      </w:tr>
      <w:tr w:rsidTr="00E96AF1" w:rsidR="00507ACD" w:rsidRPr="000345D8">
        <w:trPr>
          <w:trHeight w:val="285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96DE5" w:rsidP="00E96AF1" w:rsidR="00507ACD" w:rsidRPr="000345D8">
            <w:pPr>
              <w:jc w:val="center"/>
            </w:pPr>
            <w:r w:rsidRPr="000345D8">
              <w:t>84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Hrvatsko kreditno osiguranje, dioničko društvo za osiguranje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46406681143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Bednjanska 14, 10000 Zagreb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20.500,00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0,121 %</w:t>
            </w:r>
          </w:p>
        </w:tc>
      </w:tr>
      <w:tr w:rsidTr="00E96AF1" w:rsidR="00507ACD" w:rsidRPr="000345D8">
        <w:trPr>
          <w:trHeight w:val="57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96DE5" w:rsidP="00E96AF1" w:rsidR="00507ACD" w:rsidRPr="000345D8">
            <w:pPr>
              <w:jc w:val="center"/>
            </w:pPr>
            <w:r w:rsidRPr="000345D8">
              <w:t>85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HRVATSKA GOSPODARSKA KOMORA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85167032587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ROOSEVELTOV TRG 2, 10000 Zagreb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2.189,54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0,013 %</w:t>
            </w:r>
          </w:p>
        </w:tc>
      </w:tr>
      <w:tr w:rsidTr="00E96AF1" w:rsidR="00507ACD" w:rsidRPr="000345D8">
        <w:trPr>
          <w:trHeight w:val="57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96DE5" w:rsidP="00E96AF1" w:rsidR="00507ACD" w:rsidRPr="000345D8">
            <w:pPr>
              <w:jc w:val="center"/>
            </w:pPr>
            <w:r w:rsidRPr="000345D8">
              <w:t>86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HRVATSKA UDRUGA POSLODAVACA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80978339255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RADNIČKA CESTA 52, 10000 ZAGREB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24.346,40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0,144 %</w:t>
            </w:r>
          </w:p>
        </w:tc>
      </w:tr>
      <w:tr w:rsidTr="00E96AF1" w:rsidR="00507ACD" w:rsidRPr="000345D8">
        <w:trPr>
          <w:trHeight w:val="855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96DE5" w:rsidP="00E96AF1" w:rsidR="00507ACD" w:rsidRPr="000345D8">
            <w:pPr>
              <w:jc w:val="center"/>
            </w:pPr>
            <w:r w:rsidRPr="000345D8">
              <w:t>87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IDE KLIMA društvo s ograničenom odgovornošću za prodaju, ugradnju i servis klima, ventilacija i elektro instalacija te proizvodnju i pružanje usluga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38588522971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Vitomira Širole Paje 16, 51000 Rijeka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250,00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0,0014 %</w:t>
            </w:r>
          </w:p>
        </w:tc>
      </w:tr>
      <w:tr w:rsidTr="00E96AF1" w:rsidR="00507ACD" w:rsidRPr="000345D8">
        <w:trPr>
          <w:trHeight w:val="114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96DE5" w:rsidP="00E96AF1" w:rsidR="00507ACD" w:rsidRPr="000345D8">
            <w:pPr>
              <w:jc w:val="center"/>
            </w:pPr>
            <w:r w:rsidRPr="000345D8">
              <w:lastRenderedPageBreak/>
              <w:t>88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IGMEMBALLAGENTECHNIK G.M.B.H.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ATU57102913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Beč, Assmayerrasse 40/1, Austrija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38.447,00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0,227 %</w:t>
            </w:r>
          </w:p>
        </w:tc>
      </w:tr>
      <w:tr w:rsidTr="00E96AF1" w:rsidR="00507ACD" w:rsidRPr="000345D8">
        <w:trPr>
          <w:trHeight w:val="57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96DE5" w:rsidP="00E96AF1" w:rsidR="00507ACD" w:rsidRPr="000345D8">
            <w:pPr>
              <w:jc w:val="center"/>
            </w:pPr>
            <w:r w:rsidRPr="000345D8">
              <w:t>89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IHS REVIZIJA d.o.o. za reviziju, računovodstvo i poslovno savjetovanje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41852028874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Šljivik 4, 10000 Zagreb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36.004,71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0,213 %</w:t>
            </w:r>
          </w:p>
        </w:tc>
      </w:tr>
      <w:tr w:rsidTr="00E96AF1" w:rsidR="00507ACD" w:rsidRPr="000345D8">
        <w:trPr>
          <w:trHeight w:val="57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96DE5" w:rsidP="00E96AF1" w:rsidR="00507ACD" w:rsidRPr="000345D8">
            <w:pPr>
              <w:jc w:val="center"/>
            </w:pPr>
            <w:r w:rsidRPr="000345D8">
              <w:t>90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ILI NET društvo s ograničenom odgovornošću za računalne djelatnosti i usluge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58846173395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Nalješkovićeva 5, 10000 Zagreb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4.988,58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0,03 %</w:t>
            </w:r>
          </w:p>
        </w:tc>
      </w:tr>
      <w:tr w:rsidTr="00E96AF1" w:rsidR="00507ACD" w:rsidRPr="000345D8">
        <w:trPr>
          <w:trHeight w:val="57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96DE5" w:rsidP="00E96AF1" w:rsidR="00507ACD" w:rsidRPr="000345D8">
            <w:pPr>
              <w:jc w:val="center"/>
            </w:pPr>
            <w:r w:rsidRPr="000345D8">
              <w:t>91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INA-INDUSTRIJA NAFTE, d.d.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27759560625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Avenija V. Holjevca 10, 10000 Zagreb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29.173,95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 0,173 %</w:t>
            </w:r>
          </w:p>
        </w:tc>
      </w:tr>
      <w:tr w:rsidTr="00E96AF1" w:rsidR="00507ACD" w:rsidRPr="000345D8">
        <w:trPr>
          <w:trHeight w:val="57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96DE5" w:rsidP="00E96AF1" w:rsidR="00507ACD" w:rsidRPr="000345D8">
            <w:pPr>
              <w:jc w:val="center"/>
            </w:pPr>
            <w:r w:rsidRPr="000345D8">
              <w:t>92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INDUSTRIJAIMPORT, trgovina i proizvodnja, d.o.o.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73393802061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Završje III odvojak 12, 10000 Zagreb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4.565,44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 0,027 %</w:t>
            </w:r>
          </w:p>
        </w:tc>
      </w:tr>
      <w:tr w:rsidTr="00E96AF1" w:rsidR="00507ACD" w:rsidRPr="000345D8">
        <w:trPr>
          <w:trHeight w:val="57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96DE5" w:rsidP="00E96AF1" w:rsidR="00507ACD" w:rsidRPr="000345D8">
            <w:pPr>
              <w:jc w:val="center"/>
            </w:pPr>
            <w:r w:rsidRPr="000345D8">
              <w:t>93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INOVATIVNI SUSTAVI društvo s ograničenom odgovornošću za poslovno i informatičko savjetovanje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84286567889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Velikopoljska 9 E, 10000 Zagreb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5.347,50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0,032%</w:t>
            </w:r>
          </w:p>
        </w:tc>
      </w:tr>
      <w:tr w:rsidTr="00E96AF1" w:rsidR="00507ACD" w:rsidRPr="000345D8">
        <w:trPr>
          <w:trHeight w:val="114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96DE5" w:rsidP="00E96AF1" w:rsidR="00507ACD" w:rsidRPr="000345D8">
            <w:pPr>
              <w:jc w:val="center"/>
            </w:pPr>
            <w:r w:rsidRPr="000345D8">
              <w:t>94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INTEGRA GROUP poduzeće za informatiku, promet roba i usluga, d.o.o.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74242216047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Horvaćanska 23, 10000 Zagreb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6.616,00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0,039 %</w:t>
            </w:r>
          </w:p>
        </w:tc>
      </w:tr>
      <w:tr w:rsidTr="00E96AF1" w:rsidR="00507ACD" w:rsidRPr="000345D8">
        <w:trPr>
          <w:trHeight w:val="855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96DE5" w:rsidP="00E96AF1" w:rsidR="00507ACD" w:rsidRPr="000345D8">
            <w:pPr>
              <w:jc w:val="center"/>
            </w:pPr>
            <w:r w:rsidRPr="000345D8">
              <w:t>95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INTEREUROPA KOSOVO L.L.C.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330068157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 xml:space="preserve">Kosovo, Priština, Zona Industriale 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6.490,74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0,038 %</w:t>
            </w:r>
          </w:p>
        </w:tc>
      </w:tr>
      <w:tr w:rsidTr="00E96AF1" w:rsidR="00507ACD" w:rsidRPr="000345D8">
        <w:trPr>
          <w:trHeight w:val="57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96DE5" w:rsidP="00E96AF1" w:rsidR="00507ACD" w:rsidRPr="000345D8">
            <w:pPr>
              <w:jc w:val="center"/>
            </w:pPr>
            <w:r w:rsidRPr="000345D8">
              <w:t>96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INTERSCAMBI S.R.L.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IT02865290650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Italija, Via S. Rocco Fraz. Pandola, Mercato, S. Severino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209.535,84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1,24 % </w:t>
            </w:r>
          </w:p>
        </w:tc>
      </w:tr>
      <w:tr w:rsidTr="00E96AF1" w:rsidR="00507ACD" w:rsidRPr="000345D8">
        <w:trPr>
          <w:trHeight w:val="435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96DE5" w:rsidP="00E96AF1" w:rsidR="00507ACD" w:rsidRPr="000345D8">
            <w:pPr>
              <w:jc w:val="center"/>
            </w:pPr>
            <w:r w:rsidRPr="000345D8">
              <w:t>97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ISKRA ZELINA KEMIJSKA INDUSTRIJA d.o.o. za proizvodnju kemikalija i kemijskih proizvoda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86676484135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Fučkani 6, 10380 Sveti Ivan Zelina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680,40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 0,004 %</w:t>
            </w:r>
          </w:p>
        </w:tc>
      </w:tr>
      <w:tr w:rsidTr="00E96AF1" w:rsidR="00507ACD" w:rsidRPr="000345D8">
        <w:trPr>
          <w:trHeight w:val="285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96DE5" w:rsidP="00E96AF1" w:rsidR="00507ACD" w:rsidRPr="000345D8">
            <w:pPr>
              <w:jc w:val="center"/>
            </w:pPr>
            <w:r w:rsidRPr="000345D8">
              <w:t>98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ISTRA - AUTO dioničko društvo za prijevoz robe u cestovnom prometu u zemlji i inozemstvu, remont i održavanje motornih vozila, export - import, špediciju, trgovinu, posredničke poslove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81911347838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Novigradska Ulica 30, 52470 Umag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9.288,95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 0,055 %</w:t>
            </w:r>
          </w:p>
        </w:tc>
      </w:tr>
      <w:tr w:rsidTr="00E96AF1" w:rsidR="00507ACD" w:rsidRPr="000345D8">
        <w:trPr>
          <w:trHeight w:val="57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96DE5" w:rsidP="00E96AF1" w:rsidR="00507ACD" w:rsidRPr="000345D8">
            <w:pPr>
              <w:jc w:val="center"/>
            </w:pPr>
            <w:r w:rsidRPr="000345D8">
              <w:t>99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ISTRAGRAFIKA dioničko društvo za proizvodnju papira i kartona, proizvoda od papira i kartona te izdavačku i tiskarsku djelatnost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51000304358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Vladimira Nazora 1, 52210 Rovinj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317.486,59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1,878 %</w:t>
            </w:r>
          </w:p>
        </w:tc>
      </w:tr>
      <w:tr w:rsidTr="00E96AF1" w:rsidR="00507ACD" w:rsidRPr="000345D8">
        <w:trPr>
          <w:trHeight w:val="57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96DE5" w:rsidP="00E96AF1" w:rsidR="00507ACD" w:rsidRPr="000345D8">
            <w:pPr>
              <w:jc w:val="center"/>
            </w:pPr>
            <w:r w:rsidRPr="000345D8">
              <w:t>100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JADRANSKO OSIGURANJE dioničko društvo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94472454976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Listopadska 2, 10000 Zagreb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4.954,13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0,029 %</w:t>
            </w:r>
          </w:p>
        </w:tc>
      </w:tr>
      <w:tr w:rsidTr="00E96AF1" w:rsidR="00507ACD" w:rsidRPr="000345D8">
        <w:trPr>
          <w:trHeight w:val="855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96DE5" w:rsidP="00E96AF1" w:rsidR="00507ACD" w:rsidRPr="000345D8">
            <w:pPr>
              <w:jc w:val="center"/>
            </w:pPr>
            <w:r w:rsidRPr="000345D8">
              <w:lastRenderedPageBreak/>
              <w:t>101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JAMI OPREMA društvo za inženjering, trgovinu i uvoz - izvoz s ograničenom odgovornošću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13534672609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Dolac 8, 51000 Rijeka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8.706,38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0,052 %</w:t>
            </w:r>
          </w:p>
        </w:tc>
      </w:tr>
      <w:tr w:rsidTr="00E96AF1" w:rsidR="00507ACD" w:rsidRPr="000345D8">
        <w:trPr>
          <w:trHeight w:val="57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96DE5" w:rsidP="00E96AF1" w:rsidR="00507ACD" w:rsidRPr="000345D8">
            <w:pPr>
              <w:jc w:val="center"/>
            </w:pPr>
            <w:r w:rsidRPr="000345D8">
              <w:t>102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JASD društvo s ograničenom odgovornošću za usluge i prijevoz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14491542205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Novo Pračno 111, 44000 Sisak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6.500,00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0,038 %</w:t>
            </w:r>
          </w:p>
        </w:tc>
      </w:tr>
      <w:tr w:rsidTr="00E96AF1" w:rsidR="00507ACD" w:rsidRPr="000345D8">
        <w:trPr>
          <w:trHeight w:val="57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96DE5" w:rsidP="00E96AF1" w:rsidR="00507ACD" w:rsidRPr="000345D8">
            <w:pPr>
              <w:jc w:val="center"/>
            </w:pPr>
            <w:r w:rsidRPr="000345D8">
              <w:t>103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JOSIP JELIĆ, TOČKA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21063283415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PAVLA RADIĆA 70, 34000 POŽEGA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1.625,00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0,01 %</w:t>
            </w:r>
          </w:p>
        </w:tc>
      </w:tr>
      <w:tr w:rsidTr="00E96AF1" w:rsidR="00507ACD" w:rsidRPr="000345D8">
        <w:trPr>
          <w:trHeight w:val="855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96DE5" w:rsidP="00E96AF1" w:rsidR="00507ACD" w:rsidRPr="000345D8">
            <w:pPr>
              <w:jc w:val="center"/>
            </w:pPr>
            <w:r w:rsidRPr="000345D8">
              <w:t>104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JURE društvo s ograničenom odgovornošću za prijevoz i usluge, putnička agencija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46358892368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Zdravka Kučića 39, 51000 Rijeka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82.554,10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0,488 %</w:t>
            </w:r>
          </w:p>
        </w:tc>
      </w:tr>
      <w:tr w:rsidTr="00E96AF1" w:rsidR="00507ACD" w:rsidRPr="000345D8">
        <w:trPr>
          <w:trHeight w:val="855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96DE5" w:rsidP="00E96AF1" w:rsidR="00507ACD" w:rsidRPr="000345D8">
            <w:pPr>
              <w:jc w:val="center"/>
            </w:pPr>
            <w:r w:rsidRPr="000345D8">
              <w:t>105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KAESER KOMPRESSOREN trgovina i usluge d. o. o.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42572807012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Rimski put 11 d, 10360 Sesvete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26.339,68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0,156 %</w:t>
            </w:r>
          </w:p>
        </w:tc>
      </w:tr>
      <w:tr w:rsidTr="00E96AF1" w:rsidR="00507ACD" w:rsidRPr="000345D8">
        <w:trPr>
          <w:trHeight w:val="171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96DE5" w:rsidP="00E96AF1" w:rsidR="00507ACD" w:rsidRPr="000345D8">
            <w:pPr>
              <w:jc w:val="center"/>
            </w:pPr>
            <w:r w:rsidRPr="000345D8">
              <w:t>106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STJEPAN KAŠNAR, KAŠNAR OPEL SERVIS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37018589595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MATIJE GUPCA 9, 10363 ADAMOVEC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187,50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0,001 %</w:t>
            </w:r>
          </w:p>
        </w:tc>
      </w:tr>
      <w:tr w:rsidTr="00E96AF1" w:rsidR="00507ACD" w:rsidRPr="000345D8">
        <w:trPr>
          <w:trHeight w:val="57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96DE5" w:rsidP="00E96AF1" w:rsidR="00507ACD" w:rsidRPr="000345D8">
            <w:pPr>
              <w:jc w:val="center"/>
            </w:pPr>
            <w:r w:rsidRPr="000345D8">
              <w:t>107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KIMAR d.o.o. za zastupanje inozemnih tvrtki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29066266782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Vrtlarska 39, 10000 Zagreb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6.057,85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0,036 %</w:t>
            </w:r>
          </w:p>
        </w:tc>
      </w:tr>
      <w:tr w:rsidTr="00E96AF1" w:rsidR="00507ACD" w:rsidRPr="000345D8">
        <w:trPr>
          <w:trHeight w:val="855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96DE5" w:rsidP="00E96AF1" w:rsidR="00507ACD" w:rsidRPr="000345D8">
            <w:pPr>
              <w:jc w:val="center"/>
            </w:pPr>
            <w:r w:rsidRPr="000345D8">
              <w:t>108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KINYO GMBH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DE813126679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Njemačka, Dusseldorf Bonner, Strasse 339-341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8.098,02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0,048 %</w:t>
            </w:r>
          </w:p>
        </w:tc>
      </w:tr>
      <w:tr w:rsidTr="00E96AF1" w:rsidR="00507ACD" w:rsidRPr="000345D8">
        <w:trPr>
          <w:trHeight w:val="114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96DE5" w:rsidP="00E96AF1" w:rsidR="00507ACD" w:rsidRPr="000345D8">
            <w:pPr>
              <w:jc w:val="center"/>
            </w:pPr>
            <w:r w:rsidRPr="000345D8">
              <w:t>109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Klinički bolnički centar Rijeka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40237608715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Krešimirova 42, 51000 Rijeka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1.816,65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0,011 %</w:t>
            </w:r>
          </w:p>
        </w:tc>
      </w:tr>
      <w:tr w:rsidTr="00E96AF1" w:rsidR="00507ACD" w:rsidRPr="000345D8">
        <w:trPr>
          <w:trHeight w:val="57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96DE5" w:rsidP="00E96AF1" w:rsidR="00507ACD" w:rsidRPr="000345D8">
            <w:pPr>
              <w:jc w:val="center"/>
            </w:pPr>
            <w:r w:rsidRPr="000345D8">
              <w:t>110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DENIS KLARIĆ, obrt CALYPSO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37580371731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SELIŠĆE 24, 10000 ZAGREB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21.167,00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0,125 %</w:t>
            </w:r>
          </w:p>
        </w:tc>
      </w:tr>
      <w:tr w:rsidTr="00E96AF1" w:rsidR="00507ACD" w:rsidRPr="000345D8">
        <w:trPr>
          <w:trHeight w:val="57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96DE5" w:rsidP="00E96AF1" w:rsidR="00507ACD" w:rsidRPr="000345D8">
            <w:pPr>
              <w:jc w:val="center"/>
            </w:pPr>
            <w:r w:rsidRPr="000345D8">
              <w:t>111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Komunalno društvo ČISTOĆA d. o. o. za održavanje čistoće i gospodarenje otpadom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06531901714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Dolac 14, 51000 Rijeka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17.337,14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0,103 %</w:t>
            </w:r>
          </w:p>
        </w:tc>
      </w:tr>
      <w:tr w:rsidTr="00E96AF1" w:rsidR="00507ACD" w:rsidRPr="000345D8">
        <w:trPr>
          <w:trHeight w:val="1425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96DE5" w:rsidP="00E96AF1" w:rsidR="00507ACD" w:rsidRPr="000345D8">
            <w:pPr>
              <w:jc w:val="center"/>
            </w:pPr>
            <w:r w:rsidRPr="000345D8">
              <w:t>112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Komunalno društvo VODOVOD I KANALIZACIJA društvo s ograničenom odgovornošću za vodoopskrbu i odvodnju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80805858278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Dolac 14, 51000 Rijeka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10.967,69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0,065 %</w:t>
            </w:r>
          </w:p>
        </w:tc>
      </w:tr>
      <w:tr w:rsidTr="00E96AF1" w:rsidR="00507ACD" w:rsidRPr="000345D8">
        <w:trPr>
          <w:trHeight w:val="1425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96DE5" w:rsidP="00E96AF1" w:rsidR="00507ACD" w:rsidRPr="000345D8">
            <w:pPr>
              <w:jc w:val="center"/>
            </w:pPr>
            <w:r w:rsidRPr="000345D8">
              <w:t>113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KOMUNALAC POŽEGA društvo s ograničenom odgovornošću za komunalne djelatnosti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99740428762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Vukovarska 8, 34000 Požega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36,00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0,00021 %</w:t>
            </w:r>
          </w:p>
        </w:tc>
      </w:tr>
      <w:tr w:rsidTr="00E96AF1" w:rsidR="00507ACD" w:rsidRPr="000345D8">
        <w:trPr>
          <w:trHeight w:val="57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96DE5" w:rsidP="00E96AF1" w:rsidR="00507ACD" w:rsidRPr="000345D8">
            <w:pPr>
              <w:jc w:val="center"/>
            </w:pPr>
            <w:r w:rsidRPr="000345D8">
              <w:lastRenderedPageBreak/>
              <w:t>114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VLADO KRAUTHAKER, VINOGRADARSTVO PODRUMARSTVO KRAUTHAKER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97998408192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IVANA JAMBROVIĆA 6, 34340 KUTJEVO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389,45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0,002 %</w:t>
            </w:r>
          </w:p>
        </w:tc>
      </w:tr>
      <w:tr w:rsidTr="00E96AF1" w:rsidR="00507ACD" w:rsidRPr="000345D8">
        <w:trPr>
          <w:trHeight w:val="114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96DE5" w:rsidP="00E96AF1" w:rsidR="00507ACD" w:rsidRPr="000345D8">
            <w:pPr>
              <w:jc w:val="center"/>
            </w:pPr>
            <w:r w:rsidRPr="000345D8">
              <w:t>115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KSENIJA GALIĆ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61185111282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VINOGRADI 85, 10000 ZAGREB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14.021,33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0,083 %</w:t>
            </w:r>
          </w:p>
        </w:tc>
      </w:tr>
      <w:tr w:rsidTr="00E96AF1" w:rsidR="00507ACD" w:rsidRPr="000345D8">
        <w:trPr>
          <w:trHeight w:val="855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96DE5" w:rsidP="00E96AF1" w:rsidR="00507ACD" w:rsidRPr="000345D8">
            <w:pPr>
              <w:jc w:val="center"/>
            </w:pPr>
            <w:r w:rsidRPr="000345D8">
              <w:t>116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LANERIS d.o.o. za poslovne usluge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59475405004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Slavka Kolara 72, 10410 Velika Gorica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30.338,60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0,179 %</w:t>
            </w:r>
          </w:p>
        </w:tc>
      </w:tr>
      <w:tr w:rsidTr="00E96AF1" w:rsidR="00507ACD" w:rsidRPr="000345D8">
        <w:trPr>
          <w:trHeight w:val="57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96DE5" w:rsidP="00E96AF1" w:rsidR="00507ACD" w:rsidRPr="000345D8">
            <w:pPr>
              <w:jc w:val="center"/>
            </w:pPr>
            <w:r w:rsidRPr="000345D8">
              <w:t>117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FRANE LAZANJA, KOVINOTOKARSKA RADIONICA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11867065406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LUŽINE 1-4, "PORIN", 51000 RIJEKA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1.250,00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0,007 %</w:t>
            </w:r>
          </w:p>
        </w:tc>
      </w:tr>
      <w:tr w:rsidTr="00E96AF1" w:rsidR="00507ACD" w:rsidRPr="000345D8">
        <w:trPr>
          <w:trHeight w:val="57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96DE5" w:rsidP="00E96AF1" w:rsidR="00507ACD" w:rsidRPr="000345D8">
            <w:pPr>
              <w:jc w:val="center"/>
            </w:pPr>
            <w:r w:rsidRPr="000345D8">
              <w:t>118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LIBURNIJA TRANSPORTI prijevoz, trgovina i turizam društvo  s ograničenom odgovornošću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88165101936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Drenovski Put 75, 51000 Rijeka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5.158,22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0,031 %</w:t>
            </w:r>
          </w:p>
        </w:tc>
      </w:tr>
      <w:tr w:rsidTr="00E96AF1" w:rsidR="00507ACD" w:rsidRPr="000345D8">
        <w:trPr>
          <w:trHeight w:val="114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96DE5" w:rsidP="00E96AF1" w:rsidR="00507ACD" w:rsidRPr="000345D8">
            <w:pPr>
              <w:jc w:val="center"/>
            </w:pPr>
            <w:r w:rsidRPr="000345D8">
              <w:t>119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LIM SAMOBOR društvo s ograničenom odgovornošću za proizvodnju, trgovinu i usluge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42395515009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Nikole Šubića Zrinskog 16b, 10430 Samobor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3.500,00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0,021 %</w:t>
            </w:r>
          </w:p>
        </w:tc>
      </w:tr>
      <w:tr w:rsidTr="00E96AF1" w:rsidR="00507ACD" w:rsidRPr="000345D8">
        <w:trPr>
          <w:trHeight w:val="1977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96DE5" w:rsidP="00E96AF1" w:rsidR="00507ACD" w:rsidRPr="000345D8">
            <w:pPr>
              <w:jc w:val="center"/>
            </w:pPr>
            <w:r w:rsidRPr="000345D8">
              <w:t>120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TOMISLAV MAGLIĆ, OBRT KLIŠE KOP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33385763194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OBRTNIČKA 19, 10434 STRMEC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1.220,63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0,007 %</w:t>
            </w:r>
          </w:p>
        </w:tc>
      </w:tr>
      <w:tr w:rsidTr="00E96AF1" w:rsidR="00507ACD" w:rsidRPr="000345D8">
        <w:trPr>
          <w:trHeight w:val="1425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96DE5" w:rsidP="00E96AF1" w:rsidR="00507ACD" w:rsidRPr="000345D8">
            <w:pPr>
              <w:jc w:val="center"/>
            </w:pPr>
            <w:r w:rsidRPr="000345D8">
              <w:t>121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AUTOPRIJEVOZNIČKI OBRT SM VL.SINIŠA MANOJLOVIĆ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68494834611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PRIMORSKA 3, 51000 RIJEKA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5.180,00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0,031 % </w:t>
            </w:r>
          </w:p>
        </w:tc>
      </w:tr>
      <w:tr w:rsidTr="00E96AF1" w:rsidR="00507ACD" w:rsidRPr="000345D8">
        <w:trPr>
          <w:trHeight w:val="57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96DE5" w:rsidP="00E96AF1" w:rsidR="00507ACD" w:rsidRPr="000345D8">
            <w:pPr>
              <w:jc w:val="center"/>
            </w:pPr>
            <w:r w:rsidRPr="000345D8">
              <w:t>122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MANŠPED društvo s ograničenom odgovornošću za međunarodni prijevoz i pretovar robe, trgovinu, turizam, putnička agencija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76154765407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Kukuljanovo 387, 51223 Kukuljanovo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41.213,67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0,244%</w:t>
            </w:r>
          </w:p>
        </w:tc>
      </w:tr>
      <w:tr w:rsidTr="00E96AF1" w:rsidR="00507ACD" w:rsidRPr="000345D8">
        <w:trPr>
          <w:trHeight w:val="114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96DE5" w:rsidP="00E96AF1" w:rsidR="00507ACD" w:rsidRPr="000345D8">
            <w:pPr>
              <w:jc w:val="center"/>
            </w:pPr>
            <w:r w:rsidRPr="000345D8">
              <w:t>123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MENSIS AV d.o.o. za trgovinu i usluge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66411260710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Markuševečka cesta 20 C, 10000 Zagreb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399,00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0,002 %</w:t>
            </w:r>
          </w:p>
        </w:tc>
      </w:tr>
      <w:tr w:rsidTr="00E96AF1" w:rsidR="00507ACD" w:rsidRPr="000345D8">
        <w:trPr>
          <w:trHeight w:val="57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96DE5" w:rsidP="00E96AF1" w:rsidR="00507ACD" w:rsidRPr="000345D8">
            <w:pPr>
              <w:jc w:val="center"/>
            </w:pPr>
            <w:r w:rsidRPr="000345D8">
              <w:t>124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METAL ONE UK LTD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GB830427158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Engleska, High Colborn London, Mid City Place 71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167.915,00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0,993 %</w:t>
            </w:r>
          </w:p>
        </w:tc>
      </w:tr>
      <w:tr w:rsidTr="00E96AF1" w:rsidR="00507ACD" w:rsidRPr="000345D8">
        <w:trPr>
          <w:trHeight w:val="855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96DE5" w:rsidP="00E96AF1" w:rsidR="00507ACD" w:rsidRPr="000345D8">
            <w:pPr>
              <w:jc w:val="center"/>
            </w:pPr>
            <w:r w:rsidRPr="000345D8">
              <w:lastRenderedPageBreak/>
              <w:t>125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METALPRINT SPA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IT00901830133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Italija, Valmadrera Via Santa Vecchia 69/a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72.983,71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0,432 %</w:t>
            </w:r>
          </w:p>
        </w:tc>
      </w:tr>
      <w:tr w:rsidTr="00E96AF1" w:rsidR="00507ACD" w:rsidRPr="000345D8">
        <w:trPr>
          <w:trHeight w:val="57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96DE5" w:rsidP="00E96AF1" w:rsidR="00507ACD" w:rsidRPr="000345D8">
            <w:pPr>
              <w:jc w:val="center"/>
            </w:pPr>
            <w:r w:rsidRPr="000345D8">
              <w:t>126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METIS dioničko društvo za sakupljanje, reciklažu i trgovinu ostataka i otpadaka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19158233033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Kukuljanovo 414, 51223 Kukuljanovo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29.991,00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0,177 %</w:t>
            </w:r>
          </w:p>
        </w:tc>
      </w:tr>
      <w:tr w:rsidTr="00E96AF1" w:rsidR="00507ACD" w:rsidRPr="000345D8">
        <w:trPr>
          <w:trHeight w:val="855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96DE5" w:rsidP="00E96AF1" w:rsidR="00507ACD" w:rsidRPr="000345D8">
            <w:pPr>
              <w:jc w:val="center"/>
            </w:pPr>
            <w:r w:rsidRPr="000345D8">
              <w:t>127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METLAC S.P.A.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IT01264360064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Italija, Bosco Marengo, S. S 35, Bis Dei Gioli 53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694.984,82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4,112 % </w:t>
            </w:r>
          </w:p>
        </w:tc>
      </w:tr>
      <w:tr w:rsidTr="00E96AF1" w:rsidR="00507ACD" w:rsidRPr="000345D8">
        <w:trPr>
          <w:trHeight w:val="57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96DE5" w:rsidP="00E96AF1" w:rsidR="00507ACD" w:rsidRPr="000345D8">
            <w:pPr>
              <w:jc w:val="center"/>
            </w:pPr>
            <w:r w:rsidRPr="000345D8">
              <w:t>128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METRONET TELEKOMUNIKACIJE d.d. za telekomunikacijske usluge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23269006802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Ulica Grada Vukovara 269d, 10000 Zagreb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13.618,26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 0,081 %</w:t>
            </w:r>
          </w:p>
        </w:tc>
      </w:tr>
      <w:tr w:rsidTr="00E96AF1" w:rsidR="00507ACD" w:rsidRPr="000345D8">
        <w:trPr>
          <w:trHeight w:val="57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96DE5" w:rsidP="00E96AF1" w:rsidR="00507ACD" w:rsidRPr="000345D8">
            <w:pPr>
              <w:jc w:val="center"/>
            </w:pPr>
            <w:r w:rsidRPr="000345D8">
              <w:t>129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MIKOM društvo s ograničenom odgovornošću za proizvodnju, trgovinu i usluge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23959017603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Ulica Stjepana Radića 1A, 49247 Zlatar-Bistrica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9.703,53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0,057 %</w:t>
            </w:r>
          </w:p>
        </w:tc>
      </w:tr>
      <w:tr w:rsidTr="00E96AF1" w:rsidR="00507ACD" w:rsidRPr="000345D8">
        <w:trPr>
          <w:trHeight w:val="57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96DE5" w:rsidP="00E96AF1" w:rsidR="00507ACD" w:rsidRPr="000345D8">
            <w:pPr>
              <w:jc w:val="center"/>
            </w:pPr>
            <w:r w:rsidRPr="000345D8">
              <w:t>130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MINISTARSTVO FINANCIJA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18683136487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Katančićeva 5, 10000 ZAGREB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910.445,93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5,387 %</w:t>
            </w:r>
          </w:p>
        </w:tc>
      </w:tr>
      <w:tr w:rsidTr="00E96AF1" w:rsidR="00507ACD" w:rsidRPr="000345D8">
        <w:trPr>
          <w:trHeight w:val="57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96DE5" w:rsidP="00E96AF1" w:rsidR="00507ACD" w:rsidRPr="000345D8">
            <w:pPr>
              <w:jc w:val="center"/>
            </w:pPr>
            <w:r w:rsidRPr="000345D8">
              <w:t>131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MINISTARSTVO POLJOPRIVREDE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76767369197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Ulica grada Vukovara 78, 10000 Zagreb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26.383,83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0,156%</w:t>
            </w:r>
          </w:p>
        </w:tc>
      </w:tr>
      <w:tr w:rsidTr="00E96AF1" w:rsidR="00507ACD" w:rsidRPr="000345D8">
        <w:trPr>
          <w:trHeight w:val="57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96DE5" w:rsidP="00E96AF1" w:rsidR="00507ACD" w:rsidRPr="000345D8">
            <w:pPr>
              <w:jc w:val="center"/>
            </w:pPr>
            <w:r w:rsidRPr="000345D8">
              <w:t>132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RANKO MLADENIĆ, plastika obrt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26903751365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MLADENIĆI 91, 51216 MLADENIĆI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6.855,23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0,041 %</w:t>
            </w:r>
          </w:p>
        </w:tc>
      </w:tr>
      <w:tr w:rsidTr="00E96AF1" w:rsidR="00507ACD" w:rsidRPr="000345D8">
        <w:trPr>
          <w:trHeight w:val="72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96DE5" w:rsidP="00E96AF1" w:rsidR="00507ACD" w:rsidRPr="000345D8">
            <w:pPr>
              <w:jc w:val="center"/>
            </w:pPr>
            <w:r w:rsidRPr="000345D8">
              <w:t>133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Model Pakiranja dioničko društvo za proizvodnju i promet kartonske i papirne ambalaže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01993249507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Kanalski put 14a, 10000 Zagreb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66.950,07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0,396%</w:t>
            </w:r>
          </w:p>
        </w:tc>
      </w:tr>
      <w:tr w:rsidTr="00E96AF1" w:rsidR="00507ACD" w:rsidRPr="000345D8">
        <w:trPr>
          <w:trHeight w:val="114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96DE5" w:rsidP="00E96AF1" w:rsidR="00507ACD" w:rsidRPr="000345D8">
            <w:pPr>
              <w:jc w:val="center"/>
            </w:pPr>
            <w:r w:rsidRPr="000345D8">
              <w:t>134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MOTOMARINER društvo s ograničenom odgovornošću za trgovinu i usluge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97340283479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Jože Vlahovića 16, 51000 Rijeka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1.745,00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0,01 %</w:t>
            </w:r>
          </w:p>
        </w:tc>
      </w:tr>
      <w:tr w:rsidTr="00E96AF1" w:rsidR="00507ACD" w:rsidRPr="000345D8">
        <w:trPr>
          <w:trHeight w:val="1425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96DE5" w:rsidP="00E96AF1" w:rsidR="00507ACD" w:rsidRPr="000345D8">
            <w:pPr>
              <w:jc w:val="center"/>
            </w:pPr>
            <w:r w:rsidRPr="000345D8">
              <w:t>135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MTC-SL MURSKA SOBOTA D.O.O.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SI62277162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Slovenija, Murska Sobota, Slovenska ulica 25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4.334,92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 0,026 %</w:t>
            </w:r>
          </w:p>
        </w:tc>
      </w:tr>
      <w:tr w:rsidTr="00E96AF1" w:rsidR="00507ACD" w:rsidRPr="000345D8">
        <w:trPr>
          <w:trHeight w:val="114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96DE5" w:rsidP="00E96AF1" w:rsidR="00507ACD" w:rsidRPr="000345D8">
            <w:pPr>
              <w:jc w:val="center"/>
            </w:pPr>
            <w:r w:rsidRPr="000345D8">
              <w:t>136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MULTIPRO društvo s ograničenom odgovornošću za trgovinu i usluge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09987499274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Dr. Ivana Novaka 6, 40000 Čakovec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3.406,32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0,02 %</w:t>
            </w:r>
          </w:p>
        </w:tc>
      </w:tr>
      <w:tr w:rsidTr="00E96AF1" w:rsidR="00507ACD" w:rsidRPr="000345D8">
        <w:trPr>
          <w:trHeight w:val="114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96DE5" w:rsidP="00E96AF1" w:rsidR="00507ACD" w:rsidRPr="000345D8">
            <w:pPr>
              <w:jc w:val="center"/>
            </w:pPr>
            <w:r w:rsidRPr="000345D8">
              <w:t>137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MLADEN MUSTAČ, DIMNJAČARSKI OBRT VEDIKO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81579898501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BRDSKA 93, 10313 GRABERJE IVANIĆKO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1.297,50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0,008 %</w:t>
            </w:r>
          </w:p>
        </w:tc>
      </w:tr>
      <w:tr w:rsidTr="00E96AF1" w:rsidR="00507ACD" w:rsidRPr="000345D8">
        <w:trPr>
          <w:trHeight w:val="57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96DE5" w:rsidP="00E96AF1" w:rsidR="00507ACD" w:rsidRPr="000345D8">
            <w:pPr>
              <w:jc w:val="center"/>
            </w:pPr>
            <w:r w:rsidRPr="000345D8">
              <w:t>138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Nastavni zavod za javno zdravstvo Primorsko - goranske županije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45613787772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Krešimirova 52a, 51000 Rijeka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12.166,46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0,072 %</w:t>
            </w:r>
          </w:p>
        </w:tc>
      </w:tr>
      <w:tr w:rsidTr="00E96AF1" w:rsidR="00507ACD" w:rsidRPr="000345D8">
        <w:trPr>
          <w:trHeight w:val="57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96DE5" w:rsidP="00E96AF1" w:rsidR="00507ACD" w:rsidRPr="000345D8">
            <w:pPr>
              <w:jc w:val="center"/>
            </w:pPr>
            <w:r w:rsidRPr="000345D8">
              <w:lastRenderedPageBreak/>
              <w:t>139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NASTAVNI ZAVOD ZA JAVNO ZDRAVSTVO DR. ANDRIJA ŠTAMPAR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33392005961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Mirogojska Cesta 16, 10000 Zagreb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1.587,50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0,009 %</w:t>
            </w:r>
          </w:p>
        </w:tc>
      </w:tr>
      <w:tr w:rsidTr="00E96AF1" w:rsidR="00507ACD" w:rsidRPr="000345D8">
        <w:trPr>
          <w:trHeight w:val="57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96DE5" w:rsidP="00E96AF1" w:rsidR="00507ACD" w:rsidRPr="000345D8">
            <w:pPr>
              <w:jc w:val="center"/>
            </w:pPr>
            <w:r w:rsidRPr="000345D8">
              <w:t>140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NBM PROJEKT jednostavno društvo s ograničenom odgovornošću za prijevoz i usluge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77838701111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Radićeva 36, 51000 Rijeka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1.968,75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0,012 %</w:t>
            </w:r>
          </w:p>
        </w:tc>
      </w:tr>
      <w:tr w:rsidTr="00E96AF1" w:rsidR="00507ACD" w:rsidRPr="000345D8">
        <w:trPr>
          <w:trHeight w:val="855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96DE5" w:rsidP="00E96AF1" w:rsidR="00507ACD" w:rsidRPr="000345D8">
            <w:pPr>
              <w:jc w:val="center"/>
            </w:pPr>
            <w:r w:rsidRPr="000345D8">
              <w:t>141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AKZO NOBEL HILDEN GmbH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DE811171420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Njemačka, Hilden, Dusseldorf, Dofen Strasse 96-100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30.999,59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0,183%</w:t>
            </w:r>
          </w:p>
        </w:tc>
      </w:tr>
      <w:tr w:rsidTr="00E96AF1" w:rsidR="00507ACD" w:rsidRPr="000345D8">
        <w:trPr>
          <w:trHeight w:val="114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96DE5" w:rsidP="00E96AF1" w:rsidR="00507ACD" w:rsidRPr="000345D8">
            <w:pPr>
              <w:jc w:val="center"/>
            </w:pPr>
            <w:r w:rsidRPr="000345D8">
              <w:t>142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NOVA DOMENA jednostavno društvo s ograničenom odgovornošću za usluge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28366193920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Saršoni, Zorzići 1c, 51216 Viškovo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21.220,03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0,126 %</w:t>
            </w:r>
          </w:p>
        </w:tc>
      </w:tr>
      <w:tr w:rsidTr="00E96AF1" w:rsidR="00507ACD" w:rsidRPr="000345D8">
        <w:trPr>
          <w:trHeight w:val="114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96DE5" w:rsidP="00E96AF1" w:rsidR="00507ACD" w:rsidRPr="000345D8">
            <w:pPr>
              <w:jc w:val="center"/>
            </w:pPr>
            <w:r w:rsidRPr="000345D8">
              <w:t>143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NOVAGRAF grafičke usluge d.o.o. za usluge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72527272233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Ive Serdara 6, 10000 Zagreb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1.081,88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0,006 %</w:t>
            </w:r>
          </w:p>
        </w:tc>
      </w:tr>
      <w:tr w:rsidTr="00E96AF1" w:rsidR="00507ACD" w:rsidRPr="000345D8">
        <w:trPr>
          <w:trHeight w:val="57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96DE5" w:rsidP="00E96AF1" w:rsidR="00507ACD" w:rsidRPr="000345D8">
            <w:pPr>
              <w:jc w:val="center"/>
            </w:pPr>
            <w:r w:rsidRPr="000345D8">
              <w:t>144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NOVELIS ITALIA S.P.A.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50971800112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VIA VITTORIO VENETO 106, 20091 BRESSO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418.307,43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2,475%</w:t>
            </w:r>
          </w:p>
        </w:tc>
      </w:tr>
      <w:tr w:rsidTr="00E96AF1" w:rsidR="00507ACD" w:rsidRPr="000345D8">
        <w:trPr>
          <w:trHeight w:val="855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96DE5" w:rsidP="00E96AF1" w:rsidR="00507ACD" w:rsidRPr="000345D8">
            <w:pPr>
              <w:jc w:val="center"/>
            </w:pPr>
            <w:r w:rsidRPr="000345D8">
              <w:t>145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DAMIR OCVIREK, METALOPLAST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12256216869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STJEPANA RADIĆA 160, 35410 BATRINA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5.878,69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0,035 %</w:t>
            </w:r>
          </w:p>
        </w:tc>
      </w:tr>
      <w:tr w:rsidTr="00E96AF1" w:rsidR="00507ACD" w:rsidRPr="000345D8">
        <w:trPr>
          <w:trHeight w:val="1425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96DE5" w:rsidP="00E96AF1" w:rsidR="00507ACD" w:rsidRPr="000345D8">
            <w:pPr>
              <w:jc w:val="center"/>
            </w:pPr>
            <w:r w:rsidRPr="000345D8">
              <w:t>146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ODVJETNIČKO DRUŠTVO USKOKOVIĆ &amp; PARTNERI društvo s ograničenom odgovornošću za obavljanje odvjetničkih poslova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80328852561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Vatroslava Lisinskog 6, 42000 Varaždin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1.589,49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0,009 %</w:t>
            </w:r>
          </w:p>
        </w:tc>
      </w:tr>
      <w:tr w:rsidTr="00E96AF1" w:rsidR="00507ACD" w:rsidRPr="000345D8">
        <w:trPr>
          <w:trHeight w:val="57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96DE5" w:rsidP="00E96AF1" w:rsidR="00507ACD" w:rsidRPr="000345D8">
            <w:pPr>
              <w:jc w:val="center"/>
            </w:pPr>
            <w:r w:rsidRPr="000345D8">
              <w:t>147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OPTIPLAST, d.o.o. za proizvodnju, trgovinu i usluge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22399381390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Odra Sisačka 46, 44000 Odra Sisačka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12.053,44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0,071%</w:t>
            </w:r>
          </w:p>
        </w:tc>
      </w:tr>
      <w:tr w:rsidTr="00E96AF1" w:rsidR="00507ACD" w:rsidRPr="000345D8">
        <w:trPr>
          <w:trHeight w:val="66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96DE5" w:rsidP="00E96AF1" w:rsidR="00507ACD" w:rsidRPr="000345D8">
            <w:pPr>
              <w:jc w:val="center"/>
            </w:pPr>
            <w:r w:rsidRPr="000345D8">
              <w:t>148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OT-OPTIMA TELEKOM d.d. za telekomunikacije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36004425025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Bani 75a, 10000 Zagreb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48.942,26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0,29%</w:t>
            </w:r>
          </w:p>
        </w:tc>
      </w:tr>
      <w:tr w:rsidTr="00E96AF1" w:rsidR="00507ACD" w:rsidRPr="000345D8">
        <w:trPr>
          <w:trHeight w:val="57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96DE5" w:rsidP="00E96AF1" w:rsidR="00507ACD" w:rsidRPr="000345D8">
            <w:pPr>
              <w:jc w:val="center"/>
            </w:pPr>
            <w:r w:rsidRPr="000345D8">
              <w:t>149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VELIBOR PANJKOVIĆ, JAVNI BILJEŽNIK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44946290111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TRG BRAĆE MAŽURANIĆA 6, 51000 RIJEKA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4.487,50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0,027 %</w:t>
            </w:r>
          </w:p>
        </w:tc>
      </w:tr>
      <w:tr w:rsidTr="00E96AF1" w:rsidR="00507ACD" w:rsidRPr="000345D8">
        <w:trPr>
          <w:trHeight w:val="909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96DE5" w:rsidP="00E96AF1" w:rsidR="00507ACD" w:rsidRPr="000345D8">
            <w:pPr>
              <w:jc w:val="center"/>
            </w:pPr>
            <w:r w:rsidRPr="000345D8">
              <w:t>150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KREŠIMIR PENCINGER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53289450435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VUKOVARSKA 8, 35000 SLAVONSKI BROD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937,50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0,006 %</w:t>
            </w:r>
          </w:p>
        </w:tc>
      </w:tr>
      <w:tr w:rsidTr="00E96AF1" w:rsidR="00507ACD" w:rsidRPr="000345D8">
        <w:trPr>
          <w:trHeight w:val="57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96DE5" w:rsidP="00E96AF1" w:rsidR="00507ACD" w:rsidRPr="000345D8">
            <w:pPr>
              <w:jc w:val="center"/>
            </w:pPr>
            <w:r w:rsidRPr="000345D8">
              <w:t>151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FRANE PERKIĆ, LIMARSKA I IZOLATERSKA RADNJA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97563166930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USPON LADISLAVA TOMEE 16, 51000 RIJEKA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18.400,00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0,109 %</w:t>
            </w:r>
          </w:p>
        </w:tc>
      </w:tr>
      <w:tr w:rsidTr="00E96AF1" w:rsidR="00507ACD" w:rsidRPr="000345D8">
        <w:trPr>
          <w:trHeight w:val="855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96DE5" w:rsidP="00E96AF1" w:rsidR="00507ACD" w:rsidRPr="000345D8">
            <w:pPr>
              <w:jc w:val="center"/>
            </w:pPr>
            <w:r w:rsidRPr="000345D8">
              <w:lastRenderedPageBreak/>
              <w:t>152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NEVEN PERKOVIĆ, SERVIS PLAMENIKA I ELEKTRONIKE PERKOVIĆ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14762062825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STUBIČKA 188, 10298 JABLANOVEC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2.225,00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0,013 %</w:t>
            </w:r>
          </w:p>
        </w:tc>
      </w:tr>
      <w:tr w:rsidTr="00E96AF1" w:rsidR="00507ACD" w:rsidRPr="000345D8">
        <w:trPr>
          <w:trHeight w:val="57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96DE5" w:rsidP="00E96AF1" w:rsidR="00507ACD" w:rsidRPr="000345D8">
            <w:pPr>
              <w:jc w:val="center"/>
            </w:pPr>
            <w:r w:rsidRPr="000345D8">
              <w:t>153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PERT d.o.o. za promet i usluge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42255248046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Hercegovačkih Brigada 27, 32236 Ilok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14.980,00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0,089 % </w:t>
            </w:r>
          </w:p>
        </w:tc>
      </w:tr>
      <w:tr w:rsidTr="00E96AF1" w:rsidR="00507ACD" w:rsidRPr="000345D8">
        <w:trPr>
          <w:trHeight w:val="855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96DE5" w:rsidP="00E96AF1" w:rsidR="00507ACD" w:rsidRPr="000345D8">
            <w:pPr>
              <w:jc w:val="center"/>
            </w:pPr>
            <w:r w:rsidRPr="000345D8">
              <w:t>154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PILANA MRKOPALJ društvo s ograničenom odgovornošću za proizvodnju, trgovinu i usluge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22945189155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Pilanska 6, 51315 Mrkopalj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187.467,42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1,109 %</w:t>
            </w:r>
          </w:p>
        </w:tc>
      </w:tr>
      <w:tr w:rsidTr="00E96AF1" w:rsidR="00507ACD" w:rsidRPr="000345D8">
        <w:trPr>
          <w:trHeight w:val="114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96DE5" w:rsidP="00E96AF1" w:rsidR="00507ACD" w:rsidRPr="000345D8">
            <w:pPr>
              <w:jc w:val="center"/>
            </w:pPr>
            <w:r w:rsidRPr="000345D8">
              <w:t>155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PKL društvo za proizvodnju i trgovinu s ograničenom odgovornošću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51999974804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Martinkovac 112, 51000 Rijeka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4.386,00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0,026 % </w:t>
            </w:r>
          </w:p>
        </w:tc>
      </w:tr>
      <w:tr w:rsidTr="00E96AF1" w:rsidR="00507ACD" w:rsidRPr="000345D8">
        <w:trPr>
          <w:trHeight w:val="57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96DE5" w:rsidP="00E96AF1" w:rsidR="00507ACD" w:rsidRPr="000345D8">
            <w:pPr>
              <w:jc w:val="center"/>
            </w:pPr>
            <w:r w:rsidRPr="000345D8">
              <w:t>156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PLIMASAR jednostavno društvo s ograničenom odgovornošću za posredovanje i pružanje usluga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right"/>
            </w:pPr>
            <w:r w:rsidRPr="000345D8">
              <w:t>02716951905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Pećine 9, 51000 Rijeka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575,00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0,003 %</w:t>
            </w:r>
          </w:p>
        </w:tc>
      </w:tr>
      <w:tr w:rsidTr="00E96AF1" w:rsidR="00507ACD" w:rsidRPr="000345D8">
        <w:trPr>
          <w:trHeight w:val="57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96DE5" w:rsidP="00E96AF1" w:rsidR="00507ACD" w:rsidRPr="000345D8">
            <w:pPr>
              <w:jc w:val="center"/>
            </w:pPr>
            <w:r w:rsidRPr="000345D8">
              <w:t>157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POSLOVNI SISTEMI d. o. o. za informatičke usluge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99261498335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Mihovilići 17, 51000 Rijeka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19.932,31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0,118 %</w:t>
            </w:r>
          </w:p>
        </w:tc>
      </w:tr>
      <w:tr w:rsidTr="00E96AF1" w:rsidR="00507ACD" w:rsidRPr="000345D8">
        <w:trPr>
          <w:trHeight w:val="57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96DE5" w:rsidP="00E96AF1" w:rsidR="00507ACD" w:rsidRPr="000345D8">
            <w:pPr>
              <w:jc w:val="center"/>
            </w:pPr>
            <w:r w:rsidRPr="000345D8">
              <w:t>158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POWER SYSTEMS ENGINEERING SERVICES, društvo s ograničenom odgovornošću za poslovne i tehničke usluge, posredovanje i trgovinu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76478500503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Šojska 25d, 51000 Rijeka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12.070,00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0,071 %</w:t>
            </w:r>
          </w:p>
        </w:tc>
      </w:tr>
      <w:tr w:rsidTr="00E96AF1" w:rsidR="00507ACD" w:rsidRPr="000345D8">
        <w:trPr>
          <w:trHeight w:val="57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96DE5" w:rsidP="00E96AF1" w:rsidR="00507ACD" w:rsidRPr="000345D8">
            <w:pPr>
              <w:jc w:val="center"/>
            </w:pPr>
            <w:r w:rsidRPr="000345D8">
              <w:t>159</w:t>
            </w:r>
          </w:p>
        </w:tc>
        <w:tc>
          <w:tcPr>
            <w:tcW w:type="dxa" w:w="34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POŽEŠKA DOLINA, dioničko društvo za trgovinu, ugostiteljstvo i turizam, Požega, Dubrovačka  65 A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20922732186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Dubrovačka 65A, 34000 Požega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1.306,00 kn</w:t>
            </w:r>
          </w:p>
        </w:tc>
        <w:tc>
          <w:tcPr>
            <w:tcW w:type="dxa" w:w="8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0,008%</w:t>
            </w:r>
          </w:p>
        </w:tc>
      </w:tr>
      <w:tr w:rsidTr="00E96AF1" w:rsidR="00507ACD" w:rsidRPr="000345D8">
        <w:trPr>
          <w:trHeight w:val="1140"/>
        </w:trPr>
        <w:tc>
          <w:tcPr>
            <w:tcW w:type="dxa" w:w="58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96DE5" w:rsidP="00E96AF1" w:rsidR="00507ACD" w:rsidRPr="000345D8">
            <w:pPr>
              <w:jc w:val="center"/>
            </w:pPr>
            <w:r w:rsidRPr="000345D8">
              <w:t>160</w:t>
            </w:r>
          </w:p>
        </w:tc>
        <w:tc>
          <w:tcPr>
            <w:tcW w:type="dxa" w:w="3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Proenergy d.o.o. za proizvodnju električne energije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63962176928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J. Marohnića 1, 10000 Zagreb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775.665,88 kn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4,589 %</w:t>
            </w:r>
          </w:p>
        </w:tc>
      </w:tr>
      <w:tr w:rsidTr="00E96AF1" w:rsidR="00507ACD" w:rsidRPr="000345D8">
        <w:trPr>
          <w:trHeight w:val="855"/>
        </w:trPr>
        <w:tc>
          <w:tcPr>
            <w:tcW w:type="dxa" w:w="58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96DE5" w:rsidP="00E96AF1" w:rsidR="00507ACD" w:rsidRPr="000345D8">
            <w:pPr>
              <w:jc w:val="center"/>
            </w:pPr>
            <w:r w:rsidRPr="000345D8">
              <w:t>161</w:t>
            </w:r>
          </w:p>
        </w:tc>
        <w:tc>
          <w:tcPr>
            <w:tcW w:type="dxa" w:w="3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PRIMACOŠPED d.o.o. za međunarodno otpremništvo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92921096103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Jankomir 25, 10000 Zagreb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5.394,27 kn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0,032 %</w:t>
            </w:r>
          </w:p>
        </w:tc>
      </w:tr>
      <w:tr w:rsidTr="00E96AF1" w:rsidR="00507ACD" w:rsidRPr="000345D8">
        <w:trPr>
          <w:trHeight w:val="570"/>
        </w:trPr>
        <w:tc>
          <w:tcPr>
            <w:tcW w:type="dxa" w:w="58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96DE5" w:rsidP="00E96AF1" w:rsidR="00507ACD" w:rsidRPr="000345D8">
            <w:pPr>
              <w:jc w:val="center"/>
            </w:pPr>
            <w:r w:rsidRPr="000345D8">
              <w:t>162</w:t>
            </w:r>
          </w:p>
        </w:tc>
        <w:tc>
          <w:tcPr>
            <w:tcW w:type="dxa" w:w="3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PRIMOTRONIC d.o.o. za trgovinu i usluge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01385353636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Karlovačka cesta 4 I, 10000 Zagreb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3.182,23 kn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0,019 % </w:t>
            </w:r>
          </w:p>
        </w:tc>
      </w:tr>
      <w:tr w:rsidTr="00E96AF1" w:rsidR="00507ACD" w:rsidRPr="000345D8">
        <w:trPr>
          <w:trHeight w:val="855"/>
        </w:trPr>
        <w:tc>
          <w:tcPr>
            <w:tcW w:type="dxa" w:w="58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96DE5" w:rsidP="00E96AF1" w:rsidR="00507ACD" w:rsidRPr="000345D8">
            <w:pPr>
              <w:jc w:val="center"/>
            </w:pPr>
            <w:r w:rsidRPr="000345D8">
              <w:t>163</w:t>
            </w:r>
          </w:p>
        </w:tc>
        <w:tc>
          <w:tcPr>
            <w:tcW w:type="dxa" w:w="3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PRO KOLEKT društvo s ograničenom odgovornošću za usluge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44736955324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Strojarska cesta 20, 10000 Zagreb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312,50 kn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0,002 %</w:t>
            </w:r>
          </w:p>
        </w:tc>
      </w:tr>
      <w:tr w:rsidTr="00E96AF1" w:rsidR="00507ACD" w:rsidRPr="000345D8">
        <w:trPr>
          <w:trHeight w:val="735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96DE5" w:rsidP="00E96AF1" w:rsidR="00507ACD" w:rsidRPr="000345D8">
            <w:pPr>
              <w:jc w:val="center"/>
            </w:pPr>
            <w:r w:rsidRPr="000345D8">
              <w:t>164</w:t>
            </w:r>
          </w:p>
        </w:tc>
        <w:tc>
          <w:tcPr>
            <w:tcW w:type="dxa" w:w="34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Rail Cargo Logistics - Croatia, međunarodno otpremništvo, društvo s ograničenom odgovornošću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25444851024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Radnička cesta 39, 10000 Zagreb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24.618,21 kn</w:t>
            </w:r>
          </w:p>
        </w:tc>
        <w:tc>
          <w:tcPr>
            <w:tcW w:type="dxa" w:w="8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0,146 %</w:t>
            </w:r>
          </w:p>
        </w:tc>
      </w:tr>
      <w:tr w:rsidTr="00E96AF1" w:rsidR="00507ACD" w:rsidRPr="000345D8">
        <w:trPr>
          <w:trHeight w:val="855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96DE5" w:rsidP="00E96AF1" w:rsidR="00507ACD" w:rsidRPr="000345D8">
            <w:pPr>
              <w:jc w:val="center"/>
            </w:pPr>
            <w:r w:rsidRPr="000345D8">
              <w:t>165</w:t>
            </w:r>
          </w:p>
        </w:tc>
        <w:tc>
          <w:tcPr>
            <w:tcW w:type="dxa" w:w="34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RI - ALMAR trgovina i usluge, društvo s ograničenom odgovornošću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64070307339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Srdoči 15, 51000 Rijeka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33.535,26 kn</w:t>
            </w:r>
          </w:p>
        </w:tc>
        <w:tc>
          <w:tcPr>
            <w:tcW w:type="dxa" w:w="8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0,198 %</w:t>
            </w:r>
          </w:p>
        </w:tc>
      </w:tr>
      <w:tr w:rsidTr="00E96AF1" w:rsidR="00507ACD" w:rsidRPr="000345D8">
        <w:trPr>
          <w:trHeight w:val="855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96DE5" w:rsidP="00E96AF1" w:rsidR="00507ACD" w:rsidRPr="000345D8">
            <w:pPr>
              <w:jc w:val="center"/>
            </w:pPr>
            <w:r w:rsidRPr="000345D8">
              <w:lastRenderedPageBreak/>
              <w:t>166</w:t>
            </w:r>
          </w:p>
        </w:tc>
        <w:tc>
          <w:tcPr>
            <w:tcW w:type="dxa" w:w="34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RIJEČKI USLUŽNI SERVIS društvo s ograničenom odgovornošću za trgovinu i usluge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89570662388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Andrije Medulića 4, 51000 Rijeka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68.723,22 kn</w:t>
            </w:r>
          </w:p>
        </w:tc>
        <w:tc>
          <w:tcPr>
            <w:tcW w:type="dxa" w:w="8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0,407 %</w:t>
            </w:r>
          </w:p>
        </w:tc>
      </w:tr>
      <w:tr w:rsidTr="00E96AF1" w:rsidR="00507ACD" w:rsidRPr="000345D8">
        <w:trPr>
          <w:trHeight w:val="114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96DE5" w:rsidP="00E96AF1" w:rsidR="00507ACD" w:rsidRPr="000345D8">
            <w:pPr>
              <w:jc w:val="center"/>
            </w:pPr>
            <w:r w:rsidRPr="000345D8">
              <w:t>167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RIJEKATANK ekologija i zaštita okoliša, društvo s ograničenom odgovornošću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94465937851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Bartola Kašića 52, 51000 Rijeka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2.750,00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0,016 %</w:t>
            </w:r>
          </w:p>
        </w:tc>
      </w:tr>
      <w:tr w:rsidTr="00E96AF1" w:rsidR="00507ACD" w:rsidRPr="000345D8">
        <w:trPr>
          <w:trHeight w:val="57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96DE5" w:rsidP="00E96AF1" w:rsidR="00507ACD" w:rsidRPr="000345D8">
            <w:pPr>
              <w:jc w:val="center"/>
            </w:pPr>
            <w:r w:rsidRPr="000345D8">
              <w:t>168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Salchi Metalcost S.r.l.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 xml:space="preserve">           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Italija, Burago di Molgora, Viale dell industria 3a-3b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112.662,33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0,667 %</w:t>
            </w:r>
          </w:p>
        </w:tc>
      </w:tr>
      <w:tr w:rsidTr="00E96AF1" w:rsidR="00507ACD" w:rsidRPr="000345D8">
        <w:trPr>
          <w:trHeight w:val="855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96DE5" w:rsidP="00E96AF1" w:rsidR="00507ACD" w:rsidRPr="000345D8">
            <w:pPr>
              <w:jc w:val="center"/>
            </w:pPr>
            <w:r w:rsidRPr="000345D8">
              <w:t>169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SALESIANER MIETTEX d.o.o. za iznajmljivanje tekstila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77537887715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Radnička cesta 169, 10000 Zagreb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971,19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0,006 %</w:t>
            </w:r>
          </w:p>
        </w:tc>
      </w:tr>
      <w:tr w:rsidTr="00E96AF1" w:rsidR="00507ACD" w:rsidRPr="000345D8">
        <w:trPr>
          <w:trHeight w:val="57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96DE5" w:rsidP="00E96AF1" w:rsidR="00507ACD" w:rsidRPr="000345D8">
            <w:pPr>
              <w:jc w:val="center"/>
            </w:pPr>
            <w:r w:rsidRPr="000345D8">
              <w:t>170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SAVAL ZG društvo s ograničenom odgovornošću za proizvodnju i prodaju gumiranih valjaka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28065665817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Fallerovo šetalište 22, 10000 Zagreb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13.903,83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0,082 %</w:t>
            </w:r>
          </w:p>
        </w:tc>
      </w:tr>
      <w:tr w:rsidTr="00E96AF1" w:rsidR="00507ACD" w:rsidRPr="000345D8">
        <w:trPr>
          <w:trHeight w:val="57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96DE5" w:rsidP="00E96AF1" w:rsidR="00507ACD" w:rsidRPr="000345D8">
            <w:pPr>
              <w:jc w:val="center"/>
            </w:pPr>
            <w:r w:rsidRPr="000345D8">
              <w:t>171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SCHEKOLIN AG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DE185214236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Njemačka, Gamprin-Bendern, Industrie Strasse 3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130.851,75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0,774 %</w:t>
            </w:r>
          </w:p>
        </w:tc>
      </w:tr>
      <w:tr w:rsidTr="00E96AF1" w:rsidR="00507ACD" w:rsidRPr="000345D8">
        <w:trPr>
          <w:trHeight w:val="57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96DE5" w:rsidP="00E96AF1" w:rsidR="00507ACD" w:rsidRPr="000345D8">
            <w:pPr>
              <w:jc w:val="center"/>
            </w:pPr>
            <w:r w:rsidRPr="000345D8">
              <w:t>172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SCHRACK TECHNIK d.o.o. za promet elektrotehničkih uređaja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36365310424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Zavrtnica 17, 10000 Zagreb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174,52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0,001%</w:t>
            </w:r>
          </w:p>
        </w:tc>
      </w:tr>
      <w:tr w:rsidTr="00E96AF1" w:rsidR="00507ACD" w:rsidRPr="000345D8">
        <w:trPr>
          <w:trHeight w:val="1425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96DE5" w:rsidP="00E96AF1" w:rsidR="00507ACD" w:rsidRPr="000345D8">
            <w:pPr>
              <w:jc w:val="center"/>
            </w:pPr>
            <w:r w:rsidRPr="000345D8">
              <w:t>173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Shin-I Machinery Works Co.,Ltd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 xml:space="preserve">           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Kina, Taichung no.43, Chung Cheng street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319.019,14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1,887 %</w:t>
            </w:r>
          </w:p>
        </w:tc>
      </w:tr>
      <w:tr w:rsidTr="00E96AF1" w:rsidR="00507ACD" w:rsidRPr="000345D8">
        <w:trPr>
          <w:trHeight w:val="57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96DE5" w:rsidP="00E96AF1" w:rsidR="00507ACD" w:rsidRPr="000345D8">
            <w:pPr>
              <w:jc w:val="center"/>
            </w:pPr>
            <w:r w:rsidRPr="000345D8">
              <w:t>174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SIDERMEC S.P.A.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IT02439800406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Italija, Gatteo, Via Pirandelo 23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1.229,68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0,007 %</w:t>
            </w:r>
          </w:p>
        </w:tc>
      </w:tr>
      <w:tr w:rsidTr="00E96AF1" w:rsidR="00507ACD" w:rsidRPr="000345D8">
        <w:trPr>
          <w:trHeight w:val="57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96DE5" w:rsidP="00E96AF1" w:rsidR="00507ACD" w:rsidRPr="000345D8">
            <w:pPr>
              <w:jc w:val="center"/>
            </w:pPr>
            <w:r w:rsidRPr="000345D8">
              <w:t>175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SINTOMA d.o.o. za informacijske i projektne sustave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58792118983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Vojakovačka 21, 10000 Zagreb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525,00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0,003 %</w:t>
            </w:r>
          </w:p>
        </w:tc>
      </w:tr>
      <w:tr w:rsidTr="00E96AF1" w:rsidR="00507ACD" w:rsidRPr="000345D8">
        <w:trPr>
          <w:trHeight w:val="57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96DE5" w:rsidP="00E96AF1" w:rsidR="00507ACD" w:rsidRPr="000345D8">
            <w:pPr>
              <w:jc w:val="center"/>
            </w:pPr>
            <w:r w:rsidRPr="000345D8">
              <w:t>176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SLOGA D.O.O.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200186820006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Republika Bosna i Hercegovina, Srajevo, Binjezevo bb, Hadžić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338.978,79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2,006 %</w:t>
            </w:r>
          </w:p>
        </w:tc>
      </w:tr>
      <w:tr w:rsidTr="00E96AF1" w:rsidR="00507ACD" w:rsidRPr="000345D8">
        <w:trPr>
          <w:trHeight w:val="727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96DE5" w:rsidP="00E96AF1" w:rsidR="00507ACD" w:rsidRPr="000345D8">
            <w:pPr>
              <w:jc w:val="center"/>
            </w:pPr>
            <w:r w:rsidRPr="000345D8">
              <w:t>177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SMIT-COMMERCE d.o.o. trgovina, proizvodnja i usluge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95243482140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Gornjostupnička 9b, 10255 Gornji Stupnik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4.170,85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0,025 %</w:t>
            </w:r>
          </w:p>
        </w:tc>
      </w:tr>
      <w:tr w:rsidTr="00E96AF1" w:rsidR="00507ACD" w:rsidRPr="000345D8">
        <w:trPr>
          <w:trHeight w:val="57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96DE5" w:rsidP="00E96AF1" w:rsidR="00507ACD" w:rsidRPr="000345D8">
            <w:pPr>
              <w:jc w:val="center"/>
            </w:pPr>
            <w:r w:rsidRPr="000345D8">
              <w:t>178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SOS - DJEČJE SELO HRVATSKA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40473432889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Zavrtnica 5III, 10000 Zagreb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1.320,00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0,008 %</w:t>
            </w:r>
          </w:p>
        </w:tc>
      </w:tr>
      <w:tr w:rsidTr="00E96AF1" w:rsidR="00507ACD" w:rsidRPr="000345D8">
        <w:trPr>
          <w:trHeight w:val="57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96DE5" w:rsidP="00E96AF1" w:rsidR="00507ACD" w:rsidRPr="000345D8">
            <w:pPr>
              <w:jc w:val="center"/>
            </w:pPr>
            <w:r w:rsidRPr="000345D8">
              <w:t>179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SREDIŠNJE KLIRINŠKO DEPOZITARNO DRUŠTVO, dioničko društvo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64406809162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Heinzelova 62a, 10000 Zagreb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9.302,30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0,055 %</w:t>
            </w:r>
          </w:p>
        </w:tc>
      </w:tr>
      <w:tr w:rsidTr="00E96AF1" w:rsidR="00507ACD" w:rsidRPr="000345D8">
        <w:trPr>
          <w:trHeight w:val="57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96DE5" w:rsidP="00E96AF1" w:rsidR="00507ACD" w:rsidRPr="000345D8">
            <w:pPr>
              <w:jc w:val="center"/>
            </w:pPr>
            <w:r w:rsidRPr="000345D8">
              <w:lastRenderedPageBreak/>
              <w:t>180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STAN-FAR unutarnje i međunarodno otpremništvo, prijevozne usluge, uvoz-izvoz, d.o.o.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73036167195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Slavonska Avenija 52, 10000 Zagreb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3.000,00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0,018 %</w:t>
            </w:r>
          </w:p>
        </w:tc>
      </w:tr>
      <w:tr w:rsidTr="00E96AF1" w:rsidR="00507ACD" w:rsidRPr="000345D8">
        <w:trPr>
          <w:trHeight w:val="855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96DE5" w:rsidP="00E96AF1" w:rsidR="00507ACD" w:rsidRPr="000345D8">
            <w:pPr>
              <w:jc w:val="center"/>
            </w:pPr>
            <w:r w:rsidRPr="000345D8">
              <w:t>181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STEELFORCE NV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BE0402950965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Belgija, Antwerpen, Lange Klaren Straat 16-20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57.437,33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0,34 %</w:t>
            </w:r>
          </w:p>
        </w:tc>
      </w:tr>
      <w:tr w:rsidTr="00E96AF1" w:rsidR="00507ACD" w:rsidRPr="000345D8">
        <w:trPr>
          <w:trHeight w:val="57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96DE5" w:rsidP="00E96AF1" w:rsidR="00507ACD" w:rsidRPr="000345D8">
            <w:pPr>
              <w:jc w:val="center"/>
            </w:pPr>
            <w:r w:rsidRPr="000345D8">
              <w:t>182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DMS, obrt za promet i usluge VL. DARKO STIPERSKI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92838009941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KOZJAČKA ULICA 17, 10000 ZAGREB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7.000,00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0,041 %</w:t>
            </w:r>
          </w:p>
        </w:tc>
      </w:tr>
      <w:tr w:rsidTr="00E96AF1" w:rsidR="00507ACD" w:rsidRPr="000345D8">
        <w:trPr>
          <w:trHeight w:val="114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96DE5" w:rsidP="00E96AF1" w:rsidR="00507ACD" w:rsidRPr="000345D8">
            <w:pPr>
              <w:jc w:val="center"/>
            </w:pPr>
            <w:r w:rsidRPr="000345D8">
              <w:t>183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SUBMARINE d.o.o. za trgovinu, prijevoz i usluge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76768109657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Šišićeva 1, 10000 Zagreb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9.065,00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0,054 %</w:t>
            </w:r>
          </w:p>
        </w:tc>
      </w:tr>
      <w:tr w:rsidTr="00E96AF1" w:rsidR="00507ACD" w:rsidRPr="000345D8">
        <w:trPr>
          <w:trHeight w:val="855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96DE5" w:rsidP="00E96AF1" w:rsidR="00507ACD" w:rsidRPr="000345D8">
            <w:pPr>
              <w:jc w:val="center"/>
            </w:pPr>
            <w:r w:rsidRPr="000345D8">
              <w:t>184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Sveučilište u Zagrebu - Studentski centar u Zagrebu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22597784145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Savska cesta 25, 10000 Zagreb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433,56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0,003 %</w:t>
            </w:r>
          </w:p>
        </w:tc>
      </w:tr>
      <w:tr w:rsidTr="00E96AF1" w:rsidR="00507ACD" w:rsidRPr="000345D8">
        <w:trPr>
          <w:trHeight w:val="1425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96DE5" w:rsidP="00E96AF1" w:rsidR="00507ACD" w:rsidRPr="000345D8">
            <w:pPr>
              <w:jc w:val="center"/>
            </w:pPr>
            <w:r w:rsidRPr="000345D8">
              <w:t>185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DANIELA ŠEPČIĆ "DŠ" obrt za vulkanizerske usluge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91346500833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Krenovac 5, 51219 Čavle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2.442,76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0,014 %</w:t>
            </w:r>
          </w:p>
        </w:tc>
      </w:tr>
      <w:tr w:rsidTr="00E96AF1" w:rsidR="00507ACD" w:rsidRPr="000345D8">
        <w:trPr>
          <w:trHeight w:val="855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96DE5" w:rsidP="00E96AF1" w:rsidR="00507ACD" w:rsidRPr="000345D8">
            <w:pPr>
              <w:jc w:val="center"/>
            </w:pPr>
            <w:r w:rsidRPr="000345D8">
              <w:t>186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VESNA ŠEŠKAR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79890080780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MARINIĆI 138, 51216 MARINIĆI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1.037,50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0,006 %</w:t>
            </w:r>
          </w:p>
        </w:tc>
      </w:tr>
      <w:tr w:rsidTr="00E96AF1" w:rsidR="00507ACD" w:rsidRPr="000345D8">
        <w:trPr>
          <w:trHeight w:val="57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96DE5" w:rsidP="00E96AF1" w:rsidR="00507ACD" w:rsidRPr="000345D8">
            <w:pPr>
              <w:jc w:val="center"/>
            </w:pPr>
            <w:r w:rsidRPr="000345D8">
              <w:t>187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ŠPED STRELA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104725904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Srbija, Čepure-Paračin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1.869,67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0,011%</w:t>
            </w:r>
          </w:p>
        </w:tc>
      </w:tr>
      <w:tr w:rsidTr="00E96AF1" w:rsidR="00507ACD" w:rsidRPr="000345D8">
        <w:trPr>
          <w:trHeight w:val="171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96DE5" w:rsidP="00E96AF1" w:rsidR="00507ACD" w:rsidRPr="000345D8">
            <w:pPr>
              <w:jc w:val="center"/>
            </w:pPr>
            <w:r w:rsidRPr="000345D8">
              <w:t>188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ŠPEDTRANS WORLD međunarodni prijevoz i pretovar robe, društvo s ograničenom odgovornošću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29285705922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Kukuljanovo 387, 51223 Kukuljanovo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30.575,00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0,181 %</w:t>
            </w:r>
          </w:p>
        </w:tc>
      </w:tr>
      <w:tr w:rsidTr="00E96AF1" w:rsidR="00507ACD" w:rsidRPr="000345D8">
        <w:trPr>
          <w:trHeight w:val="114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96DE5" w:rsidP="00E96AF1" w:rsidR="00507ACD" w:rsidRPr="000345D8">
            <w:pPr>
              <w:jc w:val="center"/>
            </w:pPr>
            <w:r w:rsidRPr="000345D8">
              <w:t>189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TAU ON-LINE d.o.o. za informatiku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14273924910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Strojarska cesta 20, 10000 Zagreb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487,50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0,003%</w:t>
            </w:r>
          </w:p>
        </w:tc>
      </w:tr>
      <w:tr w:rsidTr="00E96AF1" w:rsidR="00507ACD" w:rsidRPr="000345D8">
        <w:trPr>
          <w:trHeight w:val="855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96DE5" w:rsidP="00E96AF1" w:rsidR="00507ACD" w:rsidRPr="000345D8">
            <w:pPr>
              <w:jc w:val="center"/>
            </w:pPr>
            <w:r w:rsidRPr="000345D8">
              <w:t>190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TEH-PROJEKT ENERGETIKA Projektiranje, konzalting, inženjering, proizvodnja strojarske opreme i kemijskih proizvoda Društvo s ograničenom odgovornošću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89370831907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Fiorella La Guardia 13, 51000 Rijeka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57.716,64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0,341 %</w:t>
            </w:r>
          </w:p>
        </w:tc>
      </w:tr>
      <w:tr w:rsidTr="00E96AF1" w:rsidR="00507ACD" w:rsidRPr="000345D8">
        <w:trPr>
          <w:trHeight w:val="57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96DE5" w:rsidP="00E96AF1" w:rsidR="00507ACD" w:rsidRPr="000345D8">
            <w:pPr>
              <w:jc w:val="center"/>
            </w:pPr>
            <w:r w:rsidRPr="000345D8">
              <w:t>191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 xml:space="preserve">TEHNIČAR-COPYSERVIS d.o.o. za proizvodnju, održavanje, popravak i trgovinu na veliko i malo uredskih i </w:t>
            </w:r>
            <w:r w:rsidRPr="000345D8">
              <w:lastRenderedPageBreak/>
              <w:t>knjigovodstvenih strojeva i računalnih sustava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lastRenderedPageBreak/>
              <w:t>51390945090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Kranjčevićeva 25, 10000 Zagreb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1.234,10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0,007 %</w:t>
            </w:r>
          </w:p>
        </w:tc>
      </w:tr>
      <w:tr w:rsidTr="00E96AF1" w:rsidR="00507ACD" w:rsidRPr="000345D8">
        <w:trPr>
          <w:trHeight w:val="57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96DE5" w:rsidP="00E96AF1" w:rsidR="00507ACD" w:rsidRPr="000345D8">
            <w:pPr>
              <w:jc w:val="center"/>
            </w:pPr>
            <w:r w:rsidRPr="000345D8">
              <w:lastRenderedPageBreak/>
              <w:t>192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TEHNODIV d.o.o. za proizvodnju, trgovinu i usluge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99111228874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Kralja Zvonimira 19a, 33515 Orahovica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11.943,32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0,071 %</w:t>
            </w:r>
          </w:p>
        </w:tc>
      </w:tr>
      <w:tr w:rsidTr="00596DE5" w:rsidR="00507ACD" w:rsidRPr="000345D8">
        <w:trPr>
          <w:trHeight w:val="855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96DE5" w:rsidP="00E96AF1" w:rsidR="00507ACD" w:rsidRPr="000345D8">
            <w:pPr>
              <w:jc w:val="center"/>
            </w:pPr>
            <w:r w:rsidRPr="000345D8">
              <w:t>193</w:t>
            </w:r>
          </w:p>
        </w:tc>
        <w:tc>
          <w:tcPr>
            <w:tcW w:type="dxa" w:w="34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THE END OF LINE društvo s ograničenom odgovornošću za pakiranje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73871442076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Selska cesta 141, 10000 Zagreb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35.456,40 kn</w:t>
            </w:r>
          </w:p>
        </w:tc>
        <w:tc>
          <w:tcPr>
            <w:tcW w:type="dxa" w:w="8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0,21 % </w:t>
            </w:r>
          </w:p>
        </w:tc>
      </w:tr>
      <w:tr w:rsidTr="00596DE5" w:rsidR="00507ACD" w:rsidRPr="000345D8">
        <w:trPr>
          <w:trHeight w:val="114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96DE5" w:rsidP="00E96AF1" w:rsidR="00507ACD" w:rsidRPr="000345D8">
            <w:pPr>
              <w:jc w:val="center"/>
            </w:pPr>
            <w:r w:rsidRPr="000345D8">
              <w:t>194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THE VALSPAR( NANTES) CORPORATI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FR48320460173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Francuska, 25 bd. marchal a. juin, Nantes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49.062,09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0,29 %</w:t>
            </w:r>
          </w:p>
        </w:tc>
      </w:tr>
      <w:tr w:rsidTr="00596DE5" w:rsidR="00507ACD" w:rsidRPr="000345D8">
        <w:trPr>
          <w:trHeight w:val="855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96DE5" w:rsidP="00E96AF1" w:rsidR="00507ACD" w:rsidRPr="000345D8">
            <w:pPr>
              <w:jc w:val="center"/>
            </w:pPr>
            <w:r w:rsidRPr="000345D8">
              <w:t>195</w:t>
            </w:r>
          </w:p>
        </w:tc>
        <w:tc>
          <w:tcPr>
            <w:tcW w:type="dxa" w:w="34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THYSSENKRUPP RASSELSTEIN GMBH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DE811726044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Njemačka, Andernach koblenzer str. 141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3.725.175,82 kn</w:t>
            </w:r>
          </w:p>
        </w:tc>
        <w:tc>
          <w:tcPr>
            <w:tcW w:type="dxa" w:w="8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22,04 %</w:t>
            </w:r>
          </w:p>
        </w:tc>
      </w:tr>
      <w:tr w:rsidTr="00E96AF1" w:rsidR="00507ACD" w:rsidRPr="000345D8">
        <w:trPr>
          <w:trHeight w:val="1140"/>
        </w:trPr>
        <w:tc>
          <w:tcPr>
            <w:tcW w:type="dxa" w:w="58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96DE5" w:rsidP="00E96AF1" w:rsidR="00507ACD" w:rsidRPr="000345D8">
            <w:pPr>
              <w:jc w:val="center"/>
            </w:pPr>
            <w:r w:rsidRPr="000345D8">
              <w:t>196</w:t>
            </w:r>
          </w:p>
        </w:tc>
        <w:tc>
          <w:tcPr>
            <w:tcW w:type="dxa" w:w="3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ANDREJ TÖDTLING, ODVJETNIK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76276702394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CRVENOG KRIŽA 12, 10000 ZAGREB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41.930,62 kn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0,248 %</w:t>
            </w:r>
          </w:p>
        </w:tc>
      </w:tr>
      <w:tr w:rsidTr="00E96AF1" w:rsidR="00507ACD" w:rsidRPr="000345D8">
        <w:trPr>
          <w:trHeight w:val="855"/>
        </w:trPr>
        <w:tc>
          <w:tcPr>
            <w:tcW w:type="dxa" w:w="58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96DE5" w:rsidP="00E96AF1" w:rsidR="00507ACD" w:rsidRPr="000345D8">
            <w:pPr>
              <w:jc w:val="center"/>
            </w:pPr>
            <w:r w:rsidRPr="000345D8">
              <w:t>197</w:t>
            </w:r>
          </w:p>
        </w:tc>
        <w:tc>
          <w:tcPr>
            <w:tcW w:type="dxa" w:w="3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TPZ, društvo s ograničenom odgovornošću za proizvodnju, trgovinu i usluge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68119083236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Novoselska 25, 10000 Zagreb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8.628,57 kn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 0,051 %</w:t>
            </w:r>
          </w:p>
        </w:tc>
      </w:tr>
      <w:tr w:rsidTr="00E96AF1" w:rsidR="00507ACD" w:rsidRPr="000345D8">
        <w:trPr>
          <w:trHeight w:val="570"/>
        </w:trPr>
        <w:tc>
          <w:tcPr>
            <w:tcW w:type="dxa" w:w="58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96DE5" w:rsidP="00E96AF1" w:rsidR="00507ACD" w:rsidRPr="000345D8">
            <w:pPr>
              <w:jc w:val="center"/>
            </w:pPr>
            <w:r w:rsidRPr="000345D8">
              <w:t>198</w:t>
            </w:r>
          </w:p>
        </w:tc>
        <w:tc>
          <w:tcPr>
            <w:tcW w:type="dxa" w:w="3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TRANSAGENT međunarodna pomorska i prometna agencija, d. o. 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65317199776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Verdieva 6, 51000 Rijeka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18.258,83 kn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0,108%</w:t>
            </w:r>
          </w:p>
        </w:tc>
      </w:tr>
      <w:tr w:rsidTr="00E96AF1" w:rsidR="00507ACD" w:rsidRPr="000345D8">
        <w:trPr>
          <w:trHeight w:val="855"/>
        </w:trPr>
        <w:tc>
          <w:tcPr>
            <w:tcW w:type="dxa" w:w="58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96DE5" w:rsidP="00E96AF1" w:rsidR="00507ACD" w:rsidRPr="000345D8">
            <w:pPr>
              <w:jc w:val="center"/>
            </w:pPr>
            <w:r w:rsidRPr="000345D8">
              <w:t>199</w:t>
            </w:r>
          </w:p>
        </w:tc>
        <w:tc>
          <w:tcPr>
            <w:tcW w:type="dxa" w:w="3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TRAST NEKRETNINE dioničko društvo, za usluge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93225891495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Prisavlje 2, 10000 Zagreb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180,00 kn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0,001%</w:t>
            </w:r>
          </w:p>
        </w:tc>
      </w:tr>
      <w:tr w:rsidTr="00E96AF1" w:rsidR="00507ACD" w:rsidRPr="000345D8">
        <w:trPr>
          <w:trHeight w:val="1140"/>
        </w:trPr>
        <w:tc>
          <w:tcPr>
            <w:tcW w:type="dxa" w:w="58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96DE5" w:rsidP="00E96AF1" w:rsidR="00507ACD" w:rsidRPr="000345D8">
            <w:pPr>
              <w:jc w:val="center"/>
            </w:pPr>
            <w:r w:rsidRPr="000345D8">
              <w:t>200</w:t>
            </w:r>
          </w:p>
        </w:tc>
        <w:tc>
          <w:tcPr>
            <w:tcW w:type="dxa" w:w="3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TRAST OTPREMNIŠTVO društvo s ograničenom odgovornošću za usluge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24839920900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Vojvodići 11, 10431 Novaki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3.730,00 kn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 0,022%</w:t>
            </w:r>
          </w:p>
        </w:tc>
      </w:tr>
      <w:tr w:rsidTr="00E96AF1" w:rsidR="00507ACD" w:rsidRPr="000345D8">
        <w:trPr>
          <w:trHeight w:val="570"/>
        </w:trPr>
        <w:tc>
          <w:tcPr>
            <w:tcW w:type="dxa" w:w="58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96DE5" w:rsidP="00E96AF1" w:rsidR="00507ACD" w:rsidRPr="000345D8">
            <w:pPr>
              <w:jc w:val="center"/>
            </w:pPr>
            <w:r w:rsidRPr="000345D8">
              <w:t>201</w:t>
            </w:r>
          </w:p>
        </w:tc>
        <w:tc>
          <w:tcPr>
            <w:tcW w:type="dxa" w:w="3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TRIGLAV OSIGURANJE d. d.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29743547503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Antuna Heinza 4, 10000 Zagreb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1.569,54 kn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0,009 %</w:t>
            </w:r>
          </w:p>
        </w:tc>
      </w:tr>
      <w:tr w:rsidTr="00E96AF1" w:rsidR="00507ACD" w:rsidRPr="000345D8">
        <w:trPr>
          <w:trHeight w:val="855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96DE5" w:rsidP="00E96AF1" w:rsidR="00507ACD" w:rsidRPr="000345D8">
            <w:pPr>
              <w:jc w:val="center"/>
            </w:pPr>
            <w:r w:rsidRPr="000345D8">
              <w:t>202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UGOSTITELJSTVO ČULJAK d.o.o. za usluge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31878401363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Bosutska 38, 10000 Zagreb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594,00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0,004 %</w:t>
            </w:r>
          </w:p>
        </w:tc>
      </w:tr>
      <w:tr w:rsidTr="00E96AF1" w:rsidR="00507ACD" w:rsidRPr="000345D8">
        <w:trPr>
          <w:trHeight w:val="57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96DE5" w:rsidP="00E96AF1" w:rsidR="00507ACD" w:rsidRPr="000345D8">
            <w:pPr>
              <w:jc w:val="center"/>
            </w:pPr>
            <w:r w:rsidRPr="000345D8">
              <w:t>203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UniCredit Leasing Croatia društvo s ograničenom odgovornošću za leasing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18736141210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Heinzelova 33, 10000 Zagreb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5.164,38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 0,031 %</w:t>
            </w:r>
          </w:p>
        </w:tc>
      </w:tr>
      <w:tr w:rsidTr="00E96AF1" w:rsidR="00507ACD" w:rsidRPr="000345D8">
        <w:trPr>
          <w:trHeight w:val="57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96DE5" w:rsidP="00E96AF1" w:rsidR="00507ACD" w:rsidRPr="000345D8">
            <w:pPr>
              <w:jc w:val="center"/>
            </w:pPr>
            <w:r w:rsidRPr="000345D8">
              <w:t>204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USTANOVA ZA ZDRAVSTVENU SKRB U MEDICINI RADA DR. TUDOR-PAVLIĆ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28440665923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Dolac 3, 51000 Rijeka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6.965,00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0,041 %</w:t>
            </w:r>
          </w:p>
        </w:tc>
      </w:tr>
      <w:tr w:rsidTr="00E96AF1" w:rsidR="00507ACD" w:rsidRPr="000345D8">
        <w:trPr>
          <w:trHeight w:val="855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96DE5" w:rsidP="00E96AF1" w:rsidR="00507ACD" w:rsidRPr="000345D8">
            <w:pPr>
              <w:jc w:val="center"/>
            </w:pPr>
            <w:r w:rsidRPr="000345D8">
              <w:t>205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VB LEASING d.o.o. za leasing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55525619967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Horvatova 82, 10000 Zagreb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8.362,11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0,049 %</w:t>
            </w:r>
          </w:p>
        </w:tc>
      </w:tr>
      <w:tr w:rsidTr="00E96AF1" w:rsidR="00507ACD" w:rsidRPr="000345D8">
        <w:trPr>
          <w:trHeight w:val="57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96DE5" w:rsidP="00E96AF1" w:rsidR="00507ACD" w:rsidRPr="000345D8">
            <w:pPr>
              <w:jc w:val="center"/>
            </w:pPr>
            <w:r w:rsidRPr="000345D8">
              <w:lastRenderedPageBreak/>
              <w:t>206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VEMAR d. o. o. trgovina i usluge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16952196692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Mirka Jengića 19, 51000 Rijeka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13.825,00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0,082 %</w:t>
            </w:r>
          </w:p>
        </w:tc>
      </w:tr>
      <w:tr w:rsidTr="00E96AF1" w:rsidR="00507ACD" w:rsidRPr="000345D8">
        <w:trPr>
          <w:trHeight w:val="57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96DE5" w:rsidP="00E96AF1" w:rsidR="00507ACD" w:rsidRPr="000345D8">
            <w:pPr>
              <w:jc w:val="center"/>
            </w:pPr>
            <w:r w:rsidRPr="000345D8">
              <w:t>207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VETERINARSKA STANICA RIJEKA, društvo s ograničenom odgovornošću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02918144179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Marka Remsa 1, 51000 Rijeka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2.562,50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0,015 %</w:t>
            </w:r>
          </w:p>
        </w:tc>
      </w:tr>
      <w:tr w:rsidTr="00E96AF1" w:rsidR="00507ACD" w:rsidRPr="000345D8">
        <w:trPr>
          <w:trHeight w:val="57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96DE5" w:rsidP="00E96AF1" w:rsidR="00507ACD" w:rsidRPr="000345D8">
            <w:pPr>
              <w:jc w:val="center"/>
            </w:pPr>
            <w:r w:rsidRPr="000345D8">
              <w:t>208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VIATOR&amp;VEKTOR PROJEKTI d.o.o. za trgovinu i otpremništvo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96740215145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Beethovenova 3, 10000 Zagreb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1.185,43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0,007 %</w:t>
            </w:r>
          </w:p>
        </w:tc>
      </w:tr>
      <w:tr w:rsidTr="00E96AF1" w:rsidR="00507ACD" w:rsidRPr="000345D8">
        <w:trPr>
          <w:trHeight w:val="855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96DE5" w:rsidP="00E96AF1" w:rsidR="00507ACD" w:rsidRPr="000345D8">
            <w:pPr>
              <w:jc w:val="center"/>
            </w:pPr>
            <w:r w:rsidRPr="000345D8">
              <w:t>209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VILIČARI društvo s ograničenom odgovornošću za trgovinu i iznajmljivanje strojeva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37934850916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Dražina 4, 51219 Čavle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1.966,57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0,012%</w:t>
            </w:r>
          </w:p>
        </w:tc>
      </w:tr>
      <w:tr w:rsidTr="00E96AF1" w:rsidR="00507ACD" w:rsidRPr="000345D8">
        <w:trPr>
          <w:trHeight w:val="114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96DE5" w:rsidP="00E96AF1" w:rsidR="00507ACD" w:rsidRPr="000345D8">
            <w:pPr>
              <w:jc w:val="center"/>
            </w:pPr>
            <w:r w:rsidRPr="000345D8">
              <w:t>210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VIZOR ekologija-zaštita-konzalting d.o.o.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28579840610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Koprivnička 1, 42000 Varaždin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2.250,00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0,013 %</w:t>
            </w:r>
          </w:p>
        </w:tc>
      </w:tr>
      <w:tr w:rsidTr="00E96AF1" w:rsidR="00507ACD" w:rsidRPr="000345D8">
        <w:trPr>
          <w:trHeight w:val="57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96DE5" w:rsidP="00E96AF1" w:rsidR="00507ACD" w:rsidRPr="000345D8">
            <w:pPr>
              <w:jc w:val="center"/>
            </w:pPr>
            <w:r w:rsidRPr="000345D8">
              <w:t>211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VODOOPSKRBA I ODVODNJA društvo s ograničenom odgovornošću za javnu vodoopskrbu i odvodnju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83416546499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Folnegovićeva 1, 10000 Zagreb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16.941,49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0,1%</w:t>
            </w:r>
          </w:p>
        </w:tc>
      </w:tr>
      <w:tr w:rsidTr="00E96AF1" w:rsidR="00507ACD" w:rsidRPr="000345D8">
        <w:trPr>
          <w:trHeight w:val="57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96DE5" w:rsidP="00E96AF1" w:rsidR="00507ACD" w:rsidRPr="000345D8">
            <w:pPr>
              <w:jc w:val="center"/>
            </w:pPr>
            <w:r w:rsidRPr="000345D8">
              <w:t>212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Wiener osiguranje Vienna Insurance Group dioničko društvo za osiguranje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52848403362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Slovenska ulica 24, 10000 Zagreb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63.982,42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0,379 %</w:t>
            </w:r>
          </w:p>
        </w:tc>
      </w:tr>
      <w:tr w:rsidTr="00E96AF1" w:rsidR="00507ACD" w:rsidRPr="000345D8">
        <w:trPr>
          <w:trHeight w:val="57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96DE5" w:rsidP="00E96AF1" w:rsidR="00507ACD" w:rsidRPr="000345D8">
            <w:pPr>
              <w:jc w:val="center"/>
            </w:pPr>
            <w:r w:rsidRPr="000345D8">
              <w:t>213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WIN WIN GROUP d. o. o. za zapošljavanje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98396267134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Janeza Trdine 9, 51000 Rijeka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3.369,52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0,02 %</w:t>
            </w:r>
          </w:p>
        </w:tc>
      </w:tr>
      <w:tr w:rsidTr="00E96AF1" w:rsidR="00507ACD" w:rsidRPr="000345D8">
        <w:trPr>
          <w:trHeight w:val="57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96DE5" w:rsidP="00E96AF1" w:rsidR="00507ACD" w:rsidRPr="000345D8">
            <w:pPr>
              <w:jc w:val="center"/>
            </w:pPr>
            <w:r w:rsidRPr="000345D8">
              <w:t>214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ZAGORJE LIFT društvo s ograničenom odgovornošću za montažu, održavanje i popravak dizala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64555295564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Budinšćina 78A, 49284 Budinšćina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1.325,00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0,008 %</w:t>
            </w:r>
          </w:p>
        </w:tc>
      </w:tr>
      <w:tr w:rsidTr="00E96AF1" w:rsidR="00507ACD" w:rsidRPr="000345D8">
        <w:trPr>
          <w:trHeight w:val="57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96DE5" w:rsidP="00E96AF1" w:rsidR="00507ACD" w:rsidRPr="000345D8">
            <w:pPr>
              <w:jc w:val="center"/>
            </w:pPr>
            <w:r w:rsidRPr="000345D8">
              <w:t>215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ZAGREBAČKI HOLDING d.o.o.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85584865987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ULICA GRADA VUKOVARA 41, 10000 ZAGREB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26.068,01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0,154 %</w:t>
            </w:r>
          </w:p>
        </w:tc>
      </w:tr>
      <w:tr w:rsidTr="00E96AF1" w:rsidR="00507ACD" w:rsidRPr="000345D8">
        <w:trPr>
          <w:trHeight w:val="57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96DE5" w:rsidP="00E96AF1" w:rsidR="00507ACD" w:rsidRPr="000345D8">
            <w:pPr>
              <w:jc w:val="center"/>
            </w:pPr>
            <w:r w:rsidRPr="000345D8">
              <w:t>216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ZEHATZ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B 20319760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Mendaro po.ind. kurutz-gain 12-13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16.173,66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0,096 %</w:t>
            </w:r>
          </w:p>
        </w:tc>
      </w:tr>
      <w:tr w:rsidTr="00E96AF1" w:rsidR="00507ACD" w:rsidRPr="000345D8">
        <w:trPr>
          <w:trHeight w:val="57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96DE5" w:rsidP="00E96AF1" w:rsidR="00507ACD" w:rsidRPr="000345D8">
            <w:pPr>
              <w:jc w:val="center"/>
            </w:pPr>
            <w:r w:rsidRPr="000345D8">
              <w:t>217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ZO-INVEST društvo s ograničenom odgovornošću za projektiranje, graditeljstvo i trgovinu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20274696551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Mirogojska cesta 16, 10000 Zagreb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10.708,90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 0,063 %</w:t>
            </w:r>
          </w:p>
        </w:tc>
      </w:tr>
      <w:tr w:rsidTr="00E96AF1" w:rsidR="00507ACD" w:rsidRPr="000345D8">
        <w:trPr>
          <w:trHeight w:val="114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17522" w:rsidP="00E96AF1" w:rsidR="00507ACD" w:rsidRPr="000345D8">
            <w:pPr>
              <w:jc w:val="center"/>
            </w:pPr>
            <w:r w:rsidRPr="000345D8">
              <w:t>218</w:t>
            </w:r>
          </w:p>
        </w:tc>
        <w:tc>
          <w:tcPr>
            <w:tcW w:type="dxa" w:w="3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Železara Smederevo doo,Srbija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103125366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r w:rsidRPr="000345D8">
              <w:t>Srbija, Smederevo, Radinac bb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918.409,93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07ACD" w:rsidP="00E96AF1" w:rsidR="00507ACD" w:rsidRPr="000345D8">
            <w:pPr>
              <w:jc w:val="center"/>
            </w:pPr>
            <w:r w:rsidRPr="000345D8">
              <w:t>5,434 %</w:t>
            </w:r>
          </w:p>
        </w:tc>
      </w:tr>
    </w:tbl>
    <w:p w:rsidRDefault="00507ACD" w:rsidP="005E09CC" w:rsidR="00507ACD" w:rsidRPr="000345D8">
      <w:pPr>
        <w:jc w:val="both"/>
      </w:pPr>
    </w:p>
    <w:p w:rsidRDefault="00117522" w:rsidP="005E09CC" w:rsidR="00507ACD" w:rsidRPr="000345D8">
      <w:pPr>
        <w:jc w:val="both"/>
      </w:pPr>
      <w:r w:rsidRPr="000345D8">
        <w:tab/>
        <w:t xml:space="preserve">Utvrđeno je da su slijedeći vjerovnici glasovali </w:t>
      </w:r>
      <w:r w:rsidR="002254C5" w:rsidRPr="000345D8">
        <w:t>ZA</w:t>
      </w:r>
      <w:r w:rsidRPr="000345D8">
        <w:t xml:space="preserve"> izmijenjeni plan restrukturiranja dužnika:</w:t>
      </w:r>
    </w:p>
    <w:p w:rsidRDefault="00117522" w:rsidP="005E09CC" w:rsidR="00117522" w:rsidRPr="000345D8">
      <w:pPr>
        <w:jc w:val="both"/>
      </w:pPr>
    </w:p>
    <w:p w:rsidRDefault="00117522" w:rsidP="00117522" w:rsidR="00117522" w:rsidRPr="000345D8">
      <w:pPr>
        <w:pStyle w:val="Odlomakpopisa"/>
        <w:numPr>
          <w:ilvl w:val="0"/>
          <w:numId w:val="23"/>
        </w:numPr>
        <w:tabs>
          <w:tab w:pos="851" w:val="clear"/>
        </w:tabs>
        <w:spacing w:after="0"/>
        <w:contextualSpacing/>
        <w:rPr>
          <w:rFonts w:cs="Times New Roman"/>
        </w:rPr>
      </w:pPr>
      <w:r w:rsidRPr="000345D8">
        <w:rPr>
          <w:rFonts w:cs="Times New Roman"/>
        </w:rPr>
        <w:t xml:space="preserve">vjerovnik CONSTELLIUM ROLLED PRODUCTS SINGEN GMBH&amp;CO.KG Njemačka, Alusingen Platz 1 sa pravom glasa u visini od </w:t>
      </w:r>
      <w:r w:rsidRPr="000345D8">
        <w:rPr>
          <w:rFonts w:cs="Times New Roman"/>
          <w:b/>
        </w:rPr>
        <w:t>818.382,91 kn</w:t>
      </w:r>
      <w:r w:rsidRPr="000345D8">
        <w:rPr>
          <w:rFonts w:cs="Times New Roman"/>
        </w:rPr>
        <w:t xml:space="preserve">  odnosno </w:t>
      </w:r>
      <w:r w:rsidRPr="000345D8">
        <w:rPr>
          <w:rFonts w:cs="Times New Roman"/>
          <w:b/>
        </w:rPr>
        <w:t>4,842 %</w:t>
      </w:r>
      <w:r w:rsidRPr="000345D8">
        <w:rPr>
          <w:rFonts w:cs="Times New Roman"/>
        </w:rPr>
        <w:t xml:space="preserve"> </w:t>
      </w:r>
    </w:p>
    <w:p w:rsidRDefault="00117522" w:rsidP="00117522" w:rsidR="00117522" w:rsidRPr="000345D8">
      <w:pPr>
        <w:pStyle w:val="Odlomakpopisa"/>
        <w:ind w:left="1068"/>
        <w:rPr>
          <w:rFonts w:cs="Times New Roman"/>
        </w:rPr>
      </w:pPr>
    </w:p>
    <w:p w:rsidRDefault="00117522" w:rsidP="00117522" w:rsidR="00117522" w:rsidRPr="000345D8">
      <w:pPr>
        <w:pStyle w:val="Odlomakpopisa"/>
        <w:numPr>
          <w:ilvl w:val="0"/>
          <w:numId w:val="23"/>
        </w:numPr>
        <w:tabs>
          <w:tab w:pos="851" w:val="clear"/>
        </w:tabs>
        <w:spacing w:after="0"/>
        <w:contextualSpacing/>
        <w:rPr>
          <w:rFonts w:cs="Times New Roman"/>
        </w:rPr>
      </w:pPr>
      <w:r w:rsidRPr="000345D8">
        <w:rPr>
          <w:rFonts w:cs="Times New Roman"/>
        </w:rPr>
        <w:t xml:space="preserve">vjerovnik NASTAVNI ZAVOD ZA JAVNO ZDRAVSTVO PRIMORSKO GORANSKE ŽUPANIJE sa pravom glasa u visini od </w:t>
      </w:r>
      <w:r w:rsidRPr="000345D8">
        <w:rPr>
          <w:rFonts w:cs="Times New Roman"/>
          <w:b/>
        </w:rPr>
        <w:t>12.166,46 kn</w:t>
      </w:r>
      <w:r w:rsidRPr="000345D8">
        <w:rPr>
          <w:rFonts w:cs="Times New Roman"/>
        </w:rPr>
        <w:t xml:space="preserve"> odnosno </w:t>
      </w:r>
      <w:r w:rsidRPr="000345D8">
        <w:rPr>
          <w:rFonts w:cs="Times New Roman"/>
          <w:b/>
        </w:rPr>
        <w:t>0,072 %</w:t>
      </w:r>
      <w:r w:rsidRPr="000345D8">
        <w:rPr>
          <w:rFonts w:cs="Times New Roman"/>
        </w:rPr>
        <w:t xml:space="preserve"> </w:t>
      </w:r>
    </w:p>
    <w:p w:rsidRDefault="00596DE5" w:rsidP="00596DE5" w:rsidR="00596DE5" w:rsidRPr="000345D8"/>
    <w:p w:rsidRDefault="00117522" w:rsidP="00117522" w:rsidR="00117522" w:rsidRPr="000345D8">
      <w:pPr>
        <w:pStyle w:val="Odlomakpopisa"/>
        <w:numPr>
          <w:ilvl w:val="0"/>
          <w:numId w:val="23"/>
        </w:numPr>
        <w:tabs>
          <w:tab w:pos="851" w:val="clear"/>
        </w:tabs>
        <w:spacing w:after="0"/>
        <w:contextualSpacing/>
        <w:rPr>
          <w:rFonts w:cs="Times New Roman"/>
        </w:rPr>
      </w:pPr>
      <w:r w:rsidRPr="000345D8">
        <w:rPr>
          <w:rFonts w:cs="Times New Roman"/>
        </w:rPr>
        <w:t xml:space="preserve">vjerovnik KINYO GMBH Njemačka sa pravom glasa u visini od </w:t>
      </w:r>
      <w:r w:rsidRPr="000345D8">
        <w:rPr>
          <w:rFonts w:cs="Times New Roman"/>
          <w:b/>
        </w:rPr>
        <w:t>8.098,02 kn</w:t>
      </w:r>
      <w:r w:rsidRPr="000345D8">
        <w:rPr>
          <w:rFonts w:cs="Times New Roman"/>
        </w:rPr>
        <w:t xml:space="preserve"> odnosno </w:t>
      </w:r>
      <w:r w:rsidRPr="000345D8">
        <w:rPr>
          <w:rFonts w:cs="Times New Roman"/>
          <w:b/>
        </w:rPr>
        <w:t>0,048 %</w:t>
      </w:r>
      <w:r w:rsidRPr="000345D8">
        <w:rPr>
          <w:rFonts w:cs="Times New Roman"/>
        </w:rPr>
        <w:t xml:space="preserve"> </w:t>
      </w:r>
    </w:p>
    <w:p w:rsidRDefault="00596DE5" w:rsidP="00596DE5" w:rsidR="00596DE5" w:rsidRPr="000345D8"/>
    <w:p w:rsidRDefault="00117522" w:rsidP="00117522" w:rsidR="00117522" w:rsidRPr="000345D8">
      <w:pPr>
        <w:pStyle w:val="Odlomakpopisa"/>
        <w:numPr>
          <w:ilvl w:val="0"/>
          <w:numId w:val="23"/>
        </w:numPr>
        <w:tabs>
          <w:tab w:pos="851" w:val="clear"/>
        </w:tabs>
        <w:spacing w:after="0"/>
        <w:contextualSpacing/>
        <w:rPr>
          <w:rFonts w:cs="Times New Roman"/>
        </w:rPr>
      </w:pPr>
      <w:r w:rsidRPr="000345D8">
        <w:rPr>
          <w:rFonts w:cs="Times New Roman"/>
        </w:rPr>
        <w:t xml:space="preserve">vjerovnik CROWN FOOD ESPANA SOCIEDAD ANONIMA sa pravom glasa u visini od </w:t>
      </w:r>
      <w:r w:rsidRPr="000345D8">
        <w:rPr>
          <w:rFonts w:cs="Times New Roman"/>
          <w:b/>
        </w:rPr>
        <w:t>1.836.136,69 kn</w:t>
      </w:r>
      <w:r w:rsidRPr="000345D8">
        <w:rPr>
          <w:rFonts w:cs="Times New Roman"/>
        </w:rPr>
        <w:t xml:space="preserve"> odnosno </w:t>
      </w:r>
      <w:r w:rsidRPr="000345D8">
        <w:rPr>
          <w:rFonts w:cs="Times New Roman"/>
          <w:b/>
        </w:rPr>
        <w:t>10,863 %</w:t>
      </w:r>
      <w:r w:rsidRPr="000345D8">
        <w:rPr>
          <w:rFonts w:cs="Times New Roman"/>
        </w:rPr>
        <w:t xml:space="preserve"> </w:t>
      </w:r>
    </w:p>
    <w:p w:rsidRDefault="00596DE5" w:rsidP="00596DE5" w:rsidR="00596DE5" w:rsidRPr="000345D8"/>
    <w:p w:rsidRDefault="00117522" w:rsidP="00117522" w:rsidR="00117522" w:rsidRPr="000345D8">
      <w:pPr>
        <w:pStyle w:val="Odlomakpopisa"/>
        <w:numPr>
          <w:ilvl w:val="0"/>
          <w:numId w:val="23"/>
        </w:numPr>
        <w:tabs>
          <w:tab w:pos="851" w:val="clear"/>
        </w:tabs>
        <w:spacing w:after="0"/>
        <w:contextualSpacing/>
        <w:rPr>
          <w:rFonts w:cs="Times New Roman"/>
        </w:rPr>
      </w:pPr>
      <w:r w:rsidRPr="000345D8">
        <w:rPr>
          <w:rFonts w:cs="Times New Roman"/>
        </w:rPr>
        <w:t xml:space="preserve">vjerovnik NOVELIS ITALIA SPA sa pravom glasa u visini od </w:t>
      </w:r>
      <w:r w:rsidRPr="000345D8">
        <w:rPr>
          <w:rFonts w:cs="Times New Roman"/>
          <w:b/>
        </w:rPr>
        <w:t>418.307,43 kn</w:t>
      </w:r>
      <w:r w:rsidRPr="000345D8">
        <w:rPr>
          <w:rFonts w:cs="Times New Roman"/>
        </w:rPr>
        <w:t xml:space="preserve"> odnosno </w:t>
      </w:r>
      <w:r w:rsidRPr="000345D8">
        <w:rPr>
          <w:rFonts w:cs="Times New Roman"/>
          <w:b/>
        </w:rPr>
        <w:t>2,475 %</w:t>
      </w:r>
      <w:r w:rsidRPr="000345D8">
        <w:rPr>
          <w:rFonts w:cs="Times New Roman"/>
        </w:rPr>
        <w:t xml:space="preserve"> </w:t>
      </w:r>
    </w:p>
    <w:p w:rsidRDefault="00596DE5" w:rsidP="00596DE5" w:rsidR="00596DE5" w:rsidRPr="000345D8"/>
    <w:p w:rsidRDefault="00117522" w:rsidP="00117522" w:rsidR="00117522" w:rsidRPr="000345D8">
      <w:pPr>
        <w:pStyle w:val="Odlomakpopisa"/>
        <w:numPr>
          <w:ilvl w:val="0"/>
          <w:numId w:val="23"/>
        </w:numPr>
        <w:tabs>
          <w:tab w:pos="851" w:val="clear"/>
        </w:tabs>
        <w:spacing w:after="0"/>
        <w:contextualSpacing/>
        <w:rPr>
          <w:rFonts w:cs="Times New Roman"/>
        </w:rPr>
      </w:pPr>
      <w:r w:rsidRPr="000345D8">
        <w:rPr>
          <w:rFonts w:cs="Times New Roman"/>
        </w:rPr>
        <w:t xml:space="preserve">vjerovnik METRONET TELEKOMUNIKACIJE, Zagreb, Ulica grada Vukovara 269d sa pravom glasa u visini od </w:t>
      </w:r>
      <w:r w:rsidRPr="000345D8">
        <w:rPr>
          <w:rFonts w:cs="Times New Roman"/>
          <w:b/>
        </w:rPr>
        <w:t>13.618,26 kn</w:t>
      </w:r>
      <w:r w:rsidRPr="000345D8">
        <w:rPr>
          <w:rFonts w:cs="Times New Roman"/>
        </w:rPr>
        <w:t xml:space="preserve"> odnosno </w:t>
      </w:r>
      <w:r w:rsidRPr="000345D8">
        <w:rPr>
          <w:rFonts w:cs="Times New Roman"/>
          <w:b/>
        </w:rPr>
        <w:t>0,081 %</w:t>
      </w:r>
      <w:r w:rsidRPr="000345D8">
        <w:rPr>
          <w:rFonts w:cs="Times New Roman"/>
        </w:rPr>
        <w:t xml:space="preserve"> </w:t>
      </w:r>
    </w:p>
    <w:p w:rsidRDefault="00596DE5" w:rsidP="00596DE5" w:rsidR="00596DE5" w:rsidRPr="000345D8"/>
    <w:p w:rsidRDefault="00117522" w:rsidP="00117522" w:rsidR="00117522" w:rsidRPr="000345D8">
      <w:pPr>
        <w:pStyle w:val="Odlomakpopisa"/>
        <w:numPr>
          <w:ilvl w:val="0"/>
          <w:numId w:val="23"/>
        </w:numPr>
        <w:tabs>
          <w:tab w:pos="851" w:val="clear"/>
        </w:tabs>
        <w:spacing w:after="0"/>
        <w:contextualSpacing/>
        <w:rPr>
          <w:rFonts w:cs="Times New Roman"/>
        </w:rPr>
      </w:pPr>
      <w:r w:rsidRPr="000345D8">
        <w:rPr>
          <w:rFonts w:cs="Times New Roman"/>
        </w:rPr>
        <w:t xml:space="preserve">vjerovnik PROENERGY d.o.o. Zagreb, J. Marohnića 1 sa pravom glasa u visini od </w:t>
      </w:r>
      <w:r w:rsidRPr="000345D8">
        <w:rPr>
          <w:rFonts w:cs="Times New Roman"/>
          <w:b/>
        </w:rPr>
        <w:t>775.665,88 kn</w:t>
      </w:r>
      <w:r w:rsidRPr="000345D8">
        <w:rPr>
          <w:rFonts w:cs="Times New Roman"/>
        </w:rPr>
        <w:t xml:space="preserve"> odnosno </w:t>
      </w:r>
      <w:r w:rsidRPr="000345D8">
        <w:rPr>
          <w:rFonts w:cs="Times New Roman"/>
          <w:b/>
        </w:rPr>
        <w:t>4,589 %</w:t>
      </w:r>
      <w:r w:rsidRPr="000345D8">
        <w:rPr>
          <w:rFonts w:cs="Times New Roman"/>
        </w:rPr>
        <w:t xml:space="preserve"> </w:t>
      </w:r>
    </w:p>
    <w:p w:rsidRDefault="00596DE5" w:rsidP="00596DE5" w:rsidR="00596DE5" w:rsidRPr="000345D8"/>
    <w:p w:rsidRDefault="00117522" w:rsidP="00117522" w:rsidR="00117522" w:rsidRPr="000345D8">
      <w:pPr>
        <w:pStyle w:val="Odlomakpopisa"/>
        <w:numPr>
          <w:ilvl w:val="0"/>
          <w:numId w:val="23"/>
        </w:numPr>
        <w:tabs>
          <w:tab w:pos="851" w:val="clear"/>
        </w:tabs>
        <w:spacing w:after="0"/>
        <w:contextualSpacing/>
        <w:rPr>
          <w:rFonts w:cs="Times New Roman"/>
        </w:rPr>
      </w:pPr>
      <w:r w:rsidRPr="000345D8">
        <w:rPr>
          <w:rFonts w:cs="Times New Roman"/>
        </w:rPr>
        <w:t xml:space="preserve">vjerovnik ODVJETNIČKO DRUŠTVO TODTLING &amp; PARTNERI sa pravom glasa u visini od </w:t>
      </w:r>
      <w:r w:rsidRPr="000345D8">
        <w:rPr>
          <w:rFonts w:cs="Times New Roman"/>
          <w:b/>
        </w:rPr>
        <w:t>41.930,62 kn</w:t>
      </w:r>
      <w:r w:rsidRPr="000345D8">
        <w:rPr>
          <w:rFonts w:cs="Times New Roman"/>
        </w:rPr>
        <w:t xml:space="preserve"> odnosno </w:t>
      </w:r>
      <w:r w:rsidRPr="000345D8">
        <w:rPr>
          <w:rFonts w:cs="Times New Roman"/>
          <w:b/>
        </w:rPr>
        <w:t>0,248 %</w:t>
      </w:r>
      <w:r w:rsidRPr="000345D8">
        <w:rPr>
          <w:rFonts w:cs="Times New Roman"/>
        </w:rPr>
        <w:t xml:space="preserve"> </w:t>
      </w:r>
    </w:p>
    <w:p w:rsidRDefault="00117522" w:rsidP="00117522" w:rsidR="00117522" w:rsidRPr="000345D8">
      <w:pPr>
        <w:pStyle w:val="Odlomakpopisa"/>
        <w:ind w:left="1068"/>
        <w:rPr>
          <w:rFonts w:cs="Times New Roman"/>
          <w:color w:val="FF0000"/>
        </w:rPr>
      </w:pPr>
    </w:p>
    <w:p w:rsidRDefault="00117522" w:rsidP="00117522" w:rsidR="00117522" w:rsidRPr="000345D8">
      <w:pPr>
        <w:pStyle w:val="Odlomakpopisa"/>
        <w:numPr>
          <w:ilvl w:val="0"/>
          <w:numId w:val="23"/>
        </w:numPr>
        <w:tabs>
          <w:tab w:pos="851" w:val="clear"/>
        </w:tabs>
        <w:spacing w:after="0"/>
        <w:contextualSpacing/>
        <w:rPr>
          <w:rFonts w:cs="Times New Roman"/>
        </w:rPr>
      </w:pPr>
      <w:r w:rsidRPr="000345D8">
        <w:rPr>
          <w:rFonts w:cs="Times New Roman"/>
        </w:rPr>
        <w:t xml:space="preserve">vjerovnik JURE d.o.o. Rijeka, Z. Kučića 39 sa pravom glasa u visini od </w:t>
      </w:r>
      <w:r w:rsidRPr="000345D8">
        <w:rPr>
          <w:rFonts w:cs="Times New Roman"/>
          <w:b/>
        </w:rPr>
        <w:t>82.554,10 kn</w:t>
      </w:r>
      <w:r w:rsidRPr="000345D8">
        <w:rPr>
          <w:rFonts w:cs="Times New Roman"/>
        </w:rPr>
        <w:t xml:space="preserve"> odnosno </w:t>
      </w:r>
      <w:r w:rsidRPr="000345D8">
        <w:rPr>
          <w:rFonts w:cs="Times New Roman"/>
          <w:b/>
        </w:rPr>
        <w:t>0,488 %</w:t>
      </w:r>
      <w:r w:rsidRPr="000345D8">
        <w:rPr>
          <w:rFonts w:cs="Times New Roman"/>
        </w:rPr>
        <w:t xml:space="preserve"> </w:t>
      </w:r>
    </w:p>
    <w:p w:rsidRDefault="00596DE5" w:rsidP="00596DE5" w:rsidR="00596DE5" w:rsidRPr="000345D8"/>
    <w:p w:rsidRDefault="00117522" w:rsidP="00117522" w:rsidR="00117522" w:rsidRPr="000345D8">
      <w:pPr>
        <w:pStyle w:val="Odlomakpopisa"/>
        <w:numPr>
          <w:ilvl w:val="0"/>
          <w:numId w:val="23"/>
        </w:numPr>
        <w:tabs>
          <w:tab w:pos="851" w:val="clear"/>
        </w:tabs>
        <w:spacing w:after="0"/>
        <w:contextualSpacing/>
        <w:rPr>
          <w:rFonts w:cs="Times New Roman"/>
        </w:rPr>
      </w:pPr>
      <w:r w:rsidRPr="000345D8">
        <w:rPr>
          <w:rFonts w:cs="Times New Roman"/>
        </w:rPr>
        <w:t xml:space="preserve">vjerovnik AD GRAFIKA d.o.o. Rijeka, F. Mladenića 3 sa pravom glasa u visini od </w:t>
      </w:r>
      <w:r w:rsidRPr="000345D8">
        <w:rPr>
          <w:rFonts w:cs="Times New Roman"/>
          <w:b/>
        </w:rPr>
        <w:t>118.458,75 kn</w:t>
      </w:r>
      <w:r w:rsidRPr="000345D8">
        <w:rPr>
          <w:rFonts w:cs="Times New Roman"/>
        </w:rPr>
        <w:t xml:space="preserve"> odnosno </w:t>
      </w:r>
      <w:r w:rsidRPr="000345D8">
        <w:rPr>
          <w:rFonts w:cs="Times New Roman"/>
          <w:b/>
        </w:rPr>
        <w:t>0,70 %</w:t>
      </w:r>
      <w:r w:rsidRPr="000345D8">
        <w:rPr>
          <w:rFonts w:cs="Times New Roman"/>
        </w:rPr>
        <w:t xml:space="preserve"> </w:t>
      </w:r>
    </w:p>
    <w:p w:rsidRDefault="00596DE5" w:rsidP="00596DE5" w:rsidR="00596DE5" w:rsidRPr="000345D8"/>
    <w:p w:rsidRDefault="00117522" w:rsidP="00117522" w:rsidR="00117522" w:rsidRPr="000345D8">
      <w:pPr>
        <w:pStyle w:val="Odlomakpopisa"/>
        <w:numPr>
          <w:ilvl w:val="0"/>
          <w:numId w:val="23"/>
        </w:numPr>
        <w:tabs>
          <w:tab w:pos="851" w:val="clear"/>
        </w:tabs>
        <w:spacing w:after="0"/>
        <w:contextualSpacing/>
        <w:rPr>
          <w:rFonts w:cs="Times New Roman"/>
        </w:rPr>
      </w:pPr>
      <w:r w:rsidRPr="000345D8">
        <w:rPr>
          <w:rFonts w:cs="Times New Roman"/>
        </w:rPr>
        <w:t xml:space="preserve">vjerovnik AUTOPRIJEVOZNIČKI OBRT SM, vl. Siniša Manojlović, Rijeka, Primorska 3 sa pravom glasa u visini od </w:t>
      </w:r>
      <w:r w:rsidRPr="000345D8">
        <w:rPr>
          <w:rFonts w:cs="Times New Roman"/>
          <w:b/>
        </w:rPr>
        <w:t>5.180,00 kn</w:t>
      </w:r>
      <w:r w:rsidRPr="000345D8">
        <w:rPr>
          <w:rFonts w:cs="Times New Roman"/>
        </w:rPr>
        <w:t xml:space="preserve"> odnosno </w:t>
      </w:r>
      <w:r w:rsidRPr="000345D8">
        <w:rPr>
          <w:rFonts w:cs="Times New Roman"/>
          <w:b/>
        </w:rPr>
        <w:t>0,031 %</w:t>
      </w:r>
      <w:r w:rsidRPr="000345D8">
        <w:rPr>
          <w:rFonts w:cs="Times New Roman"/>
        </w:rPr>
        <w:t xml:space="preserve"> </w:t>
      </w:r>
    </w:p>
    <w:p w:rsidRDefault="00596DE5" w:rsidP="00596DE5" w:rsidR="00596DE5" w:rsidRPr="000345D8"/>
    <w:p w:rsidRDefault="00117522" w:rsidP="00117522" w:rsidR="00117522" w:rsidRPr="000345D8">
      <w:pPr>
        <w:pStyle w:val="Odlomakpopisa"/>
        <w:numPr>
          <w:ilvl w:val="0"/>
          <w:numId w:val="23"/>
        </w:numPr>
        <w:tabs>
          <w:tab w:pos="851" w:val="clear"/>
        </w:tabs>
        <w:spacing w:after="0"/>
        <w:contextualSpacing/>
        <w:rPr>
          <w:rFonts w:cs="Times New Roman"/>
        </w:rPr>
      </w:pPr>
      <w:r w:rsidRPr="000345D8">
        <w:rPr>
          <w:rFonts w:cs="Times New Roman"/>
        </w:rPr>
        <w:t xml:space="preserve">vjerovnik BILOKALNIK IPA d.d. Koprivnica, Dravska 19 sa pravom glasa u visini od </w:t>
      </w:r>
      <w:r w:rsidRPr="000345D8">
        <w:rPr>
          <w:rFonts w:cs="Times New Roman"/>
          <w:b/>
        </w:rPr>
        <w:t>214.512,83 kn</w:t>
      </w:r>
      <w:r w:rsidRPr="000345D8">
        <w:rPr>
          <w:rFonts w:cs="Times New Roman"/>
        </w:rPr>
        <w:t xml:space="preserve"> odnosno </w:t>
      </w:r>
      <w:r w:rsidRPr="000345D8">
        <w:rPr>
          <w:rFonts w:cs="Times New Roman"/>
          <w:b/>
        </w:rPr>
        <w:t>1,27 %</w:t>
      </w:r>
      <w:r w:rsidRPr="000345D8">
        <w:rPr>
          <w:rFonts w:cs="Times New Roman"/>
        </w:rPr>
        <w:t xml:space="preserve"> </w:t>
      </w:r>
    </w:p>
    <w:p w:rsidRDefault="00596DE5" w:rsidP="00596DE5" w:rsidR="00596DE5" w:rsidRPr="000345D8"/>
    <w:p w:rsidRDefault="00117522" w:rsidP="00117522" w:rsidR="00117522" w:rsidRPr="000345D8">
      <w:pPr>
        <w:pStyle w:val="Odlomakpopisa"/>
        <w:numPr>
          <w:ilvl w:val="0"/>
          <w:numId w:val="23"/>
        </w:numPr>
        <w:tabs>
          <w:tab w:pos="851" w:val="clear"/>
        </w:tabs>
        <w:spacing w:after="0"/>
        <w:contextualSpacing/>
        <w:rPr>
          <w:rFonts w:cs="Times New Roman"/>
        </w:rPr>
      </w:pPr>
      <w:r w:rsidRPr="000345D8">
        <w:rPr>
          <w:rFonts w:cs="Times New Roman"/>
        </w:rPr>
        <w:t xml:space="preserve">vjerovnik BRNA SERVIS d.o.o. Zlobin, Zlobin 19a sa pravom glasa u visini od </w:t>
      </w:r>
      <w:r w:rsidRPr="000345D8">
        <w:rPr>
          <w:rFonts w:cs="Times New Roman"/>
          <w:b/>
        </w:rPr>
        <w:t>45.875,00 kn</w:t>
      </w:r>
      <w:r w:rsidRPr="000345D8">
        <w:rPr>
          <w:rFonts w:cs="Times New Roman"/>
        </w:rPr>
        <w:t xml:space="preserve"> odnosno </w:t>
      </w:r>
      <w:r w:rsidRPr="000345D8">
        <w:rPr>
          <w:rFonts w:cs="Times New Roman"/>
          <w:b/>
        </w:rPr>
        <w:t>0,27 %</w:t>
      </w:r>
      <w:r w:rsidRPr="000345D8">
        <w:rPr>
          <w:rFonts w:cs="Times New Roman"/>
        </w:rPr>
        <w:t xml:space="preserve"> </w:t>
      </w:r>
    </w:p>
    <w:p w:rsidRDefault="00596DE5" w:rsidP="00596DE5" w:rsidR="00596DE5" w:rsidRPr="000345D8"/>
    <w:p w:rsidRDefault="00117522" w:rsidP="00117522" w:rsidR="00117522" w:rsidRPr="000345D8">
      <w:pPr>
        <w:pStyle w:val="Odlomakpopisa"/>
        <w:numPr>
          <w:ilvl w:val="0"/>
          <w:numId w:val="23"/>
        </w:numPr>
        <w:tabs>
          <w:tab w:pos="851" w:val="clear"/>
        </w:tabs>
        <w:spacing w:after="0"/>
        <w:contextualSpacing/>
        <w:rPr>
          <w:rFonts w:cs="Times New Roman"/>
        </w:rPr>
      </w:pPr>
      <w:r w:rsidRPr="000345D8">
        <w:rPr>
          <w:rFonts w:cs="Times New Roman"/>
        </w:rPr>
        <w:t xml:space="preserve">vjerovnik CRODUX PLIN d.o.o. Zagreb, Savska Opatovina 36 sa pravom glasa u visini od </w:t>
      </w:r>
      <w:r w:rsidRPr="000345D8">
        <w:rPr>
          <w:rFonts w:cs="Times New Roman"/>
          <w:b/>
        </w:rPr>
        <w:t>41.398,73 kn</w:t>
      </w:r>
      <w:r w:rsidRPr="000345D8">
        <w:rPr>
          <w:rFonts w:cs="Times New Roman"/>
        </w:rPr>
        <w:t xml:space="preserve"> odnosno </w:t>
      </w:r>
      <w:r w:rsidRPr="000345D8">
        <w:rPr>
          <w:rFonts w:cs="Times New Roman"/>
          <w:b/>
        </w:rPr>
        <w:t>0,245 %</w:t>
      </w:r>
      <w:r w:rsidRPr="000345D8">
        <w:rPr>
          <w:rFonts w:cs="Times New Roman"/>
        </w:rPr>
        <w:t xml:space="preserve"> </w:t>
      </w:r>
    </w:p>
    <w:p w:rsidRDefault="00596DE5" w:rsidP="00596DE5" w:rsidR="00596DE5" w:rsidRPr="000345D8"/>
    <w:p w:rsidRDefault="00117522" w:rsidP="00117522" w:rsidR="00117522" w:rsidRPr="000345D8">
      <w:pPr>
        <w:pStyle w:val="Odlomakpopisa"/>
        <w:numPr>
          <w:ilvl w:val="0"/>
          <w:numId w:val="23"/>
        </w:numPr>
        <w:tabs>
          <w:tab w:pos="851" w:val="clear"/>
        </w:tabs>
        <w:spacing w:after="0"/>
        <w:contextualSpacing/>
        <w:rPr>
          <w:rFonts w:cs="Times New Roman"/>
        </w:rPr>
      </w:pPr>
      <w:r w:rsidRPr="000345D8">
        <w:rPr>
          <w:rFonts w:cs="Times New Roman"/>
        </w:rPr>
        <w:t xml:space="preserve">vjerovnik FIBEL d.o.o. Zagreb, Remetinečka cesta 137a sa pravom glasa u visini od </w:t>
      </w:r>
      <w:r w:rsidRPr="000345D8">
        <w:rPr>
          <w:rFonts w:cs="Times New Roman"/>
          <w:b/>
        </w:rPr>
        <w:t>4.755,90 kn</w:t>
      </w:r>
      <w:r w:rsidRPr="000345D8">
        <w:rPr>
          <w:rFonts w:cs="Times New Roman"/>
        </w:rPr>
        <w:t xml:space="preserve"> odnosno </w:t>
      </w:r>
      <w:r w:rsidRPr="000345D8">
        <w:rPr>
          <w:rFonts w:cs="Times New Roman"/>
          <w:b/>
        </w:rPr>
        <w:t>0,028 %</w:t>
      </w:r>
      <w:r w:rsidRPr="000345D8">
        <w:rPr>
          <w:rFonts w:cs="Times New Roman"/>
        </w:rPr>
        <w:t xml:space="preserve"> </w:t>
      </w:r>
    </w:p>
    <w:p w:rsidRDefault="00596DE5" w:rsidP="00596DE5" w:rsidR="00596DE5" w:rsidRPr="000345D8"/>
    <w:p w:rsidRDefault="00117522" w:rsidP="00117522" w:rsidR="00117522" w:rsidRPr="000345D8">
      <w:pPr>
        <w:pStyle w:val="Odlomakpopisa"/>
        <w:numPr>
          <w:ilvl w:val="0"/>
          <w:numId w:val="23"/>
        </w:numPr>
        <w:tabs>
          <w:tab w:pos="851" w:val="clear"/>
        </w:tabs>
        <w:spacing w:after="0"/>
        <w:contextualSpacing/>
        <w:rPr>
          <w:rFonts w:cs="Times New Roman"/>
        </w:rPr>
      </w:pPr>
      <w:r w:rsidRPr="000345D8">
        <w:rPr>
          <w:rFonts w:cs="Times New Roman"/>
        </w:rPr>
        <w:t xml:space="preserve">vjerovnik INTEGRA GROUP d.o.o. Zagreb, Horvaćanska 23 sa pravom glasa u visini od </w:t>
      </w:r>
      <w:r w:rsidRPr="000345D8">
        <w:rPr>
          <w:rFonts w:cs="Times New Roman"/>
          <w:b/>
        </w:rPr>
        <w:t>6.616,00 kn</w:t>
      </w:r>
      <w:r w:rsidRPr="000345D8">
        <w:rPr>
          <w:rFonts w:cs="Times New Roman"/>
        </w:rPr>
        <w:t xml:space="preserve"> odnosno </w:t>
      </w:r>
      <w:r w:rsidRPr="000345D8">
        <w:rPr>
          <w:rFonts w:cs="Times New Roman"/>
          <w:b/>
        </w:rPr>
        <w:t>0,039 %</w:t>
      </w:r>
      <w:r w:rsidRPr="000345D8">
        <w:rPr>
          <w:rFonts w:cs="Times New Roman"/>
        </w:rPr>
        <w:t xml:space="preserve"> </w:t>
      </w:r>
    </w:p>
    <w:p w:rsidRDefault="00596DE5" w:rsidP="00596DE5" w:rsidR="00596DE5" w:rsidRPr="000345D8"/>
    <w:p w:rsidRDefault="00117522" w:rsidP="00117522" w:rsidR="00117522" w:rsidRPr="000345D8">
      <w:pPr>
        <w:pStyle w:val="Odlomakpopisa"/>
        <w:numPr>
          <w:ilvl w:val="0"/>
          <w:numId w:val="23"/>
        </w:numPr>
        <w:tabs>
          <w:tab w:pos="851" w:val="clear"/>
        </w:tabs>
        <w:spacing w:after="0"/>
        <w:contextualSpacing/>
        <w:rPr>
          <w:rFonts w:cs="Times New Roman"/>
        </w:rPr>
      </w:pPr>
      <w:r w:rsidRPr="000345D8">
        <w:rPr>
          <w:rFonts w:cs="Times New Roman"/>
        </w:rPr>
        <w:lastRenderedPageBreak/>
        <w:t xml:space="preserve">vjerovnik LANERIS d.o.o. Velika Gorica, Slavka Kolara 72 sa pravom glasa u visini od </w:t>
      </w:r>
      <w:r w:rsidRPr="000345D8">
        <w:rPr>
          <w:rFonts w:cs="Times New Roman"/>
          <w:b/>
        </w:rPr>
        <w:t>30.338,60 kn</w:t>
      </w:r>
      <w:r w:rsidRPr="000345D8">
        <w:rPr>
          <w:rFonts w:cs="Times New Roman"/>
        </w:rPr>
        <w:t xml:space="preserve"> odnosno </w:t>
      </w:r>
      <w:r w:rsidRPr="000345D8">
        <w:rPr>
          <w:rFonts w:cs="Times New Roman"/>
          <w:b/>
        </w:rPr>
        <w:t>0,179 %</w:t>
      </w:r>
      <w:r w:rsidRPr="000345D8">
        <w:rPr>
          <w:rFonts w:cs="Times New Roman"/>
        </w:rPr>
        <w:t xml:space="preserve"> </w:t>
      </w:r>
    </w:p>
    <w:p w:rsidRDefault="00596DE5" w:rsidP="00596DE5" w:rsidR="00596DE5" w:rsidRPr="000345D8"/>
    <w:p w:rsidRDefault="00117522" w:rsidP="00117522" w:rsidR="00117522" w:rsidRPr="000345D8">
      <w:pPr>
        <w:pStyle w:val="Odlomakpopisa"/>
        <w:numPr>
          <w:ilvl w:val="0"/>
          <w:numId w:val="23"/>
        </w:numPr>
        <w:tabs>
          <w:tab w:pos="851" w:val="clear"/>
        </w:tabs>
        <w:spacing w:after="0"/>
        <w:contextualSpacing/>
        <w:rPr>
          <w:rFonts w:cs="Times New Roman"/>
        </w:rPr>
      </w:pPr>
      <w:r w:rsidRPr="000345D8">
        <w:rPr>
          <w:rFonts w:cs="Times New Roman"/>
        </w:rPr>
        <w:t xml:space="preserve">vjerovnik FRANE PERKIĆ, LIMARSKA I IZOLATORSKA RADNJA Rijeka, Uspon Ladislava Tomee 16 sa pravom glasa u visini od </w:t>
      </w:r>
      <w:r w:rsidRPr="000345D8">
        <w:rPr>
          <w:rFonts w:cs="Times New Roman"/>
          <w:b/>
        </w:rPr>
        <w:t>18.400,00 kn</w:t>
      </w:r>
      <w:r w:rsidRPr="000345D8">
        <w:rPr>
          <w:rFonts w:cs="Times New Roman"/>
        </w:rPr>
        <w:t xml:space="preserve"> odnosno </w:t>
      </w:r>
      <w:r w:rsidRPr="000345D8">
        <w:rPr>
          <w:rFonts w:cs="Times New Roman"/>
          <w:b/>
        </w:rPr>
        <w:t>0,109 %</w:t>
      </w:r>
      <w:r w:rsidRPr="000345D8">
        <w:rPr>
          <w:rFonts w:cs="Times New Roman"/>
        </w:rPr>
        <w:t xml:space="preserve"> </w:t>
      </w:r>
    </w:p>
    <w:p w:rsidRDefault="00596DE5" w:rsidP="00596DE5" w:rsidR="00596DE5" w:rsidRPr="000345D8"/>
    <w:p w:rsidRDefault="00117522" w:rsidP="00117522" w:rsidR="00117522" w:rsidRPr="000345D8">
      <w:pPr>
        <w:pStyle w:val="Odlomakpopisa"/>
        <w:numPr>
          <w:ilvl w:val="0"/>
          <w:numId w:val="23"/>
        </w:numPr>
        <w:tabs>
          <w:tab w:pos="851" w:val="clear"/>
        </w:tabs>
        <w:spacing w:after="0"/>
        <w:contextualSpacing/>
        <w:rPr>
          <w:rFonts w:cs="Times New Roman"/>
        </w:rPr>
      </w:pPr>
      <w:r w:rsidRPr="000345D8">
        <w:rPr>
          <w:rFonts w:cs="Times New Roman"/>
        </w:rPr>
        <w:t xml:space="preserve">vjerovnik METIS d.d. Kukuljanovo, Kukuljanovo 414 sa pravom glasa u visini od </w:t>
      </w:r>
      <w:r w:rsidRPr="000345D8">
        <w:rPr>
          <w:rFonts w:cs="Times New Roman"/>
          <w:b/>
        </w:rPr>
        <w:t>29.991,00 kn</w:t>
      </w:r>
      <w:r w:rsidRPr="000345D8">
        <w:rPr>
          <w:rFonts w:cs="Times New Roman"/>
        </w:rPr>
        <w:t xml:space="preserve"> odnosno </w:t>
      </w:r>
      <w:r w:rsidRPr="000345D8">
        <w:rPr>
          <w:rFonts w:cs="Times New Roman"/>
          <w:b/>
        </w:rPr>
        <w:t>0,177 %</w:t>
      </w:r>
      <w:r w:rsidRPr="000345D8">
        <w:rPr>
          <w:rFonts w:cs="Times New Roman"/>
        </w:rPr>
        <w:t xml:space="preserve"> </w:t>
      </w:r>
    </w:p>
    <w:p w:rsidRDefault="00596DE5" w:rsidP="00596DE5" w:rsidR="00596DE5" w:rsidRPr="000345D8"/>
    <w:p w:rsidRDefault="00117522" w:rsidP="00117522" w:rsidR="00117522" w:rsidRPr="000345D8">
      <w:pPr>
        <w:pStyle w:val="Odlomakpopisa"/>
        <w:numPr>
          <w:ilvl w:val="0"/>
          <w:numId w:val="23"/>
        </w:numPr>
        <w:tabs>
          <w:tab w:pos="851" w:val="clear"/>
        </w:tabs>
        <w:spacing w:after="0"/>
        <w:contextualSpacing/>
        <w:rPr>
          <w:rFonts w:cs="Times New Roman"/>
        </w:rPr>
      </w:pPr>
      <w:r w:rsidRPr="000345D8">
        <w:rPr>
          <w:rFonts w:cs="Times New Roman"/>
        </w:rPr>
        <w:t xml:space="preserve">vjerovnik MODEL PAKIRANJA d.d. Zagreb, Kanalski put 14a sa pravom glasa u visini od </w:t>
      </w:r>
      <w:r w:rsidRPr="000345D8">
        <w:rPr>
          <w:rFonts w:cs="Times New Roman"/>
          <w:b/>
        </w:rPr>
        <w:t>66.950,07 kn</w:t>
      </w:r>
      <w:r w:rsidRPr="000345D8">
        <w:rPr>
          <w:rFonts w:cs="Times New Roman"/>
        </w:rPr>
        <w:t xml:space="preserve"> odnosno </w:t>
      </w:r>
      <w:r w:rsidRPr="000345D8">
        <w:rPr>
          <w:rFonts w:cs="Times New Roman"/>
          <w:b/>
        </w:rPr>
        <w:t>0,396 %</w:t>
      </w:r>
      <w:r w:rsidRPr="000345D8">
        <w:rPr>
          <w:rFonts w:cs="Times New Roman"/>
        </w:rPr>
        <w:t xml:space="preserve"> </w:t>
      </w:r>
    </w:p>
    <w:p w:rsidRDefault="00596DE5" w:rsidP="00596DE5" w:rsidR="00596DE5" w:rsidRPr="000345D8"/>
    <w:p w:rsidRDefault="00117522" w:rsidP="00117522" w:rsidR="00117522" w:rsidRPr="000345D8">
      <w:pPr>
        <w:pStyle w:val="Odlomakpopisa"/>
        <w:numPr>
          <w:ilvl w:val="0"/>
          <w:numId w:val="23"/>
        </w:numPr>
        <w:tabs>
          <w:tab w:pos="851" w:val="clear"/>
        </w:tabs>
        <w:spacing w:after="0"/>
        <w:contextualSpacing/>
        <w:rPr>
          <w:rFonts w:cs="Times New Roman"/>
        </w:rPr>
      </w:pPr>
      <w:r w:rsidRPr="000345D8">
        <w:rPr>
          <w:rFonts w:cs="Times New Roman"/>
        </w:rPr>
        <w:t xml:space="preserve">vjerovnik NBM PROJEKT j.d.o.o. Rijeka, Radićeva 36 sa pravom glasa u visini od </w:t>
      </w:r>
      <w:r w:rsidRPr="000345D8">
        <w:rPr>
          <w:rFonts w:cs="Times New Roman"/>
          <w:b/>
        </w:rPr>
        <w:t>1.968,75 kn</w:t>
      </w:r>
      <w:r w:rsidRPr="000345D8">
        <w:rPr>
          <w:rFonts w:cs="Times New Roman"/>
        </w:rPr>
        <w:t xml:space="preserve"> odnosno </w:t>
      </w:r>
      <w:r w:rsidRPr="000345D8">
        <w:rPr>
          <w:rFonts w:cs="Times New Roman"/>
          <w:b/>
        </w:rPr>
        <w:t>0,012 %</w:t>
      </w:r>
      <w:r w:rsidRPr="000345D8">
        <w:rPr>
          <w:rFonts w:cs="Times New Roman"/>
        </w:rPr>
        <w:t xml:space="preserve"> </w:t>
      </w:r>
    </w:p>
    <w:p w:rsidRDefault="00596DE5" w:rsidP="00596DE5" w:rsidR="00596DE5" w:rsidRPr="000345D8"/>
    <w:p w:rsidRDefault="00117522" w:rsidP="00117522" w:rsidR="00117522" w:rsidRPr="000345D8">
      <w:pPr>
        <w:pStyle w:val="Odlomakpopisa"/>
        <w:numPr>
          <w:ilvl w:val="0"/>
          <w:numId w:val="23"/>
        </w:numPr>
        <w:tabs>
          <w:tab w:pos="851" w:val="clear"/>
        </w:tabs>
        <w:spacing w:after="0"/>
        <w:contextualSpacing/>
        <w:rPr>
          <w:rFonts w:cs="Times New Roman"/>
        </w:rPr>
      </w:pPr>
      <w:r w:rsidRPr="000345D8">
        <w:rPr>
          <w:rFonts w:cs="Times New Roman"/>
        </w:rPr>
        <w:t xml:space="preserve">vjerovnik NOVA DOMENA j.d.o.o. Viškovo, Saršoni, Zorzići 1a sa pravom glasa u visini od </w:t>
      </w:r>
      <w:r w:rsidRPr="000345D8">
        <w:rPr>
          <w:rFonts w:cs="Times New Roman"/>
          <w:b/>
        </w:rPr>
        <w:t>21.220,03 kn</w:t>
      </w:r>
      <w:r w:rsidRPr="000345D8">
        <w:rPr>
          <w:rFonts w:cs="Times New Roman"/>
        </w:rPr>
        <w:t xml:space="preserve"> odnosno </w:t>
      </w:r>
      <w:r w:rsidRPr="000345D8">
        <w:rPr>
          <w:rFonts w:cs="Times New Roman"/>
          <w:b/>
        </w:rPr>
        <w:t>0,126 %</w:t>
      </w:r>
      <w:r w:rsidRPr="000345D8">
        <w:rPr>
          <w:rFonts w:cs="Times New Roman"/>
        </w:rPr>
        <w:t xml:space="preserve"> </w:t>
      </w:r>
    </w:p>
    <w:p w:rsidRDefault="00596DE5" w:rsidP="00596DE5" w:rsidR="00596DE5" w:rsidRPr="000345D8"/>
    <w:p w:rsidRDefault="00117522" w:rsidP="00117522" w:rsidR="00117522" w:rsidRPr="000345D8">
      <w:pPr>
        <w:pStyle w:val="Odlomakpopisa"/>
        <w:numPr>
          <w:ilvl w:val="0"/>
          <w:numId w:val="23"/>
        </w:numPr>
        <w:tabs>
          <w:tab w:pos="851" w:val="clear"/>
        </w:tabs>
        <w:spacing w:after="0"/>
        <w:contextualSpacing/>
        <w:rPr>
          <w:rFonts w:cs="Times New Roman"/>
        </w:rPr>
      </w:pPr>
      <w:r w:rsidRPr="000345D8">
        <w:rPr>
          <w:rFonts w:cs="Times New Roman"/>
        </w:rPr>
        <w:t xml:space="preserve">vjerovnik RI-ALMAR d.o.o. Rijeka, Srdoči 15 sa pravom glasa u visini od </w:t>
      </w:r>
      <w:r w:rsidRPr="000345D8">
        <w:rPr>
          <w:rFonts w:cs="Times New Roman"/>
          <w:b/>
        </w:rPr>
        <w:t>33.535,26 kn</w:t>
      </w:r>
      <w:r w:rsidRPr="000345D8">
        <w:rPr>
          <w:rFonts w:cs="Times New Roman"/>
        </w:rPr>
        <w:t xml:space="preserve"> odnosno </w:t>
      </w:r>
      <w:r w:rsidRPr="000345D8">
        <w:rPr>
          <w:rFonts w:cs="Times New Roman"/>
          <w:b/>
        </w:rPr>
        <w:t>0,198 %</w:t>
      </w:r>
      <w:r w:rsidRPr="000345D8">
        <w:rPr>
          <w:rFonts w:cs="Times New Roman"/>
        </w:rPr>
        <w:t xml:space="preserve"> </w:t>
      </w:r>
    </w:p>
    <w:p w:rsidRDefault="00596DE5" w:rsidP="00596DE5" w:rsidR="00596DE5" w:rsidRPr="000345D8"/>
    <w:p w:rsidRDefault="00117522" w:rsidP="00117522" w:rsidR="00117522" w:rsidRPr="000345D8">
      <w:pPr>
        <w:pStyle w:val="Odlomakpopisa"/>
        <w:numPr>
          <w:ilvl w:val="0"/>
          <w:numId w:val="23"/>
        </w:numPr>
        <w:tabs>
          <w:tab w:pos="851" w:val="clear"/>
        </w:tabs>
        <w:spacing w:after="0"/>
        <w:contextualSpacing/>
        <w:rPr>
          <w:rFonts w:cs="Times New Roman"/>
        </w:rPr>
      </w:pPr>
      <w:r w:rsidRPr="000345D8">
        <w:rPr>
          <w:rFonts w:cs="Times New Roman"/>
        </w:rPr>
        <w:t xml:space="preserve">vjerovnik RIJEČKI USLUŽNI SERVIS d.o.o. Rijeka, A. Medulića 4 sa pravom glasa u visini od </w:t>
      </w:r>
      <w:r w:rsidRPr="000345D8">
        <w:rPr>
          <w:rFonts w:cs="Times New Roman"/>
          <w:b/>
        </w:rPr>
        <w:t>68.723,22 kn</w:t>
      </w:r>
      <w:r w:rsidRPr="000345D8">
        <w:rPr>
          <w:rFonts w:cs="Times New Roman"/>
        </w:rPr>
        <w:t xml:space="preserve"> odnosno </w:t>
      </w:r>
      <w:r w:rsidRPr="000345D8">
        <w:rPr>
          <w:rFonts w:cs="Times New Roman"/>
          <w:b/>
        </w:rPr>
        <w:t>0,407 %</w:t>
      </w:r>
      <w:r w:rsidRPr="000345D8">
        <w:rPr>
          <w:rFonts w:cs="Times New Roman"/>
        </w:rPr>
        <w:t xml:space="preserve"> </w:t>
      </w:r>
    </w:p>
    <w:p w:rsidRDefault="00596DE5" w:rsidP="00596DE5" w:rsidR="00596DE5" w:rsidRPr="000345D8"/>
    <w:p w:rsidRDefault="00117522" w:rsidP="00117522" w:rsidR="00117522" w:rsidRPr="000345D8">
      <w:pPr>
        <w:pStyle w:val="Odlomakpopisa"/>
        <w:numPr>
          <w:ilvl w:val="0"/>
          <w:numId w:val="23"/>
        </w:numPr>
        <w:tabs>
          <w:tab w:pos="851" w:val="clear"/>
        </w:tabs>
        <w:spacing w:after="0"/>
        <w:contextualSpacing/>
        <w:rPr>
          <w:rFonts w:cs="Times New Roman"/>
        </w:rPr>
      </w:pPr>
      <w:r w:rsidRPr="000345D8">
        <w:rPr>
          <w:rFonts w:cs="Times New Roman"/>
        </w:rPr>
        <w:t xml:space="preserve">vjerovnik SAVAL ZG d.o.o. Zagreb, Fallerovo šetalište 22 sa pravom glasa u visini od </w:t>
      </w:r>
      <w:r w:rsidRPr="000345D8">
        <w:rPr>
          <w:rFonts w:cs="Times New Roman"/>
          <w:b/>
        </w:rPr>
        <w:t>13.903,83</w:t>
      </w:r>
      <w:r w:rsidRPr="000345D8">
        <w:rPr>
          <w:rFonts w:cs="Times New Roman"/>
        </w:rPr>
        <w:t xml:space="preserve"> </w:t>
      </w:r>
      <w:r w:rsidRPr="000345D8">
        <w:rPr>
          <w:rFonts w:cs="Times New Roman"/>
          <w:b/>
        </w:rPr>
        <w:t>kn</w:t>
      </w:r>
      <w:r w:rsidRPr="000345D8">
        <w:rPr>
          <w:rFonts w:cs="Times New Roman"/>
        </w:rPr>
        <w:t xml:space="preserve"> odnosno </w:t>
      </w:r>
      <w:r w:rsidRPr="000345D8">
        <w:rPr>
          <w:rFonts w:cs="Times New Roman"/>
          <w:b/>
        </w:rPr>
        <w:t>0,082 %</w:t>
      </w:r>
      <w:r w:rsidRPr="000345D8">
        <w:rPr>
          <w:rFonts w:cs="Times New Roman"/>
        </w:rPr>
        <w:t xml:space="preserve"> </w:t>
      </w:r>
    </w:p>
    <w:p w:rsidRDefault="00596DE5" w:rsidP="00596DE5" w:rsidR="00596DE5" w:rsidRPr="000345D8"/>
    <w:p w:rsidRDefault="00117522" w:rsidP="00117522" w:rsidR="00117522" w:rsidRPr="000345D8">
      <w:pPr>
        <w:pStyle w:val="Odlomakpopisa"/>
        <w:numPr>
          <w:ilvl w:val="0"/>
          <w:numId w:val="23"/>
        </w:numPr>
        <w:tabs>
          <w:tab w:pos="851" w:val="clear"/>
        </w:tabs>
        <w:spacing w:after="0"/>
        <w:contextualSpacing/>
        <w:rPr>
          <w:rFonts w:cs="Times New Roman"/>
        </w:rPr>
      </w:pPr>
      <w:r w:rsidRPr="000345D8">
        <w:rPr>
          <w:rFonts w:cs="Times New Roman"/>
        </w:rPr>
        <w:t xml:space="preserve">vjerovnik TEH PROJEKT ENERGETIKA d.o.o. Rijeka, F. L. Guardia 13 sa pravom glasa u visini od </w:t>
      </w:r>
      <w:r w:rsidRPr="000345D8">
        <w:rPr>
          <w:rFonts w:cs="Times New Roman"/>
          <w:b/>
        </w:rPr>
        <w:t>57.716,64 kn</w:t>
      </w:r>
      <w:r w:rsidRPr="000345D8">
        <w:rPr>
          <w:rFonts w:cs="Times New Roman"/>
        </w:rPr>
        <w:t xml:space="preserve"> odnosno </w:t>
      </w:r>
      <w:r w:rsidRPr="000345D8">
        <w:rPr>
          <w:rFonts w:cs="Times New Roman"/>
          <w:b/>
        </w:rPr>
        <w:t>0,341 %</w:t>
      </w:r>
      <w:r w:rsidRPr="000345D8">
        <w:rPr>
          <w:rFonts w:cs="Times New Roman"/>
        </w:rPr>
        <w:t xml:space="preserve"> </w:t>
      </w:r>
    </w:p>
    <w:p w:rsidRDefault="00596DE5" w:rsidP="00596DE5" w:rsidR="00596DE5" w:rsidRPr="000345D8"/>
    <w:p w:rsidRDefault="00117522" w:rsidP="00117522" w:rsidR="00117522" w:rsidRPr="000345D8">
      <w:pPr>
        <w:pStyle w:val="Odlomakpopisa"/>
        <w:numPr>
          <w:ilvl w:val="0"/>
          <w:numId w:val="23"/>
        </w:numPr>
        <w:tabs>
          <w:tab w:pos="851" w:val="clear"/>
        </w:tabs>
        <w:spacing w:after="0"/>
        <w:contextualSpacing/>
        <w:rPr>
          <w:rFonts w:cs="Times New Roman"/>
        </w:rPr>
      </w:pPr>
      <w:r w:rsidRPr="000345D8">
        <w:rPr>
          <w:rFonts w:cs="Times New Roman"/>
        </w:rPr>
        <w:t xml:space="preserve">vjerovnik TRANSPORTI DOMJANČIĆ, vl. Dubravko Domjančić, Draganić, Vrh 7b  sa pravom glasa u visini od </w:t>
      </w:r>
      <w:r w:rsidRPr="000345D8">
        <w:rPr>
          <w:rFonts w:cs="Times New Roman"/>
          <w:b/>
        </w:rPr>
        <w:t>17.464,34</w:t>
      </w:r>
      <w:r w:rsidRPr="000345D8">
        <w:rPr>
          <w:rFonts w:cs="Times New Roman"/>
        </w:rPr>
        <w:t xml:space="preserve"> </w:t>
      </w:r>
      <w:r w:rsidRPr="000345D8">
        <w:rPr>
          <w:rFonts w:cs="Times New Roman"/>
          <w:b/>
        </w:rPr>
        <w:t>kn</w:t>
      </w:r>
      <w:r w:rsidRPr="000345D8">
        <w:rPr>
          <w:rFonts w:cs="Times New Roman"/>
        </w:rPr>
        <w:t xml:space="preserve"> odnosno </w:t>
      </w:r>
      <w:r w:rsidRPr="000345D8">
        <w:rPr>
          <w:rFonts w:cs="Times New Roman"/>
          <w:b/>
        </w:rPr>
        <w:t>0,10</w:t>
      </w:r>
      <w:r w:rsidRPr="000345D8">
        <w:rPr>
          <w:rFonts w:cs="Times New Roman"/>
        </w:rPr>
        <w:t xml:space="preserve"> </w:t>
      </w:r>
      <w:r w:rsidRPr="000345D8">
        <w:rPr>
          <w:rFonts w:cs="Times New Roman"/>
          <w:b/>
        </w:rPr>
        <w:t>%</w:t>
      </w:r>
      <w:r w:rsidRPr="000345D8">
        <w:rPr>
          <w:rFonts w:cs="Times New Roman"/>
        </w:rPr>
        <w:t xml:space="preserve"> </w:t>
      </w:r>
    </w:p>
    <w:p w:rsidRDefault="00596DE5" w:rsidP="00596DE5" w:rsidR="00596DE5" w:rsidRPr="000345D8"/>
    <w:p w:rsidRDefault="00117522" w:rsidP="00117522" w:rsidR="00117522" w:rsidRPr="000345D8">
      <w:pPr>
        <w:pStyle w:val="Odlomakpopisa"/>
        <w:numPr>
          <w:ilvl w:val="0"/>
          <w:numId w:val="23"/>
        </w:numPr>
        <w:tabs>
          <w:tab w:pos="851" w:val="clear"/>
        </w:tabs>
        <w:spacing w:after="0"/>
        <w:contextualSpacing/>
        <w:rPr>
          <w:rFonts w:cs="Times New Roman"/>
        </w:rPr>
      </w:pPr>
      <w:r w:rsidRPr="000345D8">
        <w:rPr>
          <w:rFonts w:cs="Times New Roman"/>
        </w:rPr>
        <w:t xml:space="preserve">vjerovnik VIATOR&amp;VEKTOR PROJEKTI d.o.o. Zagreb, Beethovenova 3, sa pravom glasa u visini od </w:t>
      </w:r>
      <w:r w:rsidRPr="000345D8">
        <w:rPr>
          <w:rFonts w:cs="Times New Roman"/>
          <w:b/>
        </w:rPr>
        <w:t>1.185,43</w:t>
      </w:r>
      <w:r w:rsidRPr="000345D8">
        <w:rPr>
          <w:rFonts w:cs="Times New Roman"/>
        </w:rPr>
        <w:t xml:space="preserve"> </w:t>
      </w:r>
      <w:r w:rsidRPr="000345D8">
        <w:rPr>
          <w:rFonts w:cs="Times New Roman"/>
          <w:b/>
        </w:rPr>
        <w:t>kn</w:t>
      </w:r>
      <w:r w:rsidRPr="000345D8">
        <w:rPr>
          <w:rFonts w:cs="Times New Roman"/>
        </w:rPr>
        <w:t xml:space="preserve"> odnosno </w:t>
      </w:r>
      <w:r w:rsidRPr="000345D8">
        <w:rPr>
          <w:rFonts w:cs="Times New Roman"/>
          <w:b/>
        </w:rPr>
        <w:t>0,007</w:t>
      </w:r>
      <w:r w:rsidRPr="000345D8">
        <w:rPr>
          <w:rFonts w:cs="Times New Roman"/>
        </w:rPr>
        <w:t xml:space="preserve"> </w:t>
      </w:r>
      <w:r w:rsidRPr="000345D8">
        <w:rPr>
          <w:rFonts w:cs="Times New Roman"/>
          <w:b/>
        </w:rPr>
        <w:t>%</w:t>
      </w:r>
      <w:r w:rsidRPr="000345D8">
        <w:rPr>
          <w:rFonts w:cs="Times New Roman"/>
        </w:rPr>
        <w:t xml:space="preserve"> </w:t>
      </w:r>
    </w:p>
    <w:p w:rsidRDefault="00596DE5" w:rsidP="00596DE5" w:rsidR="00596DE5" w:rsidRPr="000345D8"/>
    <w:p w:rsidRDefault="00117522" w:rsidP="00117522" w:rsidR="00117522" w:rsidRPr="000345D8">
      <w:pPr>
        <w:pStyle w:val="Odlomakpopisa"/>
        <w:numPr>
          <w:ilvl w:val="0"/>
          <w:numId w:val="23"/>
        </w:numPr>
        <w:tabs>
          <w:tab w:pos="851" w:val="clear"/>
        </w:tabs>
        <w:spacing w:after="0"/>
        <w:contextualSpacing/>
        <w:rPr>
          <w:rFonts w:cs="Times New Roman"/>
        </w:rPr>
      </w:pPr>
      <w:r w:rsidRPr="000345D8">
        <w:rPr>
          <w:rFonts w:cs="Times New Roman"/>
        </w:rPr>
        <w:t xml:space="preserve">vjerovnik WIN WIN GROUP d.o.o. Rijeka, J. Trdine 9 sa pravom glasa u visini od </w:t>
      </w:r>
      <w:r w:rsidRPr="000345D8">
        <w:rPr>
          <w:rFonts w:cs="Times New Roman"/>
          <w:b/>
        </w:rPr>
        <w:t>3.369,52</w:t>
      </w:r>
      <w:r w:rsidRPr="000345D8">
        <w:rPr>
          <w:rFonts w:cs="Times New Roman"/>
        </w:rPr>
        <w:t xml:space="preserve"> </w:t>
      </w:r>
      <w:r w:rsidRPr="000345D8">
        <w:rPr>
          <w:rFonts w:cs="Times New Roman"/>
          <w:b/>
        </w:rPr>
        <w:t>kn</w:t>
      </w:r>
      <w:r w:rsidRPr="000345D8">
        <w:rPr>
          <w:rFonts w:cs="Times New Roman"/>
        </w:rPr>
        <w:t xml:space="preserve"> odnosno </w:t>
      </w:r>
      <w:r w:rsidRPr="000345D8">
        <w:rPr>
          <w:rFonts w:cs="Times New Roman"/>
          <w:b/>
        </w:rPr>
        <w:t>0,02</w:t>
      </w:r>
      <w:r w:rsidRPr="000345D8">
        <w:rPr>
          <w:rFonts w:cs="Times New Roman"/>
        </w:rPr>
        <w:t xml:space="preserve"> </w:t>
      </w:r>
      <w:r w:rsidRPr="000345D8">
        <w:rPr>
          <w:rFonts w:cs="Times New Roman"/>
          <w:b/>
        </w:rPr>
        <w:t>%</w:t>
      </w:r>
      <w:r w:rsidRPr="000345D8">
        <w:rPr>
          <w:rFonts w:cs="Times New Roman"/>
        </w:rPr>
        <w:t xml:space="preserve"> </w:t>
      </w:r>
    </w:p>
    <w:p w:rsidRDefault="00596DE5" w:rsidP="00596DE5" w:rsidR="00596DE5" w:rsidRPr="000345D8"/>
    <w:p w:rsidRDefault="00117522" w:rsidP="00117522" w:rsidR="00117522" w:rsidRPr="000345D8">
      <w:pPr>
        <w:pStyle w:val="Odlomakpopisa"/>
        <w:numPr>
          <w:ilvl w:val="0"/>
          <w:numId w:val="23"/>
        </w:numPr>
        <w:tabs>
          <w:tab w:pos="851" w:val="clear"/>
        </w:tabs>
        <w:spacing w:after="0"/>
        <w:contextualSpacing/>
        <w:rPr>
          <w:rFonts w:cs="Times New Roman"/>
        </w:rPr>
      </w:pPr>
      <w:r w:rsidRPr="000345D8">
        <w:rPr>
          <w:rFonts w:cs="Times New Roman"/>
        </w:rPr>
        <w:t xml:space="preserve">vjerovnik HABERKORN d.o.o. Sv. Nedjelja, Dr. Franje Tuđmana 16 sa pravom glasa u visini od </w:t>
      </w:r>
      <w:r w:rsidRPr="000345D8">
        <w:rPr>
          <w:rFonts w:cs="Times New Roman"/>
          <w:b/>
        </w:rPr>
        <w:t>2.225,21</w:t>
      </w:r>
      <w:r w:rsidRPr="000345D8">
        <w:rPr>
          <w:rFonts w:cs="Times New Roman"/>
        </w:rPr>
        <w:t xml:space="preserve"> </w:t>
      </w:r>
      <w:r w:rsidRPr="000345D8">
        <w:rPr>
          <w:rFonts w:cs="Times New Roman"/>
          <w:b/>
        </w:rPr>
        <w:t>kn</w:t>
      </w:r>
      <w:r w:rsidRPr="000345D8">
        <w:rPr>
          <w:rFonts w:cs="Times New Roman"/>
        </w:rPr>
        <w:t xml:space="preserve"> odnosno </w:t>
      </w:r>
      <w:r w:rsidRPr="000345D8">
        <w:rPr>
          <w:rFonts w:cs="Times New Roman"/>
          <w:b/>
        </w:rPr>
        <w:t>0,013</w:t>
      </w:r>
      <w:r w:rsidRPr="000345D8">
        <w:rPr>
          <w:rFonts w:cs="Times New Roman"/>
        </w:rPr>
        <w:t xml:space="preserve"> </w:t>
      </w:r>
      <w:r w:rsidRPr="000345D8">
        <w:rPr>
          <w:rFonts w:cs="Times New Roman"/>
          <w:b/>
        </w:rPr>
        <w:t>%</w:t>
      </w:r>
      <w:r w:rsidRPr="000345D8">
        <w:rPr>
          <w:rFonts w:cs="Times New Roman"/>
        </w:rPr>
        <w:t xml:space="preserve"> </w:t>
      </w:r>
    </w:p>
    <w:p w:rsidRDefault="00596DE5" w:rsidP="00596DE5" w:rsidR="00596DE5" w:rsidRPr="000345D8"/>
    <w:p w:rsidRDefault="00117522" w:rsidP="00117522" w:rsidR="00117522" w:rsidRPr="000345D8">
      <w:pPr>
        <w:pStyle w:val="Odlomakpopisa"/>
        <w:numPr>
          <w:ilvl w:val="0"/>
          <w:numId w:val="23"/>
        </w:numPr>
        <w:tabs>
          <w:tab w:pos="851" w:val="clear"/>
        </w:tabs>
        <w:spacing w:after="0"/>
        <w:contextualSpacing/>
        <w:rPr>
          <w:rFonts w:cs="Times New Roman"/>
        </w:rPr>
      </w:pPr>
      <w:r w:rsidRPr="000345D8">
        <w:rPr>
          <w:rFonts w:cs="Times New Roman"/>
        </w:rPr>
        <w:t xml:space="preserve">vjerovnik ŠPEDTRANS WORLD d.o.o. Kukuljanovo, Kukuljanovo 387 sa pravom glasa u visini od </w:t>
      </w:r>
      <w:r w:rsidRPr="000345D8">
        <w:rPr>
          <w:rFonts w:cs="Times New Roman"/>
          <w:b/>
        </w:rPr>
        <w:t>30.575,00</w:t>
      </w:r>
      <w:r w:rsidRPr="000345D8">
        <w:rPr>
          <w:rFonts w:cs="Times New Roman"/>
        </w:rPr>
        <w:t xml:space="preserve"> </w:t>
      </w:r>
      <w:r w:rsidRPr="000345D8">
        <w:rPr>
          <w:rFonts w:cs="Times New Roman"/>
          <w:b/>
        </w:rPr>
        <w:t>kn</w:t>
      </w:r>
      <w:r w:rsidRPr="000345D8">
        <w:rPr>
          <w:rFonts w:cs="Times New Roman"/>
        </w:rPr>
        <w:t xml:space="preserve"> odnosno </w:t>
      </w:r>
      <w:r w:rsidRPr="000345D8">
        <w:rPr>
          <w:rFonts w:cs="Times New Roman"/>
          <w:b/>
        </w:rPr>
        <w:t>0,181</w:t>
      </w:r>
      <w:r w:rsidRPr="000345D8">
        <w:rPr>
          <w:rFonts w:cs="Times New Roman"/>
        </w:rPr>
        <w:t xml:space="preserve"> </w:t>
      </w:r>
      <w:r w:rsidRPr="000345D8">
        <w:rPr>
          <w:rFonts w:cs="Times New Roman"/>
          <w:b/>
        </w:rPr>
        <w:t>%</w:t>
      </w:r>
      <w:r w:rsidRPr="000345D8">
        <w:rPr>
          <w:rFonts w:cs="Times New Roman"/>
        </w:rPr>
        <w:t xml:space="preserve"> </w:t>
      </w:r>
    </w:p>
    <w:p w:rsidRDefault="00596DE5" w:rsidP="00596DE5" w:rsidR="00596DE5" w:rsidRPr="000345D8"/>
    <w:p w:rsidRDefault="00117522" w:rsidP="00117522" w:rsidR="00117522" w:rsidRPr="000345D8">
      <w:pPr>
        <w:pStyle w:val="Odlomakpopisa"/>
        <w:numPr>
          <w:ilvl w:val="0"/>
          <w:numId w:val="23"/>
        </w:numPr>
        <w:tabs>
          <w:tab w:pos="851" w:val="clear"/>
        </w:tabs>
        <w:spacing w:after="0"/>
        <w:contextualSpacing/>
        <w:rPr>
          <w:rFonts w:cs="Times New Roman"/>
        </w:rPr>
      </w:pPr>
      <w:r w:rsidRPr="000345D8">
        <w:rPr>
          <w:rFonts w:cs="Times New Roman"/>
        </w:rPr>
        <w:t xml:space="preserve">vjerovnik MANŠPED d.o.o. Kukuljanovo, Kukuljanovo 387  sa pravom glasa u visini od </w:t>
      </w:r>
      <w:r w:rsidRPr="000345D8">
        <w:rPr>
          <w:rFonts w:cs="Times New Roman"/>
          <w:b/>
        </w:rPr>
        <w:t>41.213,67</w:t>
      </w:r>
      <w:r w:rsidRPr="000345D8">
        <w:rPr>
          <w:rFonts w:cs="Times New Roman"/>
        </w:rPr>
        <w:t xml:space="preserve"> </w:t>
      </w:r>
      <w:r w:rsidRPr="000345D8">
        <w:rPr>
          <w:rFonts w:cs="Times New Roman"/>
          <w:b/>
        </w:rPr>
        <w:t>kn</w:t>
      </w:r>
      <w:r w:rsidRPr="000345D8">
        <w:rPr>
          <w:rFonts w:cs="Times New Roman"/>
        </w:rPr>
        <w:t xml:space="preserve"> odnosno </w:t>
      </w:r>
      <w:r w:rsidRPr="000345D8">
        <w:rPr>
          <w:rFonts w:cs="Times New Roman"/>
          <w:b/>
        </w:rPr>
        <w:t>0,244</w:t>
      </w:r>
      <w:r w:rsidRPr="000345D8">
        <w:rPr>
          <w:rFonts w:cs="Times New Roman"/>
        </w:rPr>
        <w:t xml:space="preserve"> </w:t>
      </w:r>
      <w:r w:rsidRPr="000345D8">
        <w:rPr>
          <w:rFonts w:cs="Times New Roman"/>
          <w:b/>
        </w:rPr>
        <w:t>%</w:t>
      </w:r>
      <w:r w:rsidRPr="000345D8">
        <w:rPr>
          <w:rFonts w:cs="Times New Roman"/>
        </w:rPr>
        <w:t xml:space="preserve"> </w:t>
      </w:r>
    </w:p>
    <w:p w:rsidRDefault="00596DE5" w:rsidP="00596DE5" w:rsidR="00596DE5" w:rsidRPr="000345D8"/>
    <w:p w:rsidRDefault="00117522" w:rsidP="00117522" w:rsidR="00117522" w:rsidRPr="000345D8">
      <w:pPr>
        <w:pStyle w:val="Odlomakpopisa"/>
        <w:numPr>
          <w:ilvl w:val="0"/>
          <w:numId w:val="23"/>
        </w:numPr>
        <w:tabs>
          <w:tab w:pos="851" w:val="clear"/>
        </w:tabs>
        <w:spacing w:after="0"/>
        <w:contextualSpacing/>
        <w:rPr>
          <w:rFonts w:cs="Times New Roman"/>
        </w:rPr>
      </w:pPr>
      <w:r w:rsidRPr="000345D8">
        <w:rPr>
          <w:rFonts w:cs="Times New Roman"/>
        </w:rPr>
        <w:lastRenderedPageBreak/>
        <w:t xml:space="preserve">vjerovnik FERRY d.o.o. Zagreb, Brezovička 1, sa pravom glasa u visini od </w:t>
      </w:r>
      <w:r w:rsidRPr="000345D8">
        <w:rPr>
          <w:rFonts w:cs="Times New Roman"/>
          <w:b/>
        </w:rPr>
        <w:t>203.555,79</w:t>
      </w:r>
      <w:r w:rsidRPr="000345D8">
        <w:rPr>
          <w:rFonts w:cs="Times New Roman"/>
        </w:rPr>
        <w:t xml:space="preserve"> </w:t>
      </w:r>
      <w:r w:rsidRPr="000345D8">
        <w:rPr>
          <w:rFonts w:cs="Times New Roman"/>
          <w:b/>
        </w:rPr>
        <w:t>kn</w:t>
      </w:r>
      <w:r w:rsidRPr="000345D8">
        <w:rPr>
          <w:rFonts w:cs="Times New Roman"/>
        </w:rPr>
        <w:t xml:space="preserve"> odnosno </w:t>
      </w:r>
      <w:r w:rsidRPr="000345D8">
        <w:rPr>
          <w:rFonts w:cs="Times New Roman"/>
          <w:b/>
        </w:rPr>
        <w:t>1,204</w:t>
      </w:r>
      <w:r w:rsidRPr="000345D8">
        <w:rPr>
          <w:rFonts w:cs="Times New Roman"/>
        </w:rPr>
        <w:t xml:space="preserve"> </w:t>
      </w:r>
      <w:r w:rsidRPr="000345D8">
        <w:rPr>
          <w:rFonts w:cs="Times New Roman"/>
          <w:b/>
        </w:rPr>
        <w:t>%</w:t>
      </w:r>
      <w:r w:rsidRPr="000345D8">
        <w:rPr>
          <w:rFonts w:cs="Times New Roman"/>
        </w:rPr>
        <w:t xml:space="preserve"> </w:t>
      </w:r>
    </w:p>
    <w:p w:rsidRDefault="00596DE5" w:rsidP="00596DE5" w:rsidR="00596DE5" w:rsidRPr="000345D8"/>
    <w:p w:rsidRDefault="00117522" w:rsidP="00117522" w:rsidR="00117522" w:rsidRPr="000345D8">
      <w:pPr>
        <w:pStyle w:val="Odlomakpopisa"/>
        <w:numPr>
          <w:ilvl w:val="0"/>
          <w:numId w:val="23"/>
        </w:numPr>
        <w:tabs>
          <w:tab w:pos="851" w:val="clear"/>
        </w:tabs>
        <w:spacing w:after="0"/>
        <w:contextualSpacing/>
        <w:rPr>
          <w:rFonts w:cs="Times New Roman"/>
        </w:rPr>
      </w:pPr>
      <w:r w:rsidRPr="000345D8">
        <w:rPr>
          <w:rFonts w:cs="Times New Roman"/>
        </w:rPr>
        <w:t xml:space="preserve">vjerovnik KAESER KOMPRESSOREN d.o.o., Sesvete, Rimski put 11d, sa pravom glasa u visini od </w:t>
      </w:r>
      <w:r w:rsidRPr="000345D8">
        <w:rPr>
          <w:rFonts w:cs="Times New Roman"/>
          <w:b/>
        </w:rPr>
        <w:t>26.339,68</w:t>
      </w:r>
      <w:r w:rsidRPr="000345D8">
        <w:rPr>
          <w:rFonts w:cs="Times New Roman"/>
        </w:rPr>
        <w:t xml:space="preserve"> </w:t>
      </w:r>
      <w:r w:rsidRPr="000345D8">
        <w:rPr>
          <w:rFonts w:cs="Times New Roman"/>
          <w:b/>
        </w:rPr>
        <w:t>kn</w:t>
      </w:r>
      <w:r w:rsidRPr="000345D8">
        <w:rPr>
          <w:rFonts w:cs="Times New Roman"/>
        </w:rPr>
        <w:t xml:space="preserve"> odnosno </w:t>
      </w:r>
      <w:r w:rsidRPr="000345D8">
        <w:rPr>
          <w:rFonts w:cs="Times New Roman"/>
          <w:b/>
        </w:rPr>
        <w:t>0,156</w:t>
      </w:r>
      <w:r w:rsidRPr="000345D8">
        <w:rPr>
          <w:rFonts w:cs="Times New Roman"/>
        </w:rPr>
        <w:t xml:space="preserve"> </w:t>
      </w:r>
      <w:r w:rsidRPr="000345D8">
        <w:rPr>
          <w:rFonts w:cs="Times New Roman"/>
          <w:b/>
        </w:rPr>
        <w:t>%</w:t>
      </w:r>
      <w:r w:rsidRPr="000345D8">
        <w:rPr>
          <w:rFonts w:cs="Times New Roman"/>
        </w:rPr>
        <w:t xml:space="preserve"> </w:t>
      </w:r>
    </w:p>
    <w:p w:rsidRDefault="00117522" w:rsidP="00117522" w:rsidR="00117522" w:rsidRPr="000345D8">
      <w:pPr>
        <w:ind w:firstLine="708"/>
        <w:jc w:val="both"/>
      </w:pPr>
    </w:p>
    <w:p w:rsidRDefault="00117522" w:rsidP="00117522" w:rsidR="00117522" w:rsidRPr="000345D8">
      <w:pPr>
        <w:pStyle w:val="Odlomakpopisa"/>
        <w:numPr>
          <w:ilvl w:val="0"/>
          <w:numId w:val="23"/>
        </w:numPr>
        <w:tabs>
          <w:tab w:pos="851" w:val="clear"/>
        </w:tabs>
        <w:spacing w:after="0"/>
        <w:contextualSpacing/>
        <w:rPr>
          <w:rFonts w:cs="Times New Roman"/>
        </w:rPr>
      </w:pPr>
      <w:r w:rsidRPr="000345D8">
        <w:rPr>
          <w:rFonts w:cs="Times New Roman"/>
        </w:rPr>
        <w:t xml:space="preserve">vjerovnik THE END OF LINE d.o.o. Zagreb, Selska cesta 141, sa pravom glasa u visini od </w:t>
      </w:r>
      <w:r w:rsidRPr="000345D8">
        <w:rPr>
          <w:rFonts w:cs="Times New Roman"/>
          <w:b/>
        </w:rPr>
        <w:t>35.456,40</w:t>
      </w:r>
      <w:r w:rsidRPr="000345D8">
        <w:rPr>
          <w:rFonts w:cs="Times New Roman"/>
        </w:rPr>
        <w:t xml:space="preserve"> </w:t>
      </w:r>
      <w:r w:rsidRPr="000345D8">
        <w:rPr>
          <w:rFonts w:cs="Times New Roman"/>
          <w:b/>
        </w:rPr>
        <w:t>kn</w:t>
      </w:r>
      <w:r w:rsidRPr="000345D8">
        <w:rPr>
          <w:rFonts w:cs="Times New Roman"/>
        </w:rPr>
        <w:t xml:space="preserve"> odnosno </w:t>
      </w:r>
      <w:r w:rsidRPr="000345D8">
        <w:rPr>
          <w:rFonts w:cs="Times New Roman"/>
          <w:b/>
        </w:rPr>
        <w:t>0,21</w:t>
      </w:r>
      <w:r w:rsidRPr="000345D8">
        <w:rPr>
          <w:rFonts w:cs="Times New Roman"/>
        </w:rPr>
        <w:t xml:space="preserve"> </w:t>
      </w:r>
      <w:r w:rsidRPr="000345D8">
        <w:rPr>
          <w:rFonts w:cs="Times New Roman"/>
          <w:b/>
        </w:rPr>
        <w:t>%</w:t>
      </w:r>
      <w:r w:rsidRPr="000345D8">
        <w:rPr>
          <w:rFonts w:cs="Times New Roman"/>
        </w:rPr>
        <w:t xml:space="preserve"> </w:t>
      </w:r>
    </w:p>
    <w:p w:rsidRDefault="00596DE5" w:rsidP="00596DE5" w:rsidR="00596DE5" w:rsidRPr="000345D8"/>
    <w:p w:rsidRDefault="00117522" w:rsidP="00117522" w:rsidR="00117522" w:rsidRPr="000345D8">
      <w:pPr>
        <w:pStyle w:val="Odlomakpopisa"/>
        <w:numPr>
          <w:ilvl w:val="0"/>
          <w:numId w:val="23"/>
        </w:numPr>
        <w:tabs>
          <w:tab w:pos="851" w:val="clear"/>
        </w:tabs>
        <w:spacing w:after="0"/>
        <w:contextualSpacing/>
        <w:rPr>
          <w:rFonts w:cs="Times New Roman"/>
        </w:rPr>
      </w:pPr>
      <w:r w:rsidRPr="000345D8">
        <w:rPr>
          <w:rFonts w:cs="Times New Roman"/>
        </w:rPr>
        <w:t xml:space="preserve">vjerovnik BISNODE d.o.o. Zagreb, Fallerovo šetalište 22, sa pravom glasa u visini od </w:t>
      </w:r>
      <w:r w:rsidRPr="000345D8">
        <w:rPr>
          <w:rFonts w:cs="Times New Roman"/>
          <w:b/>
        </w:rPr>
        <w:t>5.000,00</w:t>
      </w:r>
      <w:r w:rsidRPr="000345D8">
        <w:rPr>
          <w:rFonts w:cs="Times New Roman"/>
        </w:rPr>
        <w:t xml:space="preserve"> </w:t>
      </w:r>
      <w:r w:rsidRPr="000345D8">
        <w:rPr>
          <w:rFonts w:cs="Times New Roman"/>
          <w:b/>
        </w:rPr>
        <w:t>kn</w:t>
      </w:r>
      <w:r w:rsidRPr="000345D8">
        <w:rPr>
          <w:rFonts w:cs="Times New Roman"/>
        </w:rPr>
        <w:t xml:space="preserve"> odnosno </w:t>
      </w:r>
      <w:r w:rsidRPr="000345D8">
        <w:rPr>
          <w:rFonts w:cs="Times New Roman"/>
          <w:b/>
        </w:rPr>
        <w:t>0,03</w:t>
      </w:r>
      <w:r w:rsidRPr="000345D8">
        <w:rPr>
          <w:rFonts w:cs="Times New Roman"/>
        </w:rPr>
        <w:t xml:space="preserve"> </w:t>
      </w:r>
      <w:r w:rsidRPr="000345D8">
        <w:rPr>
          <w:rFonts w:cs="Times New Roman"/>
          <w:b/>
        </w:rPr>
        <w:t>%</w:t>
      </w:r>
      <w:r w:rsidRPr="000345D8">
        <w:rPr>
          <w:rFonts w:cs="Times New Roman"/>
        </w:rPr>
        <w:t xml:space="preserve"> </w:t>
      </w:r>
    </w:p>
    <w:p w:rsidRDefault="00117522" w:rsidP="00117522" w:rsidR="00117522" w:rsidRPr="000345D8">
      <w:pPr>
        <w:ind w:firstLine="708"/>
        <w:jc w:val="both"/>
      </w:pPr>
    </w:p>
    <w:p w:rsidRDefault="00117522" w:rsidP="00117522" w:rsidR="00117522" w:rsidRPr="000345D8">
      <w:pPr>
        <w:pStyle w:val="Odlomakpopisa"/>
        <w:numPr>
          <w:ilvl w:val="0"/>
          <w:numId w:val="23"/>
        </w:numPr>
        <w:tabs>
          <w:tab w:pos="851" w:val="clear"/>
        </w:tabs>
        <w:spacing w:after="0"/>
        <w:contextualSpacing/>
        <w:rPr>
          <w:rFonts w:cs="Times New Roman"/>
        </w:rPr>
      </w:pPr>
      <w:r w:rsidRPr="000345D8">
        <w:rPr>
          <w:rFonts w:cs="Times New Roman"/>
        </w:rPr>
        <w:t xml:space="preserve">vjerovnik BOKOLJE KOMERC d.o.o., Dobropoljana, Dobropoljana 27, sa pravom glasa u visini od </w:t>
      </w:r>
      <w:r w:rsidRPr="000345D8">
        <w:rPr>
          <w:rFonts w:cs="Times New Roman"/>
          <w:b/>
        </w:rPr>
        <w:t>3.413,06</w:t>
      </w:r>
      <w:r w:rsidRPr="000345D8">
        <w:rPr>
          <w:rFonts w:cs="Times New Roman"/>
        </w:rPr>
        <w:t xml:space="preserve"> </w:t>
      </w:r>
      <w:r w:rsidRPr="000345D8">
        <w:rPr>
          <w:rFonts w:cs="Times New Roman"/>
          <w:b/>
        </w:rPr>
        <w:t>kn</w:t>
      </w:r>
      <w:r w:rsidRPr="000345D8">
        <w:rPr>
          <w:rFonts w:cs="Times New Roman"/>
        </w:rPr>
        <w:t xml:space="preserve"> odnosno </w:t>
      </w:r>
      <w:r w:rsidRPr="000345D8">
        <w:rPr>
          <w:rFonts w:cs="Times New Roman"/>
          <w:b/>
        </w:rPr>
        <w:t>0,02</w:t>
      </w:r>
      <w:r w:rsidRPr="000345D8">
        <w:rPr>
          <w:rFonts w:cs="Times New Roman"/>
        </w:rPr>
        <w:t xml:space="preserve"> </w:t>
      </w:r>
      <w:r w:rsidRPr="000345D8">
        <w:rPr>
          <w:rFonts w:cs="Times New Roman"/>
          <w:b/>
        </w:rPr>
        <w:t>%</w:t>
      </w:r>
      <w:r w:rsidRPr="000345D8">
        <w:rPr>
          <w:rFonts w:cs="Times New Roman"/>
        </w:rPr>
        <w:t xml:space="preserve"> </w:t>
      </w:r>
    </w:p>
    <w:p w:rsidRDefault="00117522" w:rsidP="00117522" w:rsidR="00117522" w:rsidRPr="000345D8">
      <w:pPr>
        <w:ind w:firstLine="708"/>
        <w:jc w:val="both"/>
      </w:pPr>
    </w:p>
    <w:p w:rsidRDefault="00117522" w:rsidP="00117522" w:rsidR="00117522" w:rsidRPr="000345D8">
      <w:pPr>
        <w:pStyle w:val="Odlomakpopisa"/>
        <w:numPr>
          <w:ilvl w:val="0"/>
          <w:numId w:val="23"/>
        </w:numPr>
        <w:tabs>
          <w:tab w:pos="851" w:val="clear"/>
        </w:tabs>
        <w:spacing w:after="0"/>
        <w:contextualSpacing/>
        <w:rPr>
          <w:rFonts w:cs="Times New Roman"/>
        </w:rPr>
      </w:pPr>
      <w:r w:rsidRPr="000345D8">
        <w:rPr>
          <w:rFonts w:cs="Times New Roman"/>
        </w:rPr>
        <w:t xml:space="preserve">vjerovnik CIJEVNA TEHNIKA d.o.o. Jušići, Jušići 56a sa pravom glasa u visini od </w:t>
      </w:r>
      <w:r w:rsidRPr="000345D8">
        <w:rPr>
          <w:rFonts w:cs="Times New Roman"/>
          <w:b/>
        </w:rPr>
        <w:t>8.471,50</w:t>
      </w:r>
      <w:r w:rsidRPr="000345D8">
        <w:rPr>
          <w:rFonts w:cs="Times New Roman"/>
        </w:rPr>
        <w:t xml:space="preserve"> </w:t>
      </w:r>
      <w:r w:rsidRPr="000345D8">
        <w:rPr>
          <w:rFonts w:cs="Times New Roman"/>
          <w:b/>
        </w:rPr>
        <w:t>kn</w:t>
      </w:r>
      <w:r w:rsidRPr="000345D8">
        <w:rPr>
          <w:rFonts w:cs="Times New Roman"/>
        </w:rPr>
        <w:t xml:space="preserve"> odnosno </w:t>
      </w:r>
      <w:r w:rsidRPr="000345D8">
        <w:rPr>
          <w:rFonts w:cs="Times New Roman"/>
          <w:b/>
        </w:rPr>
        <w:t>0,05</w:t>
      </w:r>
      <w:r w:rsidRPr="000345D8">
        <w:rPr>
          <w:rFonts w:cs="Times New Roman"/>
        </w:rPr>
        <w:t xml:space="preserve"> </w:t>
      </w:r>
      <w:r w:rsidRPr="000345D8">
        <w:rPr>
          <w:rFonts w:cs="Times New Roman"/>
          <w:b/>
        </w:rPr>
        <w:t>%</w:t>
      </w:r>
      <w:r w:rsidRPr="000345D8">
        <w:rPr>
          <w:rFonts w:cs="Times New Roman"/>
        </w:rPr>
        <w:t xml:space="preserve"> </w:t>
      </w:r>
    </w:p>
    <w:p w:rsidRDefault="00117522" w:rsidP="00117522" w:rsidR="00117522" w:rsidRPr="000345D8">
      <w:pPr>
        <w:ind w:firstLine="708"/>
        <w:jc w:val="both"/>
      </w:pPr>
    </w:p>
    <w:p w:rsidRDefault="00117522" w:rsidP="00117522" w:rsidR="00117522" w:rsidRPr="000345D8">
      <w:pPr>
        <w:pStyle w:val="Odlomakpopisa"/>
        <w:numPr>
          <w:ilvl w:val="0"/>
          <w:numId w:val="23"/>
        </w:numPr>
        <w:tabs>
          <w:tab w:pos="851" w:val="clear"/>
        </w:tabs>
        <w:spacing w:after="0"/>
        <w:contextualSpacing/>
        <w:rPr>
          <w:rFonts w:cs="Times New Roman"/>
        </w:rPr>
      </w:pPr>
      <w:r w:rsidRPr="000345D8">
        <w:rPr>
          <w:rFonts w:cs="Times New Roman"/>
        </w:rPr>
        <w:t xml:space="preserve">vjerovnik DIMNJAČARSKA OBRTNIČKA ZADRUGA Zagreb, Sarajevska 60 sa pravom glasa u visini od </w:t>
      </w:r>
      <w:r w:rsidRPr="000345D8">
        <w:rPr>
          <w:rFonts w:cs="Times New Roman"/>
          <w:b/>
        </w:rPr>
        <w:t>912,50</w:t>
      </w:r>
      <w:r w:rsidRPr="000345D8">
        <w:rPr>
          <w:rFonts w:cs="Times New Roman"/>
        </w:rPr>
        <w:t xml:space="preserve"> </w:t>
      </w:r>
      <w:r w:rsidRPr="000345D8">
        <w:rPr>
          <w:rFonts w:cs="Times New Roman"/>
          <w:b/>
        </w:rPr>
        <w:t>kn</w:t>
      </w:r>
      <w:r w:rsidRPr="000345D8">
        <w:rPr>
          <w:rFonts w:cs="Times New Roman"/>
        </w:rPr>
        <w:t xml:space="preserve"> odnosno </w:t>
      </w:r>
      <w:r w:rsidRPr="000345D8">
        <w:rPr>
          <w:rFonts w:cs="Times New Roman"/>
          <w:b/>
        </w:rPr>
        <w:t>0,005</w:t>
      </w:r>
      <w:r w:rsidRPr="000345D8">
        <w:rPr>
          <w:rFonts w:cs="Times New Roman"/>
        </w:rPr>
        <w:t xml:space="preserve"> </w:t>
      </w:r>
      <w:r w:rsidRPr="000345D8">
        <w:rPr>
          <w:rFonts w:cs="Times New Roman"/>
          <w:b/>
        </w:rPr>
        <w:t>%</w:t>
      </w:r>
      <w:r w:rsidRPr="000345D8">
        <w:rPr>
          <w:rFonts w:cs="Times New Roman"/>
        </w:rPr>
        <w:t xml:space="preserve"> </w:t>
      </w:r>
    </w:p>
    <w:p w:rsidRDefault="00117522" w:rsidP="00117522" w:rsidR="00117522" w:rsidRPr="000345D8">
      <w:pPr>
        <w:ind w:firstLine="708"/>
        <w:jc w:val="both"/>
      </w:pPr>
    </w:p>
    <w:p w:rsidRDefault="00117522" w:rsidP="00117522" w:rsidR="00117522" w:rsidRPr="000345D8">
      <w:pPr>
        <w:pStyle w:val="Odlomakpopisa"/>
        <w:numPr>
          <w:ilvl w:val="0"/>
          <w:numId w:val="23"/>
        </w:numPr>
        <w:tabs>
          <w:tab w:pos="851" w:val="clear"/>
        </w:tabs>
        <w:spacing w:after="0"/>
        <w:contextualSpacing/>
        <w:rPr>
          <w:rFonts w:cs="Times New Roman"/>
        </w:rPr>
      </w:pPr>
      <w:r w:rsidRPr="000345D8">
        <w:rPr>
          <w:rFonts w:cs="Times New Roman"/>
        </w:rPr>
        <w:t xml:space="preserve">vjerovnik ŽIVKO ČEGAR, vl. obrta KANTRIDA NOVA, Rijeka, Pulska 32 sa pravom glasa u visini od </w:t>
      </w:r>
      <w:r w:rsidRPr="000345D8">
        <w:rPr>
          <w:rFonts w:cs="Times New Roman"/>
          <w:b/>
        </w:rPr>
        <w:t>1.150,00</w:t>
      </w:r>
      <w:r w:rsidRPr="000345D8">
        <w:rPr>
          <w:rFonts w:cs="Times New Roman"/>
        </w:rPr>
        <w:t xml:space="preserve"> </w:t>
      </w:r>
      <w:r w:rsidRPr="000345D8">
        <w:rPr>
          <w:rFonts w:cs="Times New Roman"/>
          <w:b/>
        </w:rPr>
        <w:t>kn</w:t>
      </w:r>
      <w:r w:rsidRPr="000345D8">
        <w:rPr>
          <w:rFonts w:cs="Times New Roman"/>
        </w:rPr>
        <w:t xml:space="preserve"> odnosno </w:t>
      </w:r>
      <w:r w:rsidRPr="000345D8">
        <w:rPr>
          <w:rFonts w:cs="Times New Roman"/>
          <w:b/>
        </w:rPr>
        <w:t>0,007</w:t>
      </w:r>
      <w:r w:rsidRPr="000345D8">
        <w:rPr>
          <w:rFonts w:cs="Times New Roman"/>
        </w:rPr>
        <w:t xml:space="preserve"> </w:t>
      </w:r>
      <w:r w:rsidRPr="000345D8">
        <w:rPr>
          <w:rFonts w:cs="Times New Roman"/>
          <w:b/>
        </w:rPr>
        <w:t>%</w:t>
      </w:r>
      <w:r w:rsidRPr="000345D8">
        <w:rPr>
          <w:rFonts w:cs="Times New Roman"/>
        </w:rPr>
        <w:t xml:space="preserve"> </w:t>
      </w:r>
    </w:p>
    <w:p w:rsidRDefault="00596DE5" w:rsidP="00596DE5" w:rsidR="00596DE5" w:rsidRPr="000345D8"/>
    <w:p w:rsidRDefault="00117522" w:rsidP="00117522" w:rsidR="00117522" w:rsidRPr="000345D8">
      <w:pPr>
        <w:pStyle w:val="Odlomakpopisa"/>
        <w:numPr>
          <w:ilvl w:val="0"/>
          <w:numId w:val="23"/>
        </w:numPr>
        <w:tabs>
          <w:tab w:pos="851" w:val="clear"/>
        </w:tabs>
        <w:spacing w:after="0"/>
        <w:contextualSpacing/>
        <w:rPr>
          <w:rFonts w:cs="Times New Roman"/>
        </w:rPr>
      </w:pPr>
      <w:r w:rsidRPr="000345D8">
        <w:rPr>
          <w:rFonts w:cs="Times New Roman"/>
        </w:rPr>
        <w:t xml:space="preserve">vjerovnik DANIELA ŠEPČIĆ vl. obrta DŠ, Čavle, Krenovac 5 sa pravom glasa u visini od </w:t>
      </w:r>
      <w:r w:rsidRPr="000345D8">
        <w:rPr>
          <w:rFonts w:cs="Times New Roman"/>
          <w:b/>
        </w:rPr>
        <w:t>2.442,76</w:t>
      </w:r>
      <w:r w:rsidRPr="000345D8">
        <w:rPr>
          <w:rFonts w:cs="Times New Roman"/>
        </w:rPr>
        <w:t xml:space="preserve"> </w:t>
      </w:r>
      <w:r w:rsidRPr="000345D8">
        <w:rPr>
          <w:rFonts w:cs="Times New Roman"/>
          <w:b/>
        </w:rPr>
        <w:t>kn</w:t>
      </w:r>
      <w:r w:rsidRPr="000345D8">
        <w:rPr>
          <w:rFonts w:cs="Times New Roman"/>
        </w:rPr>
        <w:t xml:space="preserve"> odnosno </w:t>
      </w:r>
      <w:r w:rsidRPr="000345D8">
        <w:rPr>
          <w:rFonts w:cs="Times New Roman"/>
          <w:b/>
        </w:rPr>
        <w:t>0,014</w:t>
      </w:r>
      <w:r w:rsidRPr="000345D8">
        <w:rPr>
          <w:rFonts w:cs="Times New Roman"/>
        </w:rPr>
        <w:t xml:space="preserve"> </w:t>
      </w:r>
      <w:r w:rsidRPr="000345D8">
        <w:rPr>
          <w:rFonts w:cs="Times New Roman"/>
          <w:b/>
        </w:rPr>
        <w:t>%</w:t>
      </w:r>
      <w:r w:rsidRPr="000345D8">
        <w:rPr>
          <w:rFonts w:cs="Times New Roman"/>
        </w:rPr>
        <w:t xml:space="preserve"> </w:t>
      </w:r>
    </w:p>
    <w:p w:rsidRDefault="00596DE5" w:rsidP="00596DE5" w:rsidR="00596DE5" w:rsidRPr="000345D8"/>
    <w:p w:rsidRDefault="00117522" w:rsidP="00117522" w:rsidR="00117522" w:rsidRPr="000345D8">
      <w:pPr>
        <w:pStyle w:val="Odlomakpopisa"/>
        <w:numPr>
          <w:ilvl w:val="0"/>
          <w:numId w:val="23"/>
        </w:numPr>
        <w:tabs>
          <w:tab w:pos="851" w:val="clear"/>
        </w:tabs>
        <w:spacing w:after="0"/>
        <w:contextualSpacing/>
        <w:rPr>
          <w:rFonts w:cs="Times New Roman"/>
        </w:rPr>
      </w:pPr>
      <w:r w:rsidRPr="000345D8">
        <w:rPr>
          <w:rFonts w:cs="Times New Roman"/>
        </w:rPr>
        <w:t xml:space="preserve">vjerovnik EL-PR-ING d.o.o. Zagreb, 1. Petruševec 4, odvojak 2 sa pravom glasa u visini od </w:t>
      </w:r>
      <w:r w:rsidRPr="000345D8">
        <w:rPr>
          <w:rFonts w:cs="Times New Roman"/>
          <w:b/>
        </w:rPr>
        <w:t>10.275,00</w:t>
      </w:r>
      <w:r w:rsidRPr="000345D8">
        <w:rPr>
          <w:rFonts w:cs="Times New Roman"/>
        </w:rPr>
        <w:t xml:space="preserve"> </w:t>
      </w:r>
      <w:r w:rsidRPr="000345D8">
        <w:rPr>
          <w:rFonts w:cs="Times New Roman"/>
          <w:b/>
        </w:rPr>
        <w:t>kn</w:t>
      </w:r>
      <w:r w:rsidRPr="000345D8">
        <w:rPr>
          <w:rFonts w:cs="Times New Roman"/>
        </w:rPr>
        <w:t xml:space="preserve"> odnosno </w:t>
      </w:r>
      <w:r w:rsidRPr="000345D8">
        <w:rPr>
          <w:rFonts w:cs="Times New Roman"/>
          <w:b/>
        </w:rPr>
        <w:t>0,061</w:t>
      </w:r>
      <w:r w:rsidRPr="000345D8">
        <w:rPr>
          <w:rFonts w:cs="Times New Roman"/>
        </w:rPr>
        <w:t xml:space="preserve"> </w:t>
      </w:r>
      <w:r w:rsidRPr="000345D8">
        <w:rPr>
          <w:rFonts w:cs="Times New Roman"/>
          <w:b/>
        </w:rPr>
        <w:t>%</w:t>
      </w:r>
      <w:r w:rsidRPr="000345D8">
        <w:rPr>
          <w:rFonts w:cs="Times New Roman"/>
        </w:rPr>
        <w:t xml:space="preserve"> </w:t>
      </w:r>
    </w:p>
    <w:p w:rsidRDefault="00596DE5" w:rsidP="00596DE5" w:rsidR="00596DE5" w:rsidRPr="000345D8"/>
    <w:p w:rsidRDefault="00117522" w:rsidP="00117522" w:rsidR="00117522" w:rsidRPr="000345D8">
      <w:pPr>
        <w:pStyle w:val="Odlomakpopisa"/>
        <w:numPr>
          <w:ilvl w:val="0"/>
          <w:numId w:val="23"/>
        </w:numPr>
        <w:tabs>
          <w:tab w:pos="851" w:val="clear"/>
        </w:tabs>
        <w:spacing w:after="0"/>
        <w:contextualSpacing/>
        <w:rPr>
          <w:rFonts w:cs="Times New Roman"/>
        </w:rPr>
      </w:pPr>
      <w:r w:rsidRPr="000345D8">
        <w:rPr>
          <w:rFonts w:cs="Times New Roman"/>
        </w:rPr>
        <w:t xml:space="preserve">vjerovnik GLOBAL EKSPRES  d.o.o. Donji Stupnik, Stupničke Šipkovine 3/1 sa pravom glasa u visini od </w:t>
      </w:r>
      <w:r w:rsidRPr="000345D8">
        <w:rPr>
          <w:rFonts w:cs="Times New Roman"/>
          <w:b/>
        </w:rPr>
        <w:t>1.225,00</w:t>
      </w:r>
      <w:r w:rsidRPr="000345D8">
        <w:rPr>
          <w:rFonts w:cs="Times New Roman"/>
        </w:rPr>
        <w:t xml:space="preserve"> </w:t>
      </w:r>
      <w:r w:rsidRPr="000345D8">
        <w:rPr>
          <w:rFonts w:cs="Times New Roman"/>
          <w:b/>
        </w:rPr>
        <w:t>kn</w:t>
      </w:r>
      <w:r w:rsidRPr="000345D8">
        <w:rPr>
          <w:rFonts w:cs="Times New Roman"/>
        </w:rPr>
        <w:t xml:space="preserve"> odnosno </w:t>
      </w:r>
      <w:r w:rsidRPr="000345D8">
        <w:rPr>
          <w:rFonts w:cs="Times New Roman"/>
          <w:b/>
        </w:rPr>
        <w:t>0,007 %</w:t>
      </w:r>
      <w:r w:rsidRPr="000345D8">
        <w:rPr>
          <w:rFonts w:cs="Times New Roman"/>
        </w:rPr>
        <w:t xml:space="preserve"> </w:t>
      </w:r>
    </w:p>
    <w:p w:rsidRDefault="00596DE5" w:rsidP="00596DE5" w:rsidR="00596DE5" w:rsidRPr="000345D8"/>
    <w:p w:rsidRDefault="00117522" w:rsidP="00117522" w:rsidR="00117522" w:rsidRPr="000345D8">
      <w:pPr>
        <w:pStyle w:val="Odlomakpopisa"/>
        <w:numPr>
          <w:ilvl w:val="0"/>
          <w:numId w:val="23"/>
        </w:numPr>
        <w:tabs>
          <w:tab w:pos="851" w:val="clear"/>
        </w:tabs>
        <w:spacing w:after="0"/>
        <w:contextualSpacing/>
        <w:rPr>
          <w:rFonts w:cs="Times New Roman"/>
        </w:rPr>
      </w:pPr>
      <w:r w:rsidRPr="000345D8">
        <w:rPr>
          <w:rFonts w:cs="Times New Roman"/>
        </w:rPr>
        <w:t xml:space="preserve">vjerovnik GRAFIK.NET d.o.o. Zagreb, Odranska 1/1 sa pravom glasa u visini od </w:t>
      </w:r>
      <w:r w:rsidRPr="000345D8">
        <w:rPr>
          <w:rFonts w:cs="Times New Roman"/>
          <w:b/>
        </w:rPr>
        <w:t>32.134,69</w:t>
      </w:r>
      <w:r w:rsidRPr="000345D8">
        <w:rPr>
          <w:rFonts w:cs="Times New Roman"/>
        </w:rPr>
        <w:t xml:space="preserve"> </w:t>
      </w:r>
      <w:r w:rsidRPr="000345D8">
        <w:rPr>
          <w:rFonts w:cs="Times New Roman"/>
          <w:b/>
        </w:rPr>
        <w:t>kn</w:t>
      </w:r>
      <w:r w:rsidRPr="000345D8">
        <w:rPr>
          <w:rFonts w:cs="Times New Roman"/>
        </w:rPr>
        <w:t xml:space="preserve"> odnosno </w:t>
      </w:r>
      <w:r w:rsidRPr="000345D8">
        <w:rPr>
          <w:rFonts w:cs="Times New Roman"/>
          <w:b/>
        </w:rPr>
        <w:t>0,19</w:t>
      </w:r>
      <w:r w:rsidRPr="000345D8">
        <w:rPr>
          <w:rFonts w:cs="Times New Roman"/>
        </w:rPr>
        <w:t xml:space="preserve"> </w:t>
      </w:r>
      <w:r w:rsidRPr="000345D8">
        <w:rPr>
          <w:rFonts w:cs="Times New Roman"/>
          <w:b/>
        </w:rPr>
        <w:t>%</w:t>
      </w:r>
    </w:p>
    <w:p w:rsidRDefault="00596DE5" w:rsidP="00596DE5" w:rsidR="00596DE5" w:rsidRPr="000345D8"/>
    <w:p w:rsidRDefault="00117522" w:rsidP="00117522" w:rsidR="00117522" w:rsidRPr="000345D8">
      <w:pPr>
        <w:pStyle w:val="Odlomakpopisa"/>
        <w:numPr>
          <w:ilvl w:val="0"/>
          <w:numId w:val="23"/>
        </w:numPr>
        <w:tabs>
          <w:tab w:pos="851" w:val="clear"/>
        </w:tabs>
        <w:spacing w:after="0"/>
        <w:contextualSpacing/>
        <w:rPr>
          <w:rFonts w:cs="Times New Roman"/>
        </w:rPr>
      </w:pPr>
      <w:r w:rsidRPr="000345D8">
        <w:rPr>
          <w:rFonts w:cs="Times New Roman"/>
        </w:rPr>
        <w:t xml:space="preserve">vjerovnik IHS REVIZIJA d.o.o. Zagreb, Šljivik 4 sa pravom glasa u visini od </w:t>
      </w:r>
      <w:r w:rsidRPr="000345D8">
        <w:rPr>
          <w:rFonts w:cs="Times New Roman"/>
          <w:b/>
        </w:rPr>
        <w:t>36.004,71</w:t>
      </w:r>
      <w:r w:rsidRPr="000345D8">
        <w:rPr>
          <w:rFonts w:cs="Times New Roman"/>
        </w:rPr>
        <w:t xml:space="preserve"> </w:t>
      </w:r>
      <w:r w:rsidRPr="000345D8">
        <w:rPr>
          <w:rFonts w:cs="Times New Roman"/>
          <w:b/>
        </w:rPr>
        <w:t>kn</w:t>
      </w:r>
      <w:r w:rsidRPr="000345D8">
        <w:rPr>
          <w:rFonts w:cs="Times New Roman"/>
        </w:rPr>
        <w:t xml:space="preserve"> odnosno </w:t>
      </w:r>
      <w:r w:rsidRPr="000345D8">
        <w:rPr>
          <w:rFonts w:cs="Times New Roman"/>
          <w:b/>
        </w:rPr>
        <w:t>0,213</w:t>
      </w:r>
      <w:r w:rsidRPr="000345D8">
        <w:rPr>
          <w:rFonts w:cs="Times New Roman"/>
        </w:rPr>
        <w:t xml:space="preserve"> </w:t>
      </w:r>
      <w:r w:rsidRPr="000345D8">
        <w:rPr>
          <w:rFonts w:cs="Times New Roman"/>
          <w:b/>
        </w:rPr>
        <w:t>%</w:t>
      </w:r>
      <w:r w:rsidRPr="000345D8">
        <w:rPr>
          <w:rFonts w:cs="Times New Roman"/>
        </w:rPr>
        <w:t xml:space="preserve"> </w:t>
      </w:r>
    </w:p>
    <w:p w:rsidRDefault="004001DA" w:rsidP="004001DA" w:rsidR="004001DA" w:rsidRPr="000345D8"/>
    <w:p w:rsidRDefault="00117522" w:rsidP="00117522" w:rsidR="00117522" w:rsidRPr="000345D8">
      <w:pPr>
        <w:pStyle w:val="Odlomakpopisa"/>
        <w:numPr>
          <w:ilvl w:val="0"/>
          <w:numId w:val="23"/>
        </w:numPr>
        <w:tabs>
          <w:tab w:pos="851" w:val="clear"/>
        </w:tabs>
        <w:spacing w:after="0"/>
        <w:contextualSpacing/>
        <w:rPr>
          <w:rFonts w:cs="Times New Roman"/>
        </w:rPr>
      </w:pPr>
      <w:r w:rsidRPr="000345D8">
        <w:rPr>
          <w:rFonts w:cs="Times New Roman"/>
        </w:rPr>
        <w:t xml:space="preserve"> vjerovnik JADRANSKO OSIGURANJE d.d. (Podružnica) Zagreb, Listopadska 2 sa pravom glasa u visini od </w:t>
      </w:r>
      <w:r w:rsidRPr="000345D8">
        <w:rPr>
          <w:rFonts w:cs="Times New Roman"/>
          <w:b/>
        </w:rPr>
        <w:t>4.954,13</w:t>
      </w:r>
      <w:r w:rsidRPr="000345D8">
        <w:rPr>
          <w:rFonts w:cs="Times New Roman"/>
        </w:rPr>
        <w:t xml:space="preserve"> </w:t>
      </w:r>
      <w:r w:rsidRPr="000345D8">
        <w:rPr>
          <w:rFonts w:cs="Times New Roman"/>
          <w:b/>
        </w:rPr>
        <w:t>kn</w:t>
      </w:r>
      <w:r w:rsidRPr="000345D8">
        <w:rPr>
          <w:rFonts w:cs="Times New Roman"/>
        </w:rPr>
        <w:t xml:space="preserve"> odnosno </w:t>
      </w:r>
      <w:r w:rsidRPr="000345D8">
        <w:rPr>
          <w:rFonts w:cs="Times New Roman"/>
          <w:b/>
        </w:rPr>
        <w:t>0,029</w:t>
      </w:r>
      <w:r w:rsidRPr="000345D8">
        <w:rPr>
          <w:rFonts w:cs="Times New Roman"/>
        </w:rPr>
        <w:t xml:space="preserve"> </w:t>
      </w:r>
      <w:r w:rsidRPr="000345D8">
        <w:rPr>
          <w:rFonts w:cs="Times New Roman"/>
          <w:b/>
        </w:rPr>
        <w:t>%</w:t>
      </w:r>
      <w:r w:rsidRPr="000345D8">
        <w:rPr>
          <w:rFonts w:cs="Times New Roman"/>
        </w:rPr>
        <w:t xml:space="preserve"> </w:t>
      </w:r>
    </w:p>
    <w:p w:rsidRDefault="004001DA" w:rsidP="004001DA" w:rsidR="004001DA" w:rsidRPr="000345D8"/>
    <w:p w:rsidRDefault="00117522" w:rsidP="00117522" w:rsidR="00117522" w:rsidRPr="000345D8">
      <w:pPr>
        <w:pStyle w:val="Odlomakpopisa"/>
        <w:numPr>
          <w:ilvl w:val="0"/>
          <w:numId w:val="23"/>
        </w:numPr>
        <w:tabs>
          <w:tab w:pos="851" w:val="clear"/>
        </w:tabs>
        <w:spacing w:after="0"/>
        <w:contextualSpacing/>
        <w:rPr>
          <w:rFonts w:cs="Times New Roman"/>
        </w:rPr>
      </w:pPr>
      <w:r w:rsidRPr="000345D8">
        <w:rPr>
          <w:rFonts w:cs="Times New Roman"/>
        </w:rPr>
        <w:t xml:space="preserve">vjerovnik JAVNI BILJEŽNIK VELIBOR PANJKOVIĆ, Rijeka, Trg braće Mažuranića 6 sa pravom glasa u visini od </w:t>
      </w:r>
      <w:r w:rsidRPr="000345D8">
        <w:rPr>
          <w:rFonts w:cs="Times New Roman"/>
          <w:b/>
        </w:rPr>
        <w:t>4.487,50</w:t>
      </w:r>
      <w:r w:rsidRPr="000345D8">
        <w:rPr>
          <w:rFonts w:cs="Times New Roman"/>
        </w:rPr>
        <w:t xml:space="preserve"> </w:t>
      </w:r>
      <w:r w:rsidRPr="000345D8">
        <w:rPr>
          <w:rFonts w:cs="Times New Roman"/>
          <w:b/>
        </w:rPr>
        <w:t>kn</w:t>
      </w:r>
      <w:r w:rsidRPr="000345D8">
        <w:rPr>
          <w:rFonts w:cs="Times New Roman"/>
        </w:rPr>
        <w:t xml:space="preserve"> odnosno </w:t>
      </w:r>
      <w:r w:rsidRPr="000345D8">
        <w:rPr>
          <w:rFonts w:cs="Times New Roman"/>
          <w:b/>
        </w:rPr>
        <w:t>0,027 %</w:t>
      </w:r>
      <w:r w:rsidRPr="000345D8">
        <w:rPr>
          <w:rFonts w:cs="Times New Roman"/>
        </w:rPr>
        <w:t xml:space="preserve"> </w:t>
      </w:r>
    </w:p>
    <w:p w:rsidRDefault="004001DA" w:rsidP="004001DA" w:rsidR="004001DA" w:rsidRPr="000345D8"/>
    <w:p w:rsidRDefault="00117522" w:rsidP="00117522" w:rsidR="00117522" w:rsidRPr="000345D8">
      <w:pPr>
        <w:pStyle w:val="Odlomakpopisa"/>
        <w:numPr>
          <w:ilvl w:val="0"/>
          <w:numId w:val="23"/>
        </w:numPr>
        <w:tabs>
          <w:tab w:pos="851" w:val="clear"/>
        </w:tabs>
        <w:spacing w:after="0"/>
        <w:contextualSpacing/>
        <w:rPr>
          <w:rFonts w:cs="Times New Roman"/>
        </w:rPr>
      </w:pPr>
      <w:r w:rsidRPr="000345D8">
        <w:rPr>
          <w:rFonts w:cs="Times New Roman"/>
        </w:rPr>
        <w:t xml:space="preserve">vjerovnik LIBURNIJA TRANSPORTI d.o.o. Rijeka, Drenovski put 75 sa pravom glasa u visini od </w:t>
      </w:r>
      <w:r w:rsidRPr="000345D8">
        <w:rPr>
          <w:rFonts w:cs="Times New Roman"/>
          <w:b/>
        </w:rPr>
        <w:t>5.158,22</w:t>
      </w:r>
      <w:r w:rsidRPr="000345D8">
        <w:rPr>
          <w:rFonts w:cs="Times New Roman"/>
        </w:rPr>
        <w:t xml:space="preserve"> </w:t>
      </w:r>
      <w:r w:rsidRPr="000345D8">
        <w:rPr>
          <w:rFonts w:cs="Times New Roman"/>
          <w:b/>
        </w:rPr>
        <w:t>kn</w:t>
      </w:r>
      <w:r w:rsidRPr="000345D8">
        <w:rPr>
          <w:rFonts w:cs="Times New Roman"/>
        </w:rPr>
        <w:t xml:space="preserve"> odnosno </w:t>
      </w:r>
      <w:r w:rsidRPr="000345D8">
        <w:rPr>
          <w:rFonts w:cs="Times New Roman"/>
          <w:b/>
        </w:rPr>
        <w:t>0,031</w:t>
      </w:r>
      <w:r w:rsidRPr="000345D8">
        <w:rPr>
          <w:rFonts w:cs="Times New Roman"/>
        </w:rPr>
        <w:t xml:space="preserve"> </w:t>
      </w:r>
      <w:r w:rsidRPr="000345D8">
        <w:rPr>
          <w:rFonts w:cs="Times New Roman"/>
          <w:b/>
        </w:rPr>
        <w:t>%</w:t>
      </w:r>
      <w:r w:rsidRPr="000345D8">
        <w:rPr>
          <w:rFonts w:cs="Times New Roman"/>
        </w:rPr>
        <w:t xml:space="preserve"> </w:t>
      </w:r>
    </w:p>
    <w:p w:rsidRDefault="004001DA" w:rsidP="004001DA" w:rsidR="004001DA" w:rsidRPr="000345D8"/>
    <w:p w:rsidRDefault="00117522" w:rsidP="004001DA" w:rsidR="004001DA" w:rsidRPr="000345D8">
      <w:pPr>
        <w:pStyle w:val="Odlomakpopisa"/>
        <w:numPr>
          <w:ilvl w:val="0"/>
          <w:numId w:val="23"/>
        </w:numPr>
        <w:tabs>
          <w:tab w:pos="851" w:val="clear"/>
        </w:tabs>
        <w:spacing w:after="0"/>
        <w:contextualSpacing/>
        <w:rPr>
          <w:rFonts w:cs="Times New Roman"/>
        </w:rPr>
      </w:pPr>
      <w:r w:rsidRPr="000345D8">
        <w:rPr>
          <w:rFonts w:cs="Times New Roman"/>
        </w:rPr>
        <w:t xml:space="preserve">vjerovnik MOTOMARINER d.o.o. Rijeka, Jože Vlahovića 16 sa pravom glasa u visini od </w:t>
      </w:r>
      <w:r w:rsidRPr="000345D8">
        <w:rPr>
          <w:rFonts w:cs="Times New Roman"/>
          <w:b/>
        </w:rPr>
        <w:t>1.745,00</w:t>
      </w:r>
      <w:r w:rsidRPr="000345D8">
        <w:rPr>
          <w:rFonts w:cs="Times New Roman"/>
        </w:rPr>
        <w:t xml:space="preserve"> </w:t>
      </w:r>
      <w:r w:rsidRPr="000345D8">
        <w:rPr>
          <w:rFonts w:cs="Times New Roman"/>
          <w:b/>
        </w:rPr>
        <w:t>kn</w:t>
      </w:r>
      <w:r w:rsidRPr="000345D8">
        <w:rPr>
          <w:rFonts w:cs="Times New Roman"/>
        </w:rPr>
        <w:t xml:space="preserve"> odnosno </w:t>
      </w:r>
      <w:r w:rsidRPr="000345D8">
        <w:rPr>
          <w:rFonts w:cs="Times New Roman"/>
          <w:b/>
        </w:rPr>
        <w:t>0,01</w:t>
      </w:r>
      <w:r w:rsidRPr="000345D8">
        <w:rPr>
          <w:rFonts w:cs="Times New Roman"/>
        </w:rPr>
        <w:t xml:space="preserve"> </w:t>
      </w:r>
      <w:r w:rsidRPr="000345D8">
        <w:rPr>
          <w:rFonts w:cs="Times New Roman"/>
          <w:b/>
        </w:rPr>
        <w:t>%</w:t>
      </w:r>
      <w:r w:rsidRPr="000345D8">
        <w:rPr>
          <w:rFonts w:cs="Times New Roman"/>
        </w:rPr>
        <w:t xml:space="preserve"> </w:t>
      </w:r>
    </w:p>
    <w:p w:rsidRDefault="00117522" w:rsidP="00117522" w:rsidR="00117522" w:rsidRPr="000345D8">
      <w:pPr>
        <w:pStyle w:val="Odlomakpopisa"/>
        <w:numPr>
          <w:ilvl w:val="0"/>
          <w:numId w:val="23"/>
        </w:numPr>
        <w:tabs>
          <w:tab w:pos="851" w:val="clear"/>
        </w:tabs>
        <w:spacing w:after="0"/>
        <w:contextualSpacing/>
        <w:rPr>
          <w:rFonts w:cs="Times New Roman"/>
        </w:rPr>
      </w:pPr>
      <w:r w:rsidRPr="000345D8">
        <w:rPr>
          <w:rFonts w:cs="Times New Roman"/>
        </w:rPr>
        <w:lastRenderedPageBreak/>
        <w:t xml:space="preserve">vjerovnik MULTIPRO d.o.o. Čakovec, Dr. Ivana Novaka 6 sa pravom glasa u visini od </w:t>
      </w:r>
      <w:r w:rsidRPr="000345D8">
        <w:rPr>
          <w:rFonts w:cs="Times New Roman"/>
          <w:b/>
        </w:rPr>
        <w:t>3.406,32</w:t>
      </w:r>
      <w:r w:rsidRPr="000345D8">
        <w:rPr>
          <w:rFonts w:cs="Times New Roman"/>
        </w:rPr>
        <w:t xml:space="preserve"> </w:t>
      </w:r>
      <w:r w:rsidRPr="000345D8">
        <w:rPr>
          <w:rFonts w:cs="Times New Roman"/>
          <w:b/>
        </w:rPr>
        <w:t>kn</w:t>
      </w:r>
      <w:r w:rsidRPr="000345D8">
        <w:rPr>
          <w:rFonts w:cs="Times New Roman"/>
        </w:rPr>
        <w:t xml:space="preserve"> odnosno </w:t>
      </w:r>
      <w:r w:rsidRPr="000345D8">
        <w:rPr>
          <w:rFonts w:cs="Times New Roman"/>
          <w:b/>
        </w:rPr>
        <w:t>0,02</w:t>
      </w:r>
      <w:r w:rsidRPr="000345D8">
        <w:rPr>
          <w:rFonts w:cs="Times New Roman"/>
        </w:rPr>
        <w:t xml:space="preserve"> </w:t>
      </w:r>
      <w:r w:rsidRPr="000345D8">
        <w:rPr>
          <w:rFonts w:cs="Times New Roman"/>
          <w:b/>
        </w:rPr>
        <w:t>%</w:t>
      </w:r>
      <w:r w:rsidRPr="000345D8">
        <w:rPr>
          <w:rFonts w:cs="Times New Roman"/>
        </w:rPr>
        <w:t xml:space="preserve"> </w:t>
      </w:r>
    </w:p>
    <w:p w:rsidRDefault="004001DA" w:rsidP="004001DA" w:rsidR="004001DA" w:rsidRPr="000345D8"/>
    <w:p w:rsidRDefault="00117522" w:rsidP="00117522" w:rsidR="00117522" w:rsidRPr="000345D8">
      <w:pPr>
        <w:pStyle w:val="Odlomakpopisa"/>
        <w:numPr>
          <w:ilvl w:val="0"/>
          <w:numId w:val="23"/>
        </w:numPr>
        <w:tabs>
          <w:tab w:pos="851" w:val="clear"/>
        </w:tabs>
        <w:spacing w:after="0"/>
        <w:contextualSpacing/>
        <w:rPr>
          <w:rFonts w:cs="Times New Roman"/>
        </w:rPr>
      </w:pPr>
      <w:r w:rsidRPr="000345D8">
        <w:rPr>
          <w:rFonts w:cs="Times New Roman"/>
        </w:rPr>
        <w:t xml:space="preserve">vjerovnik NASTAVNI ZAVOD ZA JAVNO ZDRAVSTVO DR. ANDRIJA ŠTAMPAR Zagreb, Mirogojska cesta 16 sa pravom glasa u visini od </w:t>
      </w:r>
      <w:r w:rsidRPr="000345D8">
        <w:rPr>
          <w:rFonts w:cs="Times New Roman"/>
          <w:b/>
        </w:rPr>
        <w:t>1.587,50</w:t>
      </w:r>
      <w:r w:rsidRPr="000345D8">
        <w:rPr>
          <w:rFonts w:cs="Times New Roman"/>
        </w:rPr>
        <w:t xml:space="preserve"> </w:t>
      </w:r>
      <w:r w:rsidRPr="000345D8">
        <w:rPr>
          <w:rFonts w:cs="Times New Roman"/>
          <w:b/>
        </w:rPr>
        <w:t>kn</w:t>
      </w:r>
      <w:r w:rsidRPr="000345D8">
        <w:rPr>
          <w:rFonts w:cs="Times New Roman"/>
        </w:rPr>
        <w:t xml:space="preserve"> odnosno </w:t>
      </w:r>
      <w:r w:rsidRPr="000345D8">
        <w:rPr>
          <w:rFonts w:cs="Times New Roman"/>
          <w:b/>
        </w:rPr>
        <w:t>0,009</w:t>
      </w:r>
      <w:r w:rsidRPr="000345D8">
        <w:rPr>
          <w:rFonts w:cs="Times New Roman"/>
        </w:rPr>
        <w:t xml:space="preserve"> </w:t>
      </w:r>
      <w:r w:rsidRPr="000345D8">
        <w:rPr>
          <w:rFonts w:cs="Times New Roman"/>
          <w:b/>
        </w:rPr>
        <w:t>%</w:t>
      </w:r>
      <w:r w:rsidRPr="000345D8">
        <w:rPr>
          <w:rFonts w:cs="Times New Roman"/>
        </w:rPr>
        <w:t xml:space="preserve"> </w:t>
      </w:r>
    </w:p>
    <w:p w:rsidRDefault="004001DA" w:rsidP="004001DA" w:rsidR="004001DA" w:rsidRPr="000345D8"/>
    <w:p w:rsidRDefault="00117522" w:rsidP="00117522" w:rsidR="00117522" w:rsidRPr="000345D8">
      <w:pPr>
        <w:pStyle w:val="Odlomakpopisa"/>
        <w:numPr>
          <w:ilvl w:val="0"/>
          <w:numId w:val="23"/>
        </w:numPr>
        <w:tabs>
          <w:tab w:pos="851" w:val="clear"/>
        </w:tabs>
        <w:spacing w:after="0"/>
        <w:contextualSpacing/>
        <w:rPr>
          <w:rFonts w:cs="Times New Roman"/>
        </w:rPr>
      </w:pPr>
      <w:r w:rsidRPr="000345D8">
        <w:rPr>
          <w:rFonts w:cs="Times New Roman"/>
        </w:rPr>
        <w:t xml:space="preserve">vjerovnik NEVEN PERKOVIĆ vl. obrta PERKOVIĆ za servis plamenika i elektronike Jablanovec, Stubička 188 sa pravom glasa u visini od </w:t>
      </w:r>
      <w:r w:rsidRPr="000345D8">
        <w:rPr>
          <w:rFonts w:cs="Times New Roman"/>
          <w:b/>
        </w:rPr>
        <w:t>2.225,00</w:t>
      </w:r>
      <w:r w:rsidRPr="000345D8">
        <w:rPr>
          <w:rFonts w:cs="Times New Roman"/>
        </w:rPr>
        <w:t xml:space="preserve"> </w:t>
      </w:r>
      <w:r w:rsidRPr="000345D8">
        <w:rPr>
          <w:rFonts w:cs="Times New Roman"/>
          <w:b/>
        </w:rPr>
        <w:t>kn</w:t>
      </w:r>
      <w:r w:rsidRPr="000345D8">
        <w:rPr>
          <w:rFonts w:cs="Times New Roman"/>
        </w:rPr>
        <w:t xml:space="preserve"> odnosno </w:t>
      </w:r>
      <w:r w:rsidRPr="000345D8">
        <w:rPr>
          <w:rFonts w:cs="Times New Roman"/>
          <w:b/>
        </w:rPr>
        <w:t>0,013</w:t>
      </w:r>
      <w:r w:rsidRPr="000345D8">
        <w:rPr>
          <w:rFonts w:cs="Times New Roman"/>
        </w:rPr>
        <w:t xml:space="preserve"> </w:t>
      </w:r>
      <w:r w:rsidRPr="000345D8">
        <w:rPr>
          <w:rFonts w:cs="Times New Roman"/>
          <w:b/>
        </w:rPr>
        <w:t>%</w:t>
      </w:r>
      <w:r w:rsidRPr="000345D8">
        <w:rPr>
          <w:rFonts w:cs="Times New Roman"/>
        </w:rPr>
        <w:t xml:space="preserve"> </w:t>
      </w:r>
    </w:p>
    <w:p w:rsidRDefault="004001DA" w:rsidP="004001DA" w:rsidR="004001DA" w:rsidRPr="000345D8"/>
    <w:p w:rsidRDefault="00117522" w:rsidP="00117522" w:rsidR="00117522" w:rsidRPr="000345D8">
      <w:pPr>
        <w:pStyle w:val="Odlomakpopisa"/>
        <w:numPr>
          <w:ilvl w:val="0"/>
          <w:numId w:val="23"/>
        </w:numPr>
        <w:tabs>
          <w:tab w:pos="851" w:val="clear"/>
        </w:tabs>
        <w:spacing w:after="0"/>
        <w:contextualSpacing/>
        <w:rPr>
          <w:rFonts w:cs="Times New Roman"/>
        </w:rPr>
      </w:pPr>
      <w:r w:rsidRPr="000345D8">
        <w:rPr>
          <w:rFonts w:cs="Times New Roman"/>
        </w:rPr>
        <w:t xml:space="preserve">vjerovnik OPTIPLAST d.o.o. Sisak, Odra sisačka 46 sa pravom glasa u visini od </w:t>
      </w:r>
      <w:r w:rsidRPr="000345D8">
        <w:rPr>
          <w:rFonts w:cs="Times New Roman"/>
          <w:b/>
        </w:rPr>
        <w:t>12.053,44</w:t>
      </w:r>
      <w:r w:rsidRPr="000345D8">
        <w:rPr>
          <w:rFonts w:cs="Times New Roman"/>
        </w:rPr>
        <w:t xml:space="preserve"> </w:t>
      </w:r>
      <w:r w:rsidRPr="000345D8">
        <w:rPr>
          <w:rFonts w:cs="Times New Roman"/>
          <w:b/>
        </w:rPr>
        <w:t>kn</w:t>
      </w:r>
      <w:r w:rsidRPr="000345D8">
        <w:rPr>
          <w:rFonts w:cs="Times New Roman"/>
        </w:rPr>
        <w:t xml:space="preserve"> odnosno </w:t>
      </w:r>
      <w:r w:rsidRPr="000345D8">
        <w:rPr>
          <w:rFonts w:cs="Times New Roman"/>
          <w:b/>
        </w:rPr>
        <w:t>0,071</w:t>
      </w:r>
      <w:r w:rsidRPr="000345D8">
        <w:rPr>
          <w:rFonts w:cs="Times New Roman"/>
        </w:rPr>
        <w:t xml:space="preserve"> </w:t>
      </w:r>
      <w:r w:rsidRPr="000345D8">
        <w:rPr>
          <w:rFonts w:cs="Times New Roman"/>
          <w:b/>
        </w:rPr>
        <w:t>%</w:t>
      </w:r>
      <w:r w:rsidRPr="000345D8">
        <w:rPr>
          <w:rFonts w:cs="Times New Roman"/>
        </w:rPr>
        <w:t xml:space="preserve"> </w:t>
      </w:r>
    </w:p>
    <w:p w:rsidRDefault="004001DA" w:rsidP="004001DA" w:rsidR="004001DA" w:rsidRPr="000345D8"/>
    <w:p w:rsidRDefault="00117522" w:rsidP="00117522" w:rsidR="00117522" w:rsidRPr="000345D8">
      <w:pPr>
        <w:pStyle w:val="Odlomakpopisa"/>
        <w:numPr>
          <w:ilvl w:val="0"/>
          <w:numId w:val="23"/>
        </w:numPr>
        <w:tabs>
          <w:tab w:pos="851" w:val="clear"/>
        </w:tabs>
        <w:spacing w:after="0"/>
        <w:contextualSpacing/>
        <w:rPr>
          <w:rFonts w:cs="Times New Roman"/>
        </w:rPr>
      </w:pPr>
      <w:r w:rsidRPr="000345D8">
        <w:rPr>
          <w:rFonts w:cs="Times New Roman"/>
        </w:rPr>
        <w:t xml:space="preserve">vjerovnik PERT d.o.o. Ilok, Hercegovačkih brigada 27 sa pravom glasa u visini od </w:t>
      </w:r>
      <w:r w:rsidRPr="000345D8">
        <w:rPr>
          <w:rFonts w:cs="Times New Roman"/>
          <w:b/>
        </w:rPr>
        <w:t>14.980,00</w:t>
      </w:r>
      <w:r w:rsidRPr="000345D8">
        <w:rPr>
          <w:rFonts w:cs="Times New Roman"/>
        </w:rPr>
        <w:t xml:space="preserve"> </w:t>
      </w:r>
      <w:r w:rsidRPr="000345D8">
        <w:rPr>
          <w:rFonts w:cs="Times New Roman"/>
          <w:b/>
        </w:rPr>
        <w:t>kn</w:t>
      </w:r>
      <w:r w:rsidRPr="000345D8">
        <w:rPr>
          <w:rFonts w:cs="Times New Roman"/>
        </w:rPr>
        <w:t xml:space="preserve"> odnosno </w:t>
      </w:r>
      <w:r w:rsidRPr="000345D8">
        <w:rPr>
          <w:rFonts w:cs="Times New Roman"/>
          <w:b/>
        </w:rPr>
        <w:t>0,089</w:t>
      </w:r>
      <w:r w:rsidRPr="000345D8">
        <w:rPr>
          <w:rFonts w:cs="Times New Roman"/>
        </w:rPr>
        <w:t xml:space="preserve"> </w:t>
      </w:r>
      <w:r w:rsidRPr="000345D8">
        <w:rPr>
          <w:rFonts w:cs="Times New Roman"/>
          <w:b/>
        </w:rPr>
        <w:t>%</w:t>
      </w:r>
      <w:r w:rsidRPr="000345D8">
        <w:rPr>
          <w:rFonts w:cs="Times New Roman"/>
        </w:rPr>
        <w:t xml:space="preserve"> </w:t>
      </w:r>
    </w:p>
    <w:p w:rsidRDefault="004001DA" w:rsidP="004001DA" w:rsidR="004001DA" w:rsidRPr="000345D8"/>
    <w:p w:rsidRDefault="00117522" w:rsidP="00117522" w:rsidR="00117522" w:rsidRPr="000345D8">
      <w:pPr>
        <w:pStyle w:val="Odlomakpopisa"/>
        <w:numPr>
          <w:ilvl w:val="0"/>
          <w:numId w:val="23"/>
        </w:numPr>
        <w:tabs>
          <w:tab w:pos="851" w:val="clear"/>
        </w:tabs>
        <w:spacing w:after="0"/>
        <w:contextualSpacing/>
        <w:rPr>
          <w:rFonts w:cs="Times New Roman"/>
        </w:rPr>
      </w:pPr>
      <w:r w:rsidRPr="000345D8">
        <w:rPr>
          <w:rFonts w:cs="Times New Roman"/>
        </w:rPr>
        <w:t xml:space="preserve">vjerovnik PKL d.o.o. Rijeka, Martinkovac 112 sa pravom glasa u visini od </w:t>
      </w:r>
      <w:r w:rsidRPr="000345D8">
        <w:rPr>
          <w:rFonts w:cs="Times New Roman"/>
          <w:b/>
        </w:rPr>
        <w:t>4.386,00</w:t>
      </w:r>
      <w:r w:rsidRPr="000345D8">
        <w:rPr>
          <w:rFonts w:cs="Times New Roman"/>
        </w:rPr>
        <w:t xml:space="preserve"> </w:t>
      </w:r>
      <w:r w:rsidRPr="000345D8">
        <w:rPr>
          <w:rFonts w:cs="Times New Roman"/>
          <w:b/>
        </w:rPr>
        <w:t>kn</w:t>
      </w:r>
      <w:r w:rsidRPr="000345D8">
        <w:rPr>
          <w:rFonts w:cs="Times New Roman"/>
        </w:rPr>
        <w:t xml:space="preserve"> odnosno </w:t>
      </w:r>
      <w:r w:rsidRPr="000345D8">
        <w:rPr>
          <w:rFonts w:cs="Times New Roman"/>
          <w:b/>
        </w:rPr>
        <w:t>0,026</w:t>
      </w:r>
      <w:r w:rsidRPr="000345D8">
        <w:rPr>
          <w:rFonts w:cs="Times New Roman"/>
        </w:rPr>
        <w:t xml:space="preserve"> </w:t>
      </w:r>
      <w:r w:rsidRPr="000345D8">
        <w:rPr>
          <w:rFonts w:cs="Times New Roman"/>
          <w:b/>
        </w:rPr>
        <w:t>%</w:t>
      </w:r>
      <w:r w:rsidRPr="000345D8">
        <w:rPr>
          <w:rFonts w:cs="Times New Roman"/>
        </w:rPr>
        <w:t xml:space="preserve"> </w:t>
      </w:r>
    </w:p>
    <w:p w:rsidRDefault="004001DA" w:rsidP="004001DA" w:rsidR="004001DA" w:rsidRPr="000345D8"/>
    <w:p w:rsidRDefault="00117522" w:rsidP="00117522" w:rsidR="00117522" w:rsidRPr="000345D8">
      <w:pPr>
        <w:pStyle w:val="Odlomakpopisa"/>
        <w:numPr>
          <w:ilvl w:val="0"/>
          <w:numId w:val="23"/>
        </w:numPr>
        <w:tabs>
          <w:tab w:pos="851" w:val="clear"/>
        </w:tabs>
        <w:spacing w:after="0"/>
        <w:contextualSpacing/>
        <w:rPr>
          <w:rFonts w:cs="Times New Roman"/>
        </w:rPr>
      </w:pPr>
      <w:r w:rsidRPr="000345D8">
        <w:rPr>
          <w:rFonts w:cs="Times New Roman"/>
        </w:rPr>
        <w:t xml:space="preserve">vjerovnik PLIMASAR j.d.o.o. Rijeka, Pećine 9 sa pravom glasa u visini od </w:t>
      </w:r>
      <w:r w:rsidRPr="000345D8">
        <w:rPr>
          <w:rFonts w:cs="Times New Roman"/>
          <w:b/>
        </w:rPr>
        <w:t>575,00</w:t>
      </w:r>
      <w:r w:rsidRPr="000345D8">
        <w:rPr>
          <w:rFonts w:cs="Times New Roman"/>
        </w:rPr>
        <w:t xml:space="preserve"> </w:t>
      </w:r>
      <w:r w:rsidRPr="000345D8">
        <w:rPr>
          <w:rFonts w:cs="Times New Roman"/>
          <w:b/>
        </w:rPr>
        <w:t>kn</w:t>
      </w:r>
      <w:r w:rsidRPr="000345D8">
        <w:rPr>
          <w:rFonts w:cs="Times New Roman"/>
        </w:rPr>
        <w:t xml:space="preserve"> odnosno </w:t>
      </w:r>
      <w:r w:rsidRPr="000345D8">
        <w:rPr>
          <w:rFonts w:cs="Times New Roman"/>
          <w:b/>
        </w:rPr>
        <w:t>0,003</w:t>
      </w:r>
      <w:r w:rsidRPr="000345D8">
        <w:rPr>
          <w:rFonts w:cs="Times New Roman"/>
        </w:rPr>
        <w:t xml:space="preserve"> </w:t>
      </w:r>
      <w:r w:rsidRPr="000345D8">
        <w:rPr>
          <w:rFonts w:cs="Times New Roman"/>
          <w:b/>
        </w:rPr>
        <w:t>%</w:t>
      </w:r>
      <w:r w:rsidRPr="000345D8">
        <w:rPr>
          <w:rFonts w:cs="Times New Roman"/>
        </w:rPr>
        <w:t xml:space="preserve"> </w:t>
      </w:r>
    </w:p>
    <w:p w:rsidRDefault="004001DA" w:rsidP="004001DA" w:rsidR="004001DA" w:rsidRPr="000345D8"/>
    <w:p w:rsidRDefault="00117522" w:rsidP="00117522" w:rsidR="00117522" w:rsidRPr="000345D8">
      <w:pPr>
        <w:pStyle w:val="Odlomakpopisa"/>
        <w:numPr>
          <w:ilvl w:val="0"/>
          <w:numId w:val="23"/>
        </w:numPr>
        <w:tabs>
          <w:tab w:pos="851" w:val="clear"/>
        </w:tabs>
        <w:spacing w:after="0"/>
        <w:contextualSpacing/>
        <w:rPr>
          <w:rFonts w:cs="Times New Roman"/>
        </w:rPr>
      </w:pPr>
      <w:r w:rsidRPr="000345D8">
        <w:rPr>
          <w:rFonts w:cs="Times New Roman"/>
        </w:rPr>
        <w:t xml:space="preserve">vjerovnik PRIMACOŠPED d.o.o. Zagreb, Jankomir 25 sa pravom glasa u visini od </w:t>
      </w:r>
      <w:r w:rsidRPr="000345D8">
        <w:rPr>
          <w:rFonts w:cs="Times New Roman"/>
          <w:b/>
        </w:rPr>
        <w:t>5.394,27</w:t>
      </w:r>
      <w:r w:rsidRPr="000345D8">
        <w:rPr>
          <w:rFonts w:cs="Times New Roman"/>
        </w:rPr>
        <w:t xml:space="preserve"> </w:t>
      </w:r>
      <w:r w:rsidRPr="000345D8">
        <w:rPr>
          <w:rFonts w:cs="Times New Roman"/>
          <w:b/>
        </w:rPr>
        <w:t>kn</w:t>
      </w:r>
      <w:r w:rsidRPr="000345D8">
        <w:rPr>
          <w:rFonts w:cs="Times New Roman"/>
        </w:rPr>
        <w:t xml:space="preserve"> odnosno </w:t>
      </w:r>
      <w:r w:rsidRPr="000345D8">
        <w:rPr>
          <w:rFonts w:cs="Times New Roman"/>
          <w:b/>
        </w:rPr>
        <w:t>0,032</w:t>
      </w:r>
      <w:r w:rsidRPr="000345D8">
        <w:rPr>
          <w:rFonts w:cs="Times New Roman"/>
        </w:rPr>
        <w:t xml:space="preserve"> </w:t>
      </w:r>
      <w:r w:rsidRPr="000345D8">
        <w:rPr>
          <w:rFonts w:cs="Times New Roman"/>
          <w:b/>
        </w:rPr>
        <w:t>%</w:t>
      </w:r>
      <w:r w:rsidRPr="000345D8">
        <w:rPr>
          <w:rFonts w:cs="Times New Roman"/>
        </w:rPr>
        <w:t xml:space="preserve"> </w:t>
      </w:r>
    </w:p>
    <w:p w:rsidRDefault="004001DA" w:rsidP="004001DA" w:rsidR="004001DA" w:rsidRPr="000345D8"/>
    <w:p w:rsidRDefault="00117522" w:rsidP="00117522" w:rsidR="00117522" w:rsidRPr="000345D8">
      <w:pPr>
        <w:pStyle w:val="Odlomakpopisa"/>
        <w:numPr>
          <w:ilvl w:val="0"/>
          <w:numId w:val="23"/>
        </w:numPr>
        <w:tabs>
          <w:tab w:pos="851" w:val="clear"/>
        </w:tabs>
        <w:spacing w:after="0"/>
        <w:contextualSpacing/>
        <w:rPr>
          <w:rFonts w:cs="Times New Roman"/>
        </w:rPr>
      </w:pPr>
      <w:r w:rsidRPr="000345D8">
        <w:rPr>
          <w:rFonts w:cs="Times New Roman"/>
        </w:rPr>
        <w:t xml:space="preserve">vjerovnik RIJEKATANK d.o.o. Rijeka, Bartola Kašića 52 sa pravom glasa u visini od </w:t>
      </w:r>
      <w:r w:rsidRPr="000345D8">
        <w:rPr>
          <w:rFonts w:cs="Times New Roman"/>
          <w:b/>
        </w:rPr>
        <w:t>2.750,00</w:t>
      </w:r>
      <w:r w:rsidRPr="000345D8">
        <w:rPr>
          <w:rFonts w:cs="Times New Roman"/>
        </w:rPr>
        <w:t xml:space="preserve"> </w:t>
      </w:r>
      <w:r w:rsidRPr="000345D8">
        <w:rPr>
          <w:rFonts w:cs="Times New Roman"/>
          <w:b/>
        </w:rPr>
        <w:t>kn</w:t>
      </w:r>
      <w:r w:rsidRPr="000345D8">
        <w:rPr>
          <w:rFonts w:cs="Times New Roman"/>
        </w:rPr>
        <w:t xml:space="preserve"> odnosno </w:t>
      </w:r>
      <w:r w:rsidRPr="000345D8">
        <w:rPr>
          <w:rFonts w:cs="Times New Roman"/>
          <w:b/>
        </w:rPr>
        <w:t>0,016</w:t>
      </w:r>
      <w:r w:rsidRPr="000345D8">
        <w:rPr>
          <w:rFonts w:cs="Times New Roman"/>
        </w:rPr>
        <w:t xml:space="preserve"> </w:t>
      </w:r>
      <w:r w:rsidRPr="000345D8">
        <w:rPr>
          <w:rFonts w:cs="Times New Roman"/>
          <w:b/>
        </w:rPr>
        <w:t>%</w:t>
      </w:r>
      <w:r w:rsidRPr="000345D8">
        <w:rPr>
          <w:rFonts w:cs="Times New Roman"/>
        </w:rPr>
        <w:t xml:space="preserve"> </w:t>
      </w:r>
    </w:p>
    <w:p w:rsidRDefault="004001DA" w:rsidP="004001DA" w:rsidR="004001DA" w:rsidRPr="000345D8"/>
    <w:p w:rsidRDefault="00117522" w:rsidP="00117522" w:rsidR="00117522" w:rsidRPr="000345D8">
      <w:pPr>
        <w:pStyle w:val="Odlomakpopisa"/>
        <w:numPr>
          <w:ilvl w:val="0"/>
          <w:numId w:val="23"/>
        </w:numPr>
        <w:tabs>
          <w:tab w:pos="851" w:val="clear"/>
        </w:tabs>
        <w:spacing w:after="0"/>
        <w:contextualSpacing/>
        <w:rPr>
          <w:rFonts w:cs="Times New Roman"/>
        </w:rPr>
      </w:pPr>
      <w:r w:rsidRPr="000345D8">
        <w:rPr>
          <w:rFonts w:cs="Times New Roman"/>
        </w:rPr>
        <w:t xml:space="preserve">vjerovnik STAN-FAR d.o.o. Zagreb, Slavonska avenija 52 sa pravom glasa u visini od </w:t>
      </w:r>
      <w:r w:rsidRPr="000345D8">
        <w:rPr>
          <w:rFonts w:cs="Times New Roman"/>
          <w:b/>
        </w:rPr>
        <w:t>3.000,00</w:t>
      </w:r>
      <w:r w:rsidRPr="000345D8">
        <w:rPr>
          <w:rFonts w:cs="Times New Roman"/>
        </w:rPr>
        <w:t xml:space="preserve"> </w:t>
      </w:r>
      <w:r w:rsidRPr="000345D8">
        <w:rPr>
          <w:rFonts w:cs="Times New Roman"/>
          <w:b/>
        </w:rPr>
        <w:t>kn</w:t>
      </w:r>
      <w:r w:rsidRPr="000345D8">
        <w:rPr>
          <w:rFonts w:cs="Times New Roman"/>
        </w:rPr>
        <w:t xml:space="preserve"> odnosno </w:t>
      </w:r>
      <w:r w:rsidRPr="000345D8">
        <w:rPr>
          <w:rFonts w:cs="Times New Roman"/>
          <w:b/>
        </w:rPr>
        <w:t>0,018</w:t>
      </w:r>
      <w:r w:rsidRPr="000345D8">
        <w:rPr>
          <w:rFonts w:cs="Times New Roman"/>
        </w:rPr>
        <w:t xml:space="preserve"> </w:t>
      </w:r>
      <w:r w:rsidRPr="000345D8">
        <w:rPr>
          <w:rFonts w:cs="Times New Roman"/>
          <w:b/>
        </w:rPr>
        <w:t>%</w:t>
      </w:r>
      <w:r w:rsidRPr="000345D8">
        <w:rPr>
          <w:rFonts w:cs="Times New Roman"/>
        </w:rPr>
        <w:t xml:space="preserve"> </w:t>
      </w:r>
    </w:p>
    <w:p w:rsidRDefault="004001DA" w:rsidP="004001DA" w:rsidR="004001DA" w:rsidRPr="000345D8"/>
    <w:p w:rsidRDefault="00117522" w:rsidP="00117522" w:rsidR="00117522" w:rsidRPr="000345D8">
      <w:pPr>
        <w:pStyle w:val="Odlomakpopisa"/>
        <w:numPr>
          <w:ilvl w:val="0"/>
          <w:numId w:val="23"/>
        </w:numPr>
        <w:tabs>
          <w:tab w:pos="851" w:val="clear"/>
        </w:tabs>
        <w:spacing w:after="0"/>
        <w:contextualSpacing/>
        <w:rPr>
          <w:rFonts w:cs="Times New Roman"/>
        </w:rPr>
      </w:pPr>
      <w:r w:rsidRPr="000345D8">
        <w:rPr>
          <w:rFonts w:cs="Times New Roman"/>
        </w:rPr>
        <w:t xml:space="preserve">vjerovnik TEHNODIV d.o.o. Orahovica, Kralja Zvonimira 19a sa pravom glasa u visini od </w:t>
      </w:r>
      <w:r w:rsidRPr="000345D8">
        <w:rPr>
          <w:rFonts w:cs="Times New Roman"/>
          <w:b/>
        </w:rPr>
        <w:t>11.943,32</w:t>
      </w:r>
      <w:r w:rsidRPr="000345D8">
        <w:rPr>
          <w:rFonts w:cs="Times New Roman"/>
        </w:rPr>
        <w:t xml:space="preserve"> </w:t>
      </w:r>
      <w:r w:rsidRPr="000345D8">
        <w:rPr>
          <w:rFonts w:cs="Times New Roman"/>
          <w:b/>
        </w:rPr>
        <w:t>kn</w:t>
      </w:r>
      <w:r w:rsidRPr="000345D8">
        <w:rPr>
          <w:rFonts w:cs="Times New Roman"/>
        </w:rPr>
        <w:t xml:space="preserve"> odnosno </w:t>
      </w:r>
      <w:r w:rsidRPr="000345D8">
        <w:rPr>
          <w:rFonts w:cs="Times New Roman"/>
          <w:b/>
        </w:rPr>
        <w:t>0,071</w:t>
      </w:r>
      <w:r w:rsidRPr="000345D8">
        <w:rPr>
          <w:rFonts w:cs="Times New Roman"/>
        </w:rPr>
        <w:t xml:space="preserve"> </w:t>
      </w:r>
      <w:r w:rsidRPr="000345D8">
        <w:rPr>
          <w:rFonts w:cs="Times New Roman"/>
          <w:b/>
        </w:rPr>
        <w:t>%</w:t>
      </w:r>
      <w:r w:rsidRPr="000345D8">
        <w:rPr>
          <w:rFonts w:cs="Times New Roman"/>
        </w:rPr>
        <w:t xml:space="preserve"> </w:t>
      </w:r>
    </w:p>
    <w:p w:rsidRDefault="004001DA" w:rsidP="004001DA" w:rsidR="004001DA" w:rsidRPr="000345D8"/>
    <w:p w:rsidRDefault="00117522" w:rsidP="00117522" w:rsidR="00117522" w:rsidRPr="000345D8">
      <w:pPr>
        <w:pStyle w:val="Odlomakpopisa"/>
        <w:numPr>
          <w:ilvl w:val="0"/>
          <w:numId w:val="23"/>
        </w:numPr>
        <w:tabs>
          <w:tab w:pos="851" w:val="clear"/>
        </w:tabs>
        <w:spacing w:after="0"/>
        <w:contextualSpacing/>
        <w:rPr>
          <w:rFonts w:cs="Times New Roman"/>
        </w:rPr>
      </w:pPr>
      <w:r w:rsidRPr="000345D8">
        <w:rPr>
          <w:rFonts w:cs="Times New Roman"/>
        </w:rPr>
        <w:t xml:space="preserve">vjerovnik TPZ d.o.o. Zagreb, Novoselska 25 sa pravom glasa u visini od </w:t>
      </w:r>
      <w:r w:rsidRPr="000345D8">
        <w:rPr>
          <w:rFonts w:cs="Times New Roman"/>
          <w:b/>
        </w:rPr>
        <w:t xml:space="preserve">8.628,57 </w:t>
      </w:r>
      <w:r w:rsidRPr="000345D8">
        <w:rPr>
          <w:rFonts w:cs="Times New Roman"/>
        </w:rPr>
        <w:t xml:space="preserve"> </w:t>
      </w:r>
      <w:r w:rsidRPr="000345D8">
        <w:rPr>
          <w:rFonts w:cs="Times New Roman"/>
          <w:b/>
        </w:rPr>
        <w:t>kn</w:t>
      </w:r>
      <w:r w:rsidRPr="000345D8">
        <w:rPr>
          <w:rFonts w:cs="Times New Roman"/>
        </w:rPr>
        <w:t xml:space="preserve"> odnosno </w:t>
      </w:r>
      <w:r w:rsidRPr="000345D8">
        <w:rPr>
          <w:rFonts w:cs="Times New Roman"/>
          <w:b/>
        </w:rPr>
        <w:t>0,051</w:t>
      </w:r>
      <w:r w:rsidRPr="000345D8">
        <w:rPr>
          <w:rFonts w:cs="Times New Roman"/>
        </w:rPr>
        <w:t xml:space="preserve"> </w:t>
      </w:r>
      <w:r w:rsidRPr="000345D8">
        <w:rPr>
          <w:rFonts w:cs="Times New Roman"/>
          <w:b/>
        </w:rPr>
        <w:t>%</w:t>
      </w:r>
      <w:r w:rsidRPr="000345D8">
        <w:rPr>
          <w:rFonts w:cs="Times New Roman"/>
        </w:rPr>
        <w:t xml:space="preserve"> </w:t>
      </w:r>
    </w:p>
    <w:p w:rsidRDefault="004001DA" w:rsidP="004001DA" w:rsidR="004001DA" w:rsidRPr="000345D8"/>
    <w:p w:rsidRDefault="00117522" w:rsidP="00117522" w:rsidR="00117522" w:rsidRPr="000345D8">
      <w:pPr>
        <w:pStyle w:val="Odlomakpopisa"/>
        <w:numPr>
          <w:ilvl w:val="0"/>
          <w:numId w:val="23"/>
        </w:numPr>
        <w:tabs>
          <w:tab w:pos="851" w:val="clear"/>
        </w:tabs>
        <w:spacing w:after="0"/>
        <w:contextualSpacing/>
        <w:rPr>
          <w:rFonts w:cs="Times New Roman"/>
        </w:rPr>
      </w:pPr>
      <w:r w:rsidRPr="000345D8">
        <w:rPr>
          <w:rFonts w:cs="Times New Roman"/>
        </w:rPr>
        <w:t xml:space="preserve">vjerovnik ODVJETNIČKO DRUŠTVO USKOKOVIĆ &amp; PARTNERI d.o.o. Varaždin, Vatroslava Lisinskog 6 sa pravom glasa u visini od </w:t>
      </w:r>
      <w:r w:rsidRPr="000345D8">
        <w:rPr>
          <w:rFonts w:cs="Times New Roman"/>
          <w:b/>
        </w:rPr>
        <w:t>1.589,49</w:t>
      </w:r>
      <w:r w:rsidRPr="000345D8">
        <w:rPr>
          <w:rFonts w:cs="Times New Roman"/>
        </w:rPr>
        <w:t xml:space="preserve"> </w:t>
      </w:r>
      <w:r w:rsidRPr="000345D8">
        <w:rPr>
          <w:rFonts w:cs="Times New Roman"/>
          <w:b/>
        </w:rPr>
        <w:t>kn</w:t>
      </w:r>
      <w:r w:rsidRPr="000345D8">
        <w:rPr>
          <w:rFonts w:cs="Times New Roman"/>
        </w:rPr>
        <w:t xml:space="preserve"> odnosno </w:t>
      </w:r>
      <w:r w:rsidRPr="000345D8">
        <w:rPr>
          <w:rFonts w:cs="Times New Roman"/>
          <w:b/>
        </w:rPr>
        <w:t>0,009</w:t>
      </w:r>
      <w:r w:rsidRPr="000345D8">
        <w:rPr>
          <w:rFonts w:cs="Times New Roman"/>
        </w:rPr>
        <w:t xml:space="preserve"> </w:t>
      </w:r>
      <w:r w:rsidRPr="000345D8">
        <w:rPr>
          <w:rFonts w:cs="Times New Roman"/>
          <w:b/>
        </w:rPr>
        <w:t>%</w:t>
      </w:r>
      <w:r w:rsidRPr="000345D8">
        <w:rPr>
          <w:rFonts w:cs="Times New Roman"/>
        </w:rPr>
        <w:t xml:space="preserve"> </w:t>
      </w:r>
    </w:p>
    <w:p w:rsidRDefault="004001DA" w:rsidP="004001DA" w:rsidR="004001DA" w:rsidRPr="000345D8"/>
    <w:p w:rsidRDefault="00117522" w:rsidP="00117522" w:rsidR="00117522" w:rsidRPr="000345D8">
      <w:pPr>
        <w:pStyle w:val="Odlomakpopisa"/>
        <w:numPr>
          <w:ilvl w:val="0"/>
          <w:numId w:val="23"/>
        </w:numPr>
        <w:tabs>
          <w:tab w:pos="851" w:val="clear"/>
        </w:tabs>
        <w:spacing w:after="0"/>
        <w:contextualSpacing/>
        <w:rPr>
          <w:rFonts w:cs="Times New Roman"/>
        </w:rPr>
      </w:pPr>
      <w:r w:rsidRPr="000345D8">
        <w:rPr>
          <w:rFonts w:cs="Times New Roman"/>
        </w:rPr>
        <w:t xml:space="preserve">vjerovnik USTANOVA ZA ZDRAVSTVENU SKRB U MEDICINI RADA DR. TUDOR-PAVLIĆ Rijeka, Dolac 3 sa pravom glasa u visini od </w:t>
      </w:r>
      <w:r w:rsidRPr="000345D8">
        <w:rPr>
          <w:rFonts w:cs="Times New Roman"/>
          <w:b/>
        </w:rPr>
        <w:t>6.965,00</w:t>
      </w:r>
      <w:r w:rsidRPr="000345D8">
        <w:rPr>
          <w:rFonts w:cs="Times New Roman"/>
        </w:rPr>
        <w:t xml:space="preserve"> </w:t>
      </w:r>
      <w:r w:rsidRPr="000345D8">
        <w:rPr>
          <w:rFonts w:cs="Times New Roman"/>
          <w:b/>
        </w:rPr>
        <w:t>kn</w:t>
      </w:r>
      <w:r w:rsidRPr="000345D8">
        <w:rPr>
          <w:rFonts w:cs="Times New Roman"/>
        </w:rPr>
        <w:t xml:space="preserve"> odnosno </w:t>
      </w:r>
      <w:r w:rsidRPr="000345D8">
        <w:rPr>
          <w:rFonts w:cs="Times New Roman"/>
          <w:b/>
        </w:rPr>
        <w:t>0,041</w:t>
      </w:r>
      <w:r w:rsidRPr="000345D8">
        <w:rPr>
          <w:rFonts w:cs="Times New Roman"/>
        </w:rPr>
        <w:t xml:space="preserve"> </w:t>
      </w:r>
      <w:r w:rsidRPr="000345D8">
        <w:rPr>
          <w:rFonts w:cs="Times New Roman"/>
          <w:b/>
        </w:rPr>
        <w:t>%</w:t>
      </w:r>
      <w:r w:rsidRPr="000345D8">
        <w:rPr>
          <w:rFonts w:cs="Times New Roman"/>
        </w:rPr>
        <w:t xml:space="preserve"> </w:t>
      </w:r>
    </w:p>
    <w:p w:rsidRDefault="00117522" w:rsidP="00117522" w:rsidR="00117522" w:rsidRPr="000345D8">
      <w:pPr>
        <w:ind w:firstLine="708"/>
        <w:jc w:val="both"/>
      </w:pPr>
    </w:p>
    <w:p w:rsidRDefault="00117522" w:rsidP="00117522" w:rsidR="00117522" w:rsidRPr="000345D8">
      <w:pPr>
        <w:pStyle w:val="Odlomakpopisa"/>
        <w:numPr>
          <w:ilvl w:val="0"/>
          <w:numId w:val="23"/>
        </w:numPr>
        <w:tabs>
          <w:tab w:pos="851" w:val="clear"/>
        </w:tabs>
        <w:spacing w:after="0"/>
        <w:contextualSpacing/>
        <w:rPr>
          <w:rFonts w:cs="Times New Roman"/>
        </w:rPr>
      </w:pPr>
      <w:r w:rsidRPr="000345D8">
        <w:rPr>
          <w:rFonts w:cs="Times New Roman"/>
        </w:rPr>
        <w:t xml:space="preserve">vjerovnik VETERINARSKA STANICA RIJEKA d.o.o. Rijeka, Marka Remsa 1 sa pravom glasa u visini od </w:t>
      </w:r>
      <w:r w:rsidRPr="000345D8">
        <w:rPr>
          <w:rFonts w:cs="Times New Roman"/>
          <w:b/>
        </w:rPr>
        <w:t>2.562,50</w:t>
      </w:r>
      <w:r w:rsidRPr="000345D8">
        <w:rPr>
          <w:rFonts w:cs="Times New Roman"/>
        </w:rPr>
        <w:t xml:space="preserve"> </w:t>
      </w:r>
      <w:r w:rsidRPr="000345D8">
        <w:rPr>
          <w:rFonts w:cs="Times New Roman"/>
          <w:b/>
        </w:rPr>
        <w:t>kn</w:t>
      </w:r>
      <w:r w:rsidRPr="000345D8">
        <w:rPr>
          <w:rFonts w:cs="Times New Roman"/>
        </w:rPr>
        <w:t xml:space="preserve"> odnosno </w:t>
      </w:r>
      <w:r w:rsidRPr="000345D8">
        <w:rPr>
          <w:rFonts w:cs="Times New Roman"/>
          <w:b/>
        </w:rPr>
        <w:t>0,015</w:t>
      </w:r>
      <w:r w:rsidRPr="000345D8">
        <w:rPr>
          <w:rFonts w:cs="Times New Roman"/>
        </w:rPr>
        <w:t xml:space="preserve"> </w:t>
      </w:r>
      <w:r w:rsidRPr="000345D8">
        <w:rPr>
          <w:rFonts w:cs="Times New Roman"/>
          <w:b/>
        </w:rPr>
        <w:t>%</w:t>
      </w:r>
      <w:r w:rsidRPr="000345D8">
        <w:rPr>
          <w:rFonts w:cs="Times New Roman"/>
        </w:rPr>
        <w:t xml:space="preserve"> </w:t>
      </w:r>
    </w:p>
    <w:p w:rsidRDefault="00117522" w:rsidP="00117522" w:rsidR="00117522" w:rsidRPr="000345D8">
      <w:pPr>
        <w:ind w:firstLine="708"/>
        <w:jc w:val="both"/>
      </w:pPr>
    </w:p>
    <w:p w:rsidRDefault="00117522" w:rsidP="00117522" w:rsidR="00117522" w:rsidRPr="000345D8">
      <w:pPr>
        <w:pStyle w:val="Odlomakpopisa"/>
        <w:numPr>
          <w:ilvl w:val="0"/>
          <w:numId w:val="23"/>
        </w:numPr>
        <w:tabs>
          <w:tab w:pos="851" w:val="clear"/>
        </w:tabs>
        <w:spacing w:after="0"/>
        <w:contextualSpacing/>
        <w:rPr>
          <w:rFonts w:cs="Times New Roman"/>
        </w:rPr>
      </w:pPr>
      <w:r w:rsidRPr="000345D8">
        <w:rPr>
          <w:rFonts w:cs="Times New Roman"/>
        </w:rPr>
        <w:lastRenderedPageBreak/>
        <w:t xml:space="preserve">vjerovnik VILIČARI d.o.o. Čavle, Dražina 4 sa pravom glasa u visini od </w:t>
      </w:r>
      <w:r w:rsidRPr="000345D8">
        <w:rPr>
          <w:rFonts w:cs="Times New Roman"/>
          <w:b/>
        </w:rPr>
        <w:t>1.966,57</w:t>
      </w:r>
      <w:r w:rsidRPr="000345D8">
        <w:rPr>
          <w:rFonts w:cs="Times New Roman"/>
        </w:rPr>
        <w:t xml:space="preserve"> </w:t>
      </w:r>
      <w:r w:rsidRPr="000345D8">
        <w:rPr>
          <w:rFonts w:cs="Times New Roman"/>
          <w:b/>
        </w:rPr>
        <w:t>kn</w:t>
      </w:r>
      <w:r w:rsidRPr="000345D8">
        <w:rPr>
          <w:rFonts w:cs="Times New Roman"/>
        </w:rPr>
        <w:t xml:space="preserve"> odnosno </w:t>
      </w:r>
      <w:r w:rsidRPr="000345D8">
        <w:rPr>
          <w:rFonts w:cs="Times New Roman"/>
          <w:b/>
        </w:rPr>
        <w:t>0,012</w:t>
      </w:r>
      <w:r w:rsidRPr="000345D8">
        <w:rPr>
          <w:rFonts w:cs="Times New Roman"/>
        </w:rPr>
        <w:t xml:space="preserve"> </w:t>
      </w:r>
      <w:r w:rsidRPr="000345D8">
        <w:rPr>
          <w:rFonts w:cs="Times New Roman"/>
          <w:b/>
        </w:rPr>
        <w:t>%</w:t>
      </w:r>
      <w:r w:rsidRPr="000345D8">
        <w:rPr>
          <w:rFonts w:cs="Times New Roman"/>
        </w:rPr>
        <w:t xml:space="preserve"> </w:t>
      </w:r>
    </w:p>
    <w:p w:rsidRDefault="00117522" w:rsidP="00117522" w:rsidR="00117522" w:rsidRPr="000345D8">
      <w:pPr>
        <w:ind w:firstLine="708"/>
        <w:jc w:val="both"/>
      </w:pPr>
    </w:p>
    <w:p w:rsidRDefault="00117522" w:rsidP="00117522" w:rsidR="00117522" w:rsidRPr="000345D8">
      <w:pPr>
        <w:pStyle w:val="Odlomakpopisa"/>
        <w:numPr>
          <w:ilvl w:val="0"/>
          <w:numId w:val="23"/>
        </w:numPr>
        <w:tabs>
          <w:tab w:pos="851" w:val="clear"/>
        </w:tabs>
        <w:spacing w:after="0"/>
        <w:contextualSpacing/>
        <w:rPr>
          <w:rFonts w:cs="Times New Roman"/>
        </w:rPr>
      </w:pPr>
      <w:r w:rsidRPr="000345D8">
        <w:rPr>
          <w:rFonts w:cs="Times New Roman"/>
        </w:rPr>
        <w:t xml:space="preserve">vjerovnik VIZOR d.o.o. Varaždin, Koprivnička 1 sa pravom glasa u visini od </w:t>
      </w:r>
      <w:r w:rsidRPr="000345D8">
        <w:rPr>
          <w:rFonts w:cs="Times New Roman"/>
          <w:b/>
        </w:rPr>
        <w:t>2.250,00</w:t>
      </w:r>
      <w:r w:rsidRPr="000345D8">
        <w:rPr>
          <w:rFonts w:cs="Times New Roman"/>
        </w:rPr>
        <w:t xml:space="preserve"> </w:t>
      </w:r>
      <w:r w:rsidRPr="000345D8">
        <w:rPr>
          <w:rFonts w:cs="Times New Roman"/>
          <w:b/>
        </w:rPr>
        <w:t>kn</w:t>
      </w:r>
      <w:r w:rsidRPr="000345D8">
        <w:rPr>
          <w:rFonts w:cs="Times New Roman"/>
        </w:rPr>
        <w:t xml:space="preserve"> odnosno </w:t>
      </w:r>
      <w:r w:rsidRPr="000345D8">
        <w:rPr>
          <w:rFonts w:cs="Times New Roman"/>
          <w:b/>
        </w:rPr>
        <w:t>0,013</w:t>
      </w:r>
      <w:r w:rsidRPr="000345D8">
        <w:rPr>
          <w:rFonts w:cs="Times New Roman"/>
        </w:rPr>
        <w:t xml:space="preserve"> </w:t>
      </w:r>
      <w:r w:rsidRPr="000345D8">
        <w:rPr>
          <w:rFonts w:cs="Times New Roman"/>
          <w:b/>
        </w:rPr>
        <w:t>%</w:t>
      </w:r>
      <w:r w:rsidRPr="000345D8">
        <w:rPr>
          <w:rFonts w:cs="Times New Roman"/>
        </w:rPr>
        <w:t xml:space="preserve"> </w:t>
      </w:r>
    </w:p>
    <w:p w:rsidRDefault="004001DA" w:rsidP="004001DA" w:rsidR="004001DA" w:rsidRPr="000345D8"/>
    <w:p w:rsidRDefault="00117522" w:rsidP="00117522" w:rsidR="00117522" w:rsidRPr="000345D8">
      <w:pPr>
        <w:pStyle w:val="Odlomakpopisa"/>
        <w:numPr>
          <w:ilvl w:val="0"/>
          <w:numId w:val="23"/>
        </w:numPr>
        <w:tabs>
          <w:tab w:pos="851" w:val="clear"/>
        </w:tabs>
        <w:spacing w:after="0"/>
        <w:contextualSpacing/>
        <w:rPr>
          <w:rFonts w:cs="Times New Roman"/>
        </w:rPr>
      </w:pPr>
      <w:r w:rsidRPr="000345D8">
        <w:rPr>
          <w:rFonts w:cs="Times New Roman"/>
        </w:rPr>
        <w:t xml:space="preserve">vjerovnik KD ČISTOĆA d.o.o. Rijeka, Dolac 14 sa pravom glasa u visini od </w:t>
      </w:r>
      <w:r w:rsidRPr="000345D8">
        <w:rPr>
          <w:rFonts w:cs="Times New Roman"/>
          <w:b/>
        </w:rPr>
        <w:t>17.337,14</w:t>
      </w:r>
      <w:r w:rsidRPr="000345D8">
        <w:rPr>
          <w:rFonts w:cs="Times New Roman"/>
        </w:rPr>
        <w:t xml:space="preserve"> </w:t>
      </w:r>
      <w:r w:rsidRPr="000345D8">
        <w:rPr>
          <w:rFonts w:cs="Times New Roman"/>
          <w:b/>
        </w:rPr>
        <w:t>kn</w:t>
      </w:r>
      <w:r w:rsidRPr="000345D8">
        <w:rPr>
          <w:rFonts w:cs="Times New Roman"/>
        </w:rPr>
        <w:t xml:space="preserve"> odnosno </w:t>
      </w:r>
      <w:r w:rsidRPr="000345D8">
        <w:rPr>
          <w:rFonts w:cs="Times New Roman"/>
          <w:b/>
        </w:rPr>
        <w:t>0,103</w:t>
      </w:r>
      <w:r w:rsidRPr="000345D8">
        <w:rPr>
          <w:rFonts w:cs="Times New Roman"/>
        </w:rPr>
        <w:t xml:space="preserve"> </w:t>
      </w:r>
      <w:r w:rsidRPr="000345D8">
        <w:rPr>
          <w:rFonts w:cs="Times New Roman"/>
          <w:b/>
        </w:rPr>
        <w:t>%</w:t>
      </w:r>
      <w:r w:rsidRPr="000345D8">
        <w:rPr>
          <w:rFonts w:cs="Times New Roman"/>
        </w:rPr>
        <w:t xml:space="preserve"> </w:t>
      </w:r>
    </w:p>
    <w:p w:rsidRDefault="004001DA" w:rsidP="004001DA" w:rsidR="004001DA" w:rsidRPr="000345D8"/>
    <w:p w:rsidRDefault="00117522" w:rsidP="00117522" w:rsidR="00117522" w:rsidRPr="000345D8">
      <w:pPr>
        <w:pStyle w:val="Odlomakpopisa"/>
        <w:numPr>
          <w:ilvl w:val="0"/>
          <w:numId w:val="23"/>
        </w:numPr>
        <w:tabs>
          <w:tab w:pos="851" w:val="clear"/>
        </w:tabs>
        <w:spacing w:after="0"/>
        <w:contextualSpacing/>
        <w:rPr>
          <w:rFonts w:cs="Times New Roman"/>
        </w:rPr>
      </w:pPr>
      <w:r w:rsidRPr="000345D8">
        <w:rPr>
          <w:rFonts w:cs="Times New Roman"/>
        </w:rPr>
        <w:t xml:space="preserve">vjerovnik ARCELORMITTAL CASISA SA Španjolska, Barcelona, Poligon Industrial de la Pedrosa, Carrer Motores 2-8 sa pravom glasa u visini od </w:t>
      </w:r>
      <w:r w:rsidRPr="000345D8">
        <w:rPr>
          <w:rFonts w:cs="Times New Roman"/>
          <w:b/>
        </w:rPr>
        <w:t>469.997,69</w:t>
      </w:r>
      <w:r w:rsidRPr="000345D8">
        <w:rPr>
          <w:rFonts w:cs="Times New Roman"/>
        </w:rPr>
        <w:t xml:space="preserve"> </w:t>
      </w:r>
      <w:r w:rsidRPr="000345D8">
        <w:rPr>
          <w:rFonts w:cs="Times New Roman"/>
          <w:b/>
        </w:rPr>
        <w:t>kn</w:t>
      </w:r>
      <w:r w:rsidRPr="000345D8">
        <w:rPr>
          <w:rFonts w:cs="Times New Roman"/>
        </w:rPr>
        <w:t xml:space="preserve"> odnosno </w:t>
      </w:r>
      <w:r w:rsidRPr="000345D8">
        <w:rPr>
          <w:rFonts w:cs="Times New Roman"/>
          <w:b/>
        </w:rPr>
        <w:t>2,78 %</w:t>
      </w:r>
      <w:r w:rsidRPr="000345D8">
        <w:rPr>
          <w:rFonts w:cs="Times New Roman"/>
        </w:rPr>
        <w:t xml:space="preserve"> </w:t>
      </w:r>
    </w:p>
    <w:p w:rsidRDefault="004001DA" w:rsidP="004001DA" w:rsidR="004001DA" w:rsidRPr="000345D8"/>
    <w:p w:rsidRDefault="00117522" w:rsidP="00117522" w:rsidR="00117522" w:rsidRPr="000345D8">
      <w:pPr>
        <w:pStyle w:val="Odlomakpopisa"/>
        <w:numPr>
          <w:ilvl w:val="0"/>
          <w:numId w:val="23"/>
        </w:numPr>
        <w:tabs>
          <w:tab w:pos="851" w:val="clear"/>
        </w:tabs>
        <w:spacing w:after="0"/>
        <w:contextualSpacing/>
        <w:rPr>
          <w:rFonts w:cs="Times New Roman"/>
        </w:rPr>
      </w:pPr>
      <w:r w:rsidRPr="000345D8">
        <w:rPr>
          <w:rFonts w:cs="Times New Roman"/>
        </w:rPr>
        <w:t xml:space="preserve">vjerovnik FOND ZA ZAŠTITU OKOLIŠA I ENERGETSKU UČINKOVITOST Zagreb, Radnička cesta 80 sa pravom glasa u visini od </w:t>
      </w:r>
      <w:r w:rsidRPr="000345D8">
        <w:rPr>
          <w:rFonts w:cs="Times New Roman"/>
          <w:b/>
        </w:rPr>
        <w:t>4.149,25</w:t>
      </w:r>
      <w:r w:rsidRPr="000345D8">
        <w:rPr>
          <w:rFonts w:cs="Times New Roman"/>
        </w:rPr>
        <w:t xml:space="preserve"> </w:t>
      </w:r>
      <w:r w:rsidRPr="000345D8">
        <w:rPr>
          <w:rFonts w:cs="Times New Roman"/>
          <w:b/>
        </w:rPr>
        <w:t>kn</w:t>
      </w:r>
      <w:r w:rsidRPr="000345D8">
        <w:rPr>
          <w:rFonts w:cs="Times New Roman"/>
        </w:rPr>
        <w:t xml:space="preserve"> odnosno </w:t>
      </w:r>
      <w:r w:rsidRPr="000345D8">
        <w:rPr>
          <w:rFonts w:cs="Times New Roman"/>
          <w:b/>
        </w:rPr>
        <w:t>0,025 %</w:t>
      </w:r>
      <w:r w:rsidRPr="000345D8">
        <w:rPr>
          <w:rFonts w:cs="Times New Roman"/>
        </w:rPr>
        <w:t xml:space="preserve"> </w:t>
      </w:r>
    </w:p>
    <w:p w:rsidRDefault="004001DA" w:rsidP="004001DA" w:rsidR="004001DA" w:rsidRPr="000345D8"/>
    <w:p w:rsidRDefault="00117522" w:rsidP="00117522" w:rsidR="00117522" w:rsidRPr="000345D8">
      <w:pPr>
        <w:pStyle w:val="Odlomakpopisa"/>
        <w:numPr>
          <w:ilvl w:val="0"/>
          <w:numId w:val="23"/>
        </w:numPr>
        <w:tabs>
          <w:tab w:pos="851" w:val="clear"/>
        </w:tabs>
        <w:spacing w:after="0"/>
        <w:contextualSpacing/>
        <w:rPr>
          <w:rFonts w:cs="Times New Roman"/>
        </w:rPr>
      </w:pPr>
      <w:r w:rsidRPr="000345D8">
        <w:rPr>
          <w:rFonts w:cs="Times New Roman"/>
        </w:rPr>
        <w:t xml:space="preserve">vjerovnik GRAD RIJEKA, Rijeka, Korzo 16 sa pravom glasa u visini od </w:t>
      </w:r>
      <w:r w:rsidRPr="000345D8">
        <w:rPr>
          <w:rFonts w:cs="Times New Roman"/>
          <w:b/>
        </w:rPr>
        <w:t>265.101,99</w:t>
      </w:r>
      <w:r w:rsidRPr="000345D8">
        <w:rPr>
          <w:rFonts w:cs="Times New Roman"/>
        </w:rPr>
        <w:t xml:space="preserve"> </w:t>
      </w:r>
      <w:r w:rsidRPr="000345D8">
        <w:rPr>
          <w:rFonts w:cs="Times New Roman"/>
          <w:b/>
        </w:rPr>
        <w:t>kn</w:t>
      </w:r>
      <w:r w:rsidRPr="000345D8">
        <w:rPr>
          <w:rFonts w:cs="Times New Roman"/>
        </w:rPr>
        <w:t xml:space="preserve"> odnosno </w:t>
      </w:r>
      <w:r w:rsidRPr="000345D8">
        <w:rPr>
          <w:rFonts w:cs="Times New Roman"/>
          <w:b/>
        </w:rPr>
        <w:t>1,568 %</w:t>
      </w:r>
      <w:r w:rsidRPr="000345D8">
        <w:rPr>
          <w:rFonts w:cs="Times New Roman"/>
        </w:rPr>
        <w:t xml:space="preserve"> </w:t>
      </w:r>
    </w:p>
    <w:p w:rsidRDefault="004001DA" w:rsidP="004001DA" w:rsidR="004001DA" w:rsidRPr="000345D8"/>
    <w:p w:rsidRDefault="00117522" w:rsidP="00117522" w:rsidR="00117522" w:rsidRPr="000345D8">
      <w:pPr>
        <w:pStyle w:val="Odlomakpopisa"/>
        <w:numPr>
          <w:ilvl w:val="0"/>
          <w:numId w:val="23"/>
        </w:numPr>
        <w:tabs>
          <w:tab w:pos="851" w:val="clear"/>
        </w:tabs>
        <w:spacing w:after="0"/>
        <w:contextualSpacing/>
        <w:rPr>
          <w:rFonts w:cs="Times New Roman"/>
        </w:rPr>
      </w:pPr>
      <w:r w:rsidRPr="000345D8">
        <w:rPr>
          <w:rFonts w:cs="Times New Roman"/>
        </w:rPr>
        <w:t xml:space="preserve">vjerovnik A2B EXPRESS LOGISTIKA d.o.o. Zagreb, Buzinski prilaz 36/a sa pravom glasa u visini od </w:t>
      </w:r>
      <w:r w:rsidRPr="000345D8">
        <w:rPr>
          <w:rFonts w:cs="Times New Roman"/>
          <w:b/>
        </w:rPr>
        <w:t>1.031,00 kn</w:t>
      </w:r>
      <w:r w:rsidRPr="000345D8">
        <w:rPr>
          <w:rFonts w:cs="Times New Roman"/>
        </w:rPr>
        <w:t xml:space="preserve"> odnosno </w:t>
      </w:r>
      <w:r w:rsidRPr="000345D8">
        <w:rPr>
          <w:rFonts w:cs="Times New Roman"/>
          <w:b/>
        </w:rPr>
        <w:t>0,006 %</w:t>
      </w:r>
      <w:r w:rsidRPr="000345D8">
        <w:rPr>
          <w:rFonts w:cs="Times New Roman"/>
        </w:rPr>
        <w:t xml:space="preserve"> </w:t>
      </w:r>
    </w:p>
    <w:p w:rsidRDefault="004001DA" w:rsidP="004001DA" w:rsidR="004001DA" w:rsidRPr="000345D8"/>
    <w:p w:rsidRDefault="00117522" w:rsidP="00117522" w:rsidR="00117522" w:rsidRPr="000345D8">
      <w:pPr>
        <w:pStyle w:val="Odlomakpopisa"/>
        <w:numPr>
          <w:ilvl w:val="0"/>
          <w:numId w:val="23"/>
        </w:numPr>
        <w:tabs>
          <w:tab w:pos="851" w:val="clear"/>
        </w:tabs>
        <w:spacing w:after="0"/>
        <w:contextualSpacing/>
        <w:rPr>
          <w:rFonts w:cs="Times New Roman"/>
        </w:rPr>
      </w:pPr>
      <w:r w:rsidRPr="000345D8">
        <w:rPr>
          <w:rFonts w:cs="Times New Roman"/>
        </w:rPr>
        <w:t xml:space="preserve">vjerovnik BARBARA DATA d.o.o. Rijeka, J. Završnika 313 sa pravom glasa u visini od </w:t>
      </w:r>
      <w:r w:rsidRPr="000345D8">
        <w:rPr>
          <w:rFonts w:cs="Times New Roman"/>
          <w:b/>
        </w:rPr>
        <w:t>6.904,65 kn</w:t>
      </w:r>
      <w:r w:rsidRPr="000345D8">
        <w:rPr>
          <w:rFonts w:cs="Times New Roman"/>
        </w:rPr>
        <w:t xml:space="preserve"> odnosno </w:t>
      </w:r>
      <w:r w:rsidRPr="000345D8">
        <w:rPr>
          <w:rFonts w:cs="Times New Roman"/>
          <w:b/>
        </w:rPr>
        <w:t>0,04 %</w:t>
      </w:r>
      <w:r w:rsidRPr="000345D8">
        <w:rPr>
          <w:rFonts w:cs="Times New Roman"/>
        </w:rPr>
        <w:t xml:space="preserve"> </w:t>
      </w:r>
    </w:p>
    <w:p w:rsidRDefault="004001DA" w:rsidP="004001DA" w:rsidR="004001DA" w:rsidRPr="000345D8"/>
    <w:p w:rsidRDefault="00117522" w:rsidP="00117522" w:rsidR="00117522" w:rsidRPr="000345D8">
      <w:pPr>
        <w:pStyle w:val="Odlomakpopisa"/>
        <w:numPr>
          <w:ilvl w:val="0"/>
          <w:numId w:val="23"/>
        </w:numPr>
        <w:tabs>
          <w:tab w:pos="851" w:val="clear"/>
        </w:tabs>
        <w:spacing w:after="0"/>
        <w:contextualSpacing/>
        <w:rPr>
          <w:rFonts w:cs="Times New Roman"/>
        </w:rPr>
      </w:pPr>
      <w:r w:rsidRPr="000345D8">
        <w:rPr>
          <w:rFonts w:cs="Times New Roman"/>
        </w:rPr>
        <w:t xml:space="preserve">vjerovnik BETAROLL BOTTCHER HRVATSKA d.o.o. Zagreb, Štefanovečka 10 sa pravom glasa u visini od </w:t>
      </w:r>
      <w:r w:rsidRPr="000345D8">
        <w:rPr>
          <w:rFonts w:cs="Times New Roman"/>
          <w:b/>
        </w:rPr>
        <w:t>8.537,18 kn</w:t>
      </w:r>
      <w:r w:rsidRPr="000345D8">
        <w:rPr>
          <w:rFonts w:cs="Times New Roman"/>
        </w:rPr>
        <w:t xml:space="preserve"> odnosno </w:t>
      </w:r>
      <w:r w:rsidRPr="000345D8">
        <w:rPr>
          <w:rFonts w:cs="Times New Roman"/>
          <w:b/>
        </w:rPr>
        <w:t>0,05 %</w:t>
      </w:r>
      <w:r w:rsidRPr="000345D8">
        <w:rPr>
          <w:rFonts w:cs="Times New Roman"/>
        </w:rPr>
        <w:t xml:space="preserve"> </w:t>
      </w:r>
    </w:p>
    <w:p w:rsidRDefault="004001DA" w:rsidP="004001DA" w:rsidR="004001DA" w:rsidRPr="000345D8"/>
    <w:p w:rsidRDefault="00117522" w:rsidP="00117522" w:rsidR="00117522" w:rsidRPr="000345D8">
      <w:pPr>
        <w:pStyle w:val="Odlomakpopisa"/>
        <w:numPr>
          <w:ilvl w:val="0"/>
          <w:numId w:val="23"/>
        </w:numPr>
        <w:tabs>
          <w:tab w:pos="851" w:val="clear"/>
        </w:tabs>
        <w:spacing w:after="0"/>
        <w:contextualSpacing/>
        <w:rPr>
          <w:rFonts w:cs="Times New Roman"/>
        </w:rPr>
      </w:pPr>
      <w:r w:rsidRPr="000345D8">
        <w:rPr>
          <w:rFonts w:cs="Times New Roman"/>
        </w:rPr>
        <w:t xml:space="preserve">vjerovnik BIBUS ZAGREB d.o.o. Zagreb, Anina 91 sa pravom glasa u visini od </w:t>
      </w:r>
      <w:r w:rsidRPr="000345D8">
        <w:rPr>
          <w:rFonts w:cs="Times New Roman"/>
          <w:b/>
        </w:rPr>
        <w:t>916,32 kn</w:t>
      </w:r>
      <w:r w:rsidRPr="000345D8">
        <w:rPr>
          <w:rFonts w:cs="Times New Roman"/>
        </w:rPr>
        <w:t xml:space="preserve"> odnosno </w:t>
      </w:r>
      <w:r w:rsidRPr="000345D8">
        <w:rPr>
          <w:rFonts w:cs="Times New Roman"/>
          <w:b/>
        </w:rPr>
        <w:t>0,005 %</w:t>
      </w:r>
      <w:r w:rsidRPr="000345D8">
        <w:rPr>
          <w:rFonts w:cs="Times New Roman"/>
        </w:rPr>
        <w:t xml:space="preserve"> </w:t>
      </w:r>
    </w:p>
    <w:p w:rsidRDefault="004001DA" w:rsidP="004001DA" w:rsidR="004001DA" w:rsidRPr="000345D8"/>
    <w:p w:rsidRDefault="00117522" w:rsidP="00117522" w:rsidR="00117522" w:rsidRPr="000345D8">
      <w:pPr>
        <w:pStyle w:val="Odlomakpopisa"/>
        <w:numPr>
          <w:ilvl w:val="0"/>
          <w:numId w:val="23"/>
        </w:numPr>
        <w:tabs>
          <w:tab w:pos="851" w:val="clear"/>
        </w:tabs>
        <w:spacing w:after="0"/>
        <w:contextualSpacing/>
        <w:rPr>
          <w:rFonts w:cs="Times New Roman"/>
        </w:rPr>
      </w:pPr>
      <w:r w:rsidRPr="000345D8">
        <w:rPr>
          <w:rFonts w:cs="Times New Roman"/>
        </w:rPr>
        <w:t xml:space="preserve">vjerovnik BIROOPREMA d.o.o. Rijeka, M. Barača 7 sa pravom glasa u visini od </w:t>
      </w:r>
      <w:r w:rsidRPr="000345D8">
        <w:rPr>
          <w:rFonts w:cs="Times New Roman"/>
          <w:b/>
        </w:rPr>
        <w:t>160,00 kn</w:t>
      </w:r>
      <w:r w:rsidRPr="000345D8">
        <w:rPr>
          <w:rFonts w:cs="Times New Roman"/>
        </w:rPr>
        <w:t xml:space="preserve"> odnosno </w:t>
      </w:r>
      <w:r w:rsidRPr="000345D8">
        <w:rPr>
          <w:rFonts w:cs="Times New Roman"/>
          <w:b/>
        </w:rPr>
        <w:t>0,001 %</w:t>
      </w:r>
      <w:r w:rsidRPr="000345D8">
        <w:rPr>
          <w:rFonts w:cs="Times New Roman"/>
        </w:rPr>
        <w:t xml:space="preserve"> </w:t>
      </w:r>
    </w:p>
    <w:p w:rsidRDefault="004001DA" w:rsidP="004001DA" w:rsidR="004001DA" w:rsidRPr="000345D8"/>
    <w:p w:rsidRDefault="00117522" w:rsidP="00117522" w:rsidR="00117522" w:rsidRPr="000345D8">
      <w:pPr>
        <w:pStyle w:val="Odlomakpopisa"/>
        <w:numPr>
          <w:ilvl w:val="0"/>
          <w:numId w:val="23"/>
        </w:numPr>
        <w:tabs>
          <w:tab w:pos="851" w:val="clear"/>
        </w:tabs>
        <w:spacing w:after="0"/>
        <w:contextualSpacing/>
        <w:rPr>
          <w:rFonts w:cs="Times New Roman"/>
        </w:rPr>
      </w:pPr>
      <w:r w:rsidRPr="000345D8">
        <w:rPr>
          <w:rFonts w:cs="Times New Roman"/>
        </w:rPr>
        <w:t xml:space="preserve">vjerovnik BMT d.o.o. Ravna Gora, I. G. Kovačića 156 sa pravom glasa u visini od </w:t>
      </w:r>
      <w:r w:rsidRPr="000345D8">
        <w:rPr>
          <w:rFonts w:cs="Times New Roman"/>
          <w:b/>
        </w:rPr>
        <w:t>1.950,00 kn</w:t>
      </w:r>
      <w:r w:rsidRPr="000345D8">
        <w:rPr>
          <w:rFonts w:cs="Times New Roman"/>
        </w:rPr>
        <w:t xml:space="preserve"> odnosno </w:t>
      </w:r>
      <w:r w:rsidRPr="000345D8">
        <w:rPr>
          <w:rFonts w:cs="Times New Roman"/>
          <w:b/>
        </w:rPr>
        <w:t>0,012 %</w:t>
      </w:r>
      <w:r w:rsidRPr="000345D8">
        <w:rPr>
          <w:rFonts w:cs="Times New Roman"/>
        </w:rPr>
        <w:t xml:space="preserve"> </w:t>
      </w:r>
    </w:p>
    <w:p w:rsidRDefault="004001DA" w:rsidP="004001DA" w:rsidR="004001DA" w:rsidRPr="000345D8"/>
    <w:p w:rsidRDefault="00117522" w:rsidP="00117522" w:rsidR="00117522" w:rsidRPr="000345D8">
      <w:pPr>
        <w:pStyle w:val="Odlomakpopisa"/>
        <w:numPr>
          <w:ilvl w:val="0"/>
          <w:numId w:val="23"/>
        </w:numPr>
        <w:tabs>
          <w:tab w:pos="851" w:val="clear"/>
        </w:tabs>
        <w:spacing w:after="0"/>
        <w:contextualSpacing/>
        <w:rPr>
          <w:rFonts w:cs="Times New Roman"/>
        </w:rPr>
      </w:pPr>
      <w:r w:rsidRPr="000345D8">
        <w:rPr>
          <w:rFonts w:cs="Times New Roman"/>
        </w:rPr>
        <w:t xml:space="preserve">vjerovnik CDS-BOND d.o.o. Zagreb sa pravom glasa u visini od </w:t>
      </w:r>
      <w:r w:rsidRPr="000345D8">
        <w:rPr>
          <w:rFonts w:cs="Times New Roman"/>
          <w:b/>
        </w:rPr>
        <w:t>2.250,00 kn</w:t>
      </w:r>
      <w:r w:rsidRPr="000345D8">
        <w:rPr>
          <w:rFonts w:cs="Times New Roman"/>
        </w:rPr>
        <w:t xml:space="preserve"> odnosno </w:t>
      </w:r>
      <w:r w:rsidRPr="000345D8">
        <w:rPr>
          <w:rFonts w:cs="Times New Roman"/>
          <w:b/>
        </w:rPr>
        <w:t>0,013 %</w:t>
      </w:r>
      <w:r w:rsidRPr="000345D8">
        <w:rPr>
          <w:rFonts w:cs="Times New Roman"/>
        </w:rPr>
        <w:t xml:space="preserve"> </w:t>
      </w:r>
    </w:p>
    <w:p w:rsidRDefault="004001DA" w:rsidP="004001DA" w:rsidR="004001DA" w:rsidRPr="000345D8"/>
    <w:p w:rsidRDefault="00117522" w:rsidP="00117522" w:rsidR="00117522" w:rsidRPr="000345D8">
      <w:pPr>
        <w:pStyle w:val="Odlomakpopisa"/>
        <w:numPr>
          <w:ilvl w:val="0"/>
          <w:numId w:val="23"/>
        </w:numPr>
        <w:tabs>
          <w:tab w:pos="851" w:val="clear"/>
        </w:tabs>
        <w:spacing w:after="0"/>
        <w:contextualSpacing/>
        <w:rPr>
          <w:rFonts w:cs="Times New Roman"/>
        </w:rPr>
      </w:pPr>
      <w:r w:rsidRPr="000345D8">
        <w:rPr>
          <w:rFonts w:cs="Times New Roman"/>
        </w:rPr>
        <w:t xml:space="preserve">vjerovnik CUT TECH d.o.o. Labin, Kapelica 10c sa pravom glasa u visini od </w:t>
      </w:r>
      <w:r w:rsidRPr="000345D8">
        <w:rPr>
          <w:rFonts w:cs="Times New Roman"/>
          <w:b/>
        </w:rPr>
        <w:t>2.636,25 kn</w:t>
      </w:r>
      <w:r w:rsidRPr="000345D8">
        <w:rPr>
          <w:rFonts w:cs="Times New Roman"/>
        </w:rPr>
        <w:t xml:space="preserve"> odnosno </w:t>
      </w:r>
      <w:r w:rsidRPr="000345D8">
        <w:rPr>
          <w:rFonts w:cs="Times New Roman"/>
          <w:b/>
        </w:rPr>
        <w:t>0,016 %</w:t>
      </w:r>
      <w:r w:rsidRPr="000345D8">
        <w:rPr>
          <w:rFonts w:cs="Times New Roman"/>
        </w:rPr>
        <w:t xml:space="preserve"> </w:t>
      </w:r>
    </w:p>
    <w:p w:rsidRDefault="004001DA" w:rsidP="004001DA" w:rsidR="004001DA" w:rsidRPr="000345D8"/>
    <w:p w:rsidRDefault="00117522" w:rsidP="00117522" w:rsidR="00117522" w:rsidRPr="000345D8">
      <w:pPr>
        <w:pStyle w:val="Odlomakpopisa"/>
        <w:numPr>
          <w:ilvl w:val="0"/>
          <w:numId w:val="23"/>
        </w:numPr>
        <w:tabs>
          <w:tab w:pos="851" w:val="clear"/>
        </w:tabs>
        <w:spacing w:after="0"/>
        <w:contextualSpacing/>
        <w:rPr>
          <w:rFonts w:cs="Times New Roman"/>
        </w:rPr>
      </w:pPr>
      <w:r w:rsidRPr="000345D8">
        <w:rPr>
          <w:rFonts w:cs="Times New Roman"/>
        </w:rPr>
        <w:t xml:space="preserve">vjerovnik D.I.M.Š.O. d.o.o. Čavle, Čavlova ograd 16 sa pravom glasa u visini od </w:t>
      </w:r>
      <w:r w:rsidRPr="000345D8">
        <w:rPr>
          <w:rFonts w:cs="Times New Roman"/>
          <w:b/>
        </w:rPr>
        <w:t>14.632,50 kn</w:t>
      </w:r>
      <w:r w:rsidRPr="000345D8">
        <w:rPr>
          <w:rFonts w:cs="Times New Roman"/>
        </w:rPr>
        <w:t xml:space="preserve"> odnosno </w:t>
      </w:r>
      <w:r w:rsidRPr="000345D8">
        <w:rPr>
          <w:rFonts w:cs="Times New Roman"/>
          <w:b/>
        </w:rPr>
        <w:t>0,087 %</w:t>
      </w:r>
      <w:r w:rsidRPr="000345D8">
        <w:rPr>
          <w:rFonts w:cs="Times New Roman"/>
        </w:rPr>
        <w:t xml:space="preserve"> </w:t>
      </w:r>
    </w:p>
    <w:p w:rsidRDefault="004001DA" w:rsidP="004001DA" w:rsidR="004001DA" w:rsidRPr="000345D8"/>
    <w:p w:rsidRDefault="00117522" w:rsidP="00117522" w:rsidR="00117522" w:rsidRPr="000345D8">
      <w:pPr>
        <w:pStyle w:val="Odlomakpopisa"/>
        <w:numPr>
          <w:ilvl w:val="0"/>
          <w:numId w:val="23"/>
        </w:numPr>
        <w:tabs>
          <w:tab w:pos="851" w:val="clear"/>
        </w:tabs>
        <w:spacing w:after="0"/>
        <w:contextualSpacing/>
        <w:rPr>
          <w:rFonts w:cs="Times New Roman"/>
        </w:rPr>
      </w:pPr>
      <w:r w:rsidRPr="000345D8">
        <w:rPr>
          <w:rFonts w:cs="Times New Roman"/>
        </w:rPr>
        <w:t xml:space="preserve">vjerovnik DI-EL d.o.o. Kastav. Žegoti 30a  sa pravom glasa u visini od </w:t>
      </w:r>
      <w:r w:rsidRPr="000345D8">
        <w:rPr>
          <w:rFonts w:cs="Times New Roman"/>
          <w:b/>
        </w:rPr>
        <w:t>1.150,00 kn</w:t>
      </w:r>
      <w:r w:rsidRPr="000345D8">
        <w:rPr>
          <w:rFonts w:cs="Times New Roman"/>
        </w:rPr>
        <w:t xml:space="preserve"> odnosno </w:t>
      </w:r>
      <w:r w:rsidRPr="000345D8">
        <w:rPr>
          <w:rFonts w:cs="Times New Roman"/>
          <w:b/>
        </w:rPr>
        <w:t>0,007 %</w:t>
      </w:r>
      <w:r w:rsidRPr="000345D8">
        <w:rPr>
          <w:rFonts w:cs="Times New Roman"/>
        </w:rPr>
        <w:t xml:space="preserve"> </w:t>
      </w:r>
    </w:p>
    <w:p w:rsidRDefault="004001DA" w:rsidP="004001DA" w:rsidR="004001DA" w:rsidRPr="000345D8"/>
    <w:p w:rsidRDefault="00117522" w:rsidP="00117522" w:rsidR="00117522" w:rsidRPr="000345D8">
      <w:pPr>
        <w:pStyle w:val="Odlomakpopisa"/>
        <w:numPr>
          <w:ilvl w:val="0"/>
          <w:numId w:val="23"/>
        </w:numPr>
        <w:tabs>
          <w:tab w:pos="851" w:val="clear"/>
        </w:tabs>
        <w:spacing w:after="0"/>
        <w:contextualSpacing/>
        <w:rPr>
          <w:rFonts w:cs="Times New Roman"/>
        </w:rPr>
      </w:pPr>
      <w:r w:rsidRPr="000345D8">
        <w:rPr>
          <w:rFonts w:cs="Times New Roman"/>
        </w:rPr>
        <w:lastRenderedPageBreak/>
        <w:t xml:space="preserve">vjerovnik DMS obrt za promet i usluge, vl. obrta DARKO STIPERSKI, Zagreb, Kozjačka 17  sa pravom glasa u visini od </w:t>
      </w:r>
      <w:r w:rsidRPr="000345D8">
        <w:rPr>
          <w:rFonts w:cs="Times New Roman"/>
          <w:b/>
        </w:rPr>
        <w:t>7.000,00 kn</w:t>
      </w:r>
      <w:r w:rsidRPr="000345D8">
        <w:rPr>
          <w:rFonts w:cs="Times New Roman"/>
        </w:rPr>
        <w:t xml:space="preserve"> odnosno </w:t>
      </w:r>
      <w:r w:rsidRPr="000345D8">
        <w:rPr>
          <w:rFonts w:cs="Times New Roman"/>
          <w:b/>
        </w:rPr>
        <w:t>0,041 %</w:t>
      </w:r>
      <w:r w:rsidRPr="000345D8">
        <w:rPr>
          <w:rFonts w:cs="Times New Roman"/>
        </w:rPr>
        <w:t xml:space="preserve"> </w:t>
      </w:r>
    </w:p>
    <w:p w:rsidRDefault="004001DA" w:rsidP="004001DA" w:rsidR="004001DA" w:rsidRPr="000345D8"/>
    <w:p w:rsidRDefault="00117522" w:rsidP="00117522" w:rsidR="00117522" w:rsidRPr="000345D8">
      <w:pPr>
        <w:pStyle w:val="Odlomakpopisa"/>
        <w:numPr>
          <w:ilvl w:val="0"/>
          <w:numId w:val="23"/>
        </w:numPr>
        <w:tabs>
          <w:tab w:pos="851" w:val="clear"/>
        </w:tabs>
        <w:spacing w:after="0"/>
        <w:contextualSpacing/>
        <w:rPr>
          <w:rFonts w:cs="Times New Roman"/>
        </w:rPr>
      </w:pPr>
      <w:r w:rsidRPr="000345D8">
        <w:rPr>
          <w:rFonts w:cs="Times New Roman"/>
        </w:rPr>
        <w:t xml:space="preserve">vjerovnik DVOKUT-ECRO proizvodnja i istraživanje d.o.o. Zagreb, Trnjanska 37  sa pravom glasa u visini od </w:t>
      </w:r>
      <w:r w:rsidRPr="000345D8">
        <w:rPr>
          <w:rFonts w:cs="Times New Roman"/>
          <w:b/>
        </w:rPr>
        <w:t>3.750,00 kn</w:t>
      </w:r>
      <w:r w:rsidRPr="000345D8">
        <w:rPr>
          <w:rFonts w:cs="Times New Roman"/>
        </w:rPr>
        <w:t xml:space="preserve"> odnosno </w:t>
      </w:r>
      <w:r w:rsidRPr="000345D8">
        <w:rPr>
          <w:rFonts w:cs="Times New Roman"/>
          <w:b/>
        </w:rPr>
        <w:t>0,022 %</w:t>
      </w:r>
      <w:r w:rsidRPr="000345D8">
        <w:rPr>
          <w:rFonts w:cs="Times New Roman"/>
        </w:rPr>
        <w:t xml:space="preserve"> </w:t>
      </w:r>
    </w:p>
    <w:p w:rsidRDefault="004001DA" w:rsidP="004001DA" w:rsidR="004001DA" w:rsidRPr="000345D8"/>
    <w:p w:rsidRDefault="00117522" w:rsidP="00117522" w:rsidR="00117522" w:rsidRPr="000345D8">
      <w:pPr>
        <w:pStyle w:val="Odlomakpopisa"/>
        <w:numPr>
          <w:ilvl w:val="0"/>
          <w:numId w:val="23"/>
        </w:numPr>
        <w:tabs>
          <w:tab w:pos="851" w:val="clear"/>
        </w:tabs>
        <w:spacing w:after="0"/>
        <w:contextualSpacing/>
        <w:rPr>
          <w:rFonts w:cs="Times New Roman"/>
        </w:rPr>
      </w:pPr>
      <w:r w:rsidRPr="000345D8">
        <w:rPr>
          <w:rFonts w:cs="Times New Roman"/>
        </w:rPr>
        <w:t xml:space="preserve">vjerovnik ERG d.o.o. Varaždin. Kućanska 4 sa pravom glasa u visini od </w:t>
      </w:r>
      <w:r w:rsidRPr="000345D8">
        <w:rPr>
          <w:rFonts w:cs="Times New Roman"/>
          <w:b/>
        </w:rPr>
        <w:t>4.312,50 kn</w:t>
      </w:r>
      <w:r w:rsidRPr="000345D8">
        <w:rPr>
          <w:rFonts w:cs="Times New Roman"/>
        </w:rPr>
        <w:t xml:space="preserve"> odnosno </w:t>
      </w:r>
      <w:r w:rsidRPr="000345D8">
        <w:rPr>
          <w:rFonts w:cs="Times New Roman"/>
          <w:b/>
        </w:rPr>
        <w:t>0,026%</w:t>
      </w:r>
      <w:r w:rsidRPr="000345D8">
        <w:rPr>
          <w:rFonts w:cs="Times New Roman"/>
        </w:rPr>
        <w:t xml:space="preserve"> </w:t>
      </w:r>
    </w:p>
    <w:p w:rsidRDefault="004001DA" w:rsidP="004001DA" w:rsidR="004001DA" w:rsidRPr="000345D8"/>
    <w:p w:rsidRDefault="00117522" w:rsidP="00117522" w:rsidR="00117522" w:rsidRPr="000345D8">
      <w:pPr>
        <w:pStyle w:val="Odlomakpopisa"/>
        <w:numPr>
          <w:ilvl w:val="0"/>
          <w:numId w:val="23"/>
        </w:numPr>
        <w:tabs>
          <w:tab w:pos="851" w:val="clear"/>
        </w:tabs>
        <w:spacing w:after="0"/>
        <w:contextualSpacing/>
        <w:rPr>
          <w:rFonts w:cs="Times New Roman"/>
        </w:rPr>
      </w:pPr>
      <w:r w:rsidRPr="000345D8">
        <w:rPr>
          <w:rFonts w:cs="Times New Roman"/>
        </w:rPr>
        <w:t xml:space="preserve">vjerovnik FAS LOGISTIKA d.o.o. Velika Gorica, Fausta Vrančića 10/1 sa pravom glasa u visini od </w:t>
      </w:r>
      <w:r w:rsidRPr="000345D8">
        <w:rPr>
          <w:rFonts w:cs="Times New Roman"/>
          <w:b/>
        </w:rPr>
        <w:t>8.440,11 kn</w:t>
      </w:r>
      <w:r w:rsidRPr="000345D8">
        <w:rPr>
          <w:rFonts w:cs="Times New Roman"/>
        </w:rPr>
        <w:t xml:space="preserve"> odnosno </w:t>
      </w:r>
      <w:r w:rsidRPr="000345D8">
        <w:rPr>
          <w:rFonts w:cs="Times New Roman"/>
          <w:b/>
        </w:rPr>
        <w:t>0,05 %</w:t>
      </w:r>
      <w:r w:rsidRPr="000345D8">
        <w:rPr>
          <w:rFonts w:cs="Times New Roman"/>
        </w:rPr>
        <w:t xml:space="preserve"> </w:t>
      </w:r>
    </w:p>
    <w:p w:rsidRDefault="004001DA" w:rsidP="004001DA" w:rsidR="004001DA" w:rsidRPr="000345D8"/>
    <w:p w:rsidRDefault="00117522" w:rsidP="00117522" w:rsidR="00117522" w:rsidRPr="000345D8">
      <w:pPr>
        <w:pStyle w:val="Odlomakpopisa"/>
        <w:numPr>
          <w:ilvl w:val="0"/>
          <w:numId w:val="23"/>
        </w:numPr>
        <w:tabs>
          <w:tab w:pos="851" w:val="clear"/>
        </w:tabs>
        <w:spacing w:after="0"/>
        <w:contextualSpacing/>
        <w:rPr>
          <w:rFonts w:cs="Times New Roman"/>
        </w:rPr>
      </w:pPr>
      <w:r w:rsidRPr="000345D8">
        <w:rPr>
          <w:rFonts w:cs="Times New Roman"/>
        </w:rPr>
        <w:t xml:space="preserve">vjerovnik GOinfoZG d.o.o. Zagreb, Argentinska 4 sa pravom glasa u visini od </w:t>
      </w:r>
      <w:r w:rsidRPr="000345D8">
        <w:rPr>
          <w:rFonts w:cs="Times New Roman"/>
          <w:b/>
        </w:rPr>
        <w:t>3.312,50 kn</w:t>
      </w:r>
      <w:r w:rsidRPr="000345D8">
        <w:rPr>
          <w:rFonts w:cs="Times New Roman"/>
        </w:rPr>
        <w:t xml:space="preserve"> odnosno </w:t>
      </w:r>
      <w:r w:rsidRPr="000345D8">
        <w:rPr>
          <w:rFonts w:cs="Times New Roman"/>
          <w:b/>
        </w:rPr>
        <w:t>0,02 %</w:t>
      </w:r>
      <w:r w:rsidRPr="000345D8">
        <w:rPr>
          <w:rFonts w:cs="Times New Roman"/>
        </w:rPr>
        <w:t xml:space="preserve"> </w:t>
      </w:r>
    </w:p>
    <w:p w:rsidRDefault="004001DA" w:rsidP="004001DA" w:rsidR="004001DA" w:rsidRPr="000345D8"/>
    <w:p w:rsidRDefault="00117522" w:rsidP="00117522" w:rsidR="00117522" w:rsidRPr="000345D8">
      <w:pPr>
        <w:pStyle w:val="Odlomakpopisa"/>
        <w:numPr>
          <w:ilvl w:val="0"/>
          <w:numId w:val="23"/>
        </w:numPr>
        <w:tabs>
          <w:tab w:pos="851" w:val="clear"/>
        </w:tabs>
        <w:spacing w:after="0"/>
        <w:contextualSpacing/>
        <w:rPr>
          <w:rFonts w:cs="Times New Roman"/>
        </w:rPr>
      </w:pPr>
      <w:r w:rsidRPr="000345D8">
        <w:rPr>
          <w:rFonts w:cs="Times New Roman"/>
        </w:rPr>
        <w:t xml:space="preserve">vjerovnik GRAFMAT-USLUGE d.o.o. Zagreb, Kanalski put 1 sa pravom glasa u visini od </w:t>
      </w:r>
      <w:r w:rsidRPr="000345D8">
        <w:rPr>
          <w:rFonts w:cs="Times New Roman"/>
          <w:b/>
        </w:rPr>
        <w:t>1.175,51 kn</w:t>
      </w:r>
      <w:r w:rsidRPr="000345D8">
        <w:rPr>
          <w:rFonts w:cs="Times New Roman"/>
        </w:rPr>
        <w:t xml:space="preserve"> odnosno </w:t>
      </w:r>
      <w:r w:rsidRPr="000345D8">
        <w:rPr>
          <w:rFonts w:cs="Times New Roman"/>
          <w:b/>
        </w:rPr>
        <w:t>0,007 %</w:t>
      </w:r>
      <w:r w:rsidRPr="000345D8">
        <w:rPr>
          <w:rFonts w:cs="Times New Roman"/>
        </w:rPr>
        <w:t xml:space="preserve"> </w:t>
      </w:r>
    </w:p>
    <w:p w:rsidRDefault="004001DA" w:rsidP="004001DA" w:rsidR="004001DA" w:rsidRPr="000345D8"/>
    <w:p w:rsidRDefault="00117522" w:rsidP="00117522" w:rsidR="00117522" w:rsidRPr="000345D8">
      <w:pPr>
        <w:pStyle w:val="Odlomakpopisa"/>
        <w:numPr>
          <w:ilvl w:val="0"/>
          <w:numId w:val="23"/>
        </w:numPr>
        <w:tabs>
          <w:tab w:pos="851" w:val="clear"/>
        </w:tabs>
        <w:spacing w:after="0"/>
        <w:contextualSpacing/>
        <w:rPr>
          <w:rFonts w:cs="Times New Roman"/>
        </w:rPr>
      </w:pPr>
      <w:r w:rsidRPr="000345D8">
        <w:rPr>
          <w:rFonts w:cs="Times New Roman"/>
        </w:rPr>
        <w:t xml:space="preserve">vjerovnik HAUSLER d.o.o. Viškovo, Viškovo 63B sa pravom glasa u visini od </w:t>
      </w:r>
      <w:r w:rsidRPr="000345D8">
        <w:rPr>
          <w:rFonts w:cs="Times New Roman"/>
          <w:b/>
        </w:rPr>
        <w:t>5.000,00 kn</w:t>
      </w:r>
      <w:r w:rsidRPr="000345D8">
        <w:rPr>
          <w:rFonts w:cs="Times New Roman"/>
        </w:rPr>
        <w:t xml:space="preserve"> odnosno </w:t>
      </w:r>
      <w:r w:rsidRPr="000345D8">
        <w:rPr>
          <w:rFonts w:cs="Times New Roman"/>
          <w:b/>
        </w:rPr>
        <w:t>0,03 %</w:t>
      </w:r>
      <w:r w:rsidRPr="000345D8">
        <w:rPr>
          <w:rFonts w:cs="Times New Roman"/>
        </w:rPr>
        <w:t xml:space="preserve"> </w:t>
      </w:r>
    </w:p>
    <w:p w:rsidRDefault="004001DA" w:rsidP="004001DA" w:rsidR="004001DA" w:rsidRPr="000345D8"/>
    <w:p w:rsidRDefault="00117522" w:rsidP="00117522" w:rsidR="00117522" w:rsidRPr="000345D8">
      <w:pPr>
        <w:pStyle w:val="Odlomakpopisa"/>
        <w:numPr>
          <w:ilvl w:val="0"/>
          <w:numId w:val="23"/>
        </w:numPr>
        <w:tabs>
          <w:tab w:pos="851" w:val="clear"/>
        </w:tabs>
        <w:spacing w:after="0"/>
        <w:contextualSpacing/>
        <w:rPr>
          <w:rFonts w:cs="Times New Roman"/>
        </w:rPr>
      </w:pPr>
      <w:r w:rsidRPr="000345D8">
        <w:rPr>
          <w:rFonts w:cs="Times New Roman"/>
        </w:rPr>
        <w:t xml:space="preserve">vjerovnik HIDRO.LAB d.o.o. Ičići, Kolavići 5 sa pravom glasa u visini od </w:t>
      </w:r>
      <w:r w:rsidRPr="000345D8">
        <w:rPr>
          <w:rFonts w:cs="Times New Roman"/>
          <w:b/>
        </w:rPr>
        <w:t>2.110,71 kn</w:t>
      </w:r>
      <w:r w:rsidRPr="000345D8">
        <w:rPr>
          <w:rFonts w:cs="Times New Roman"/>
        </w:rPr>
        <w:t xml:space="preserve"> odnosno </w:t>
      </w:r>
      <w:r w:rsidRPr="000345D8">
        <w:rPr>
          <w:rFonts w:cs="Times New Roman"/>
          <w:b/>
        </w:rPr>
        <w:t>0,012 %</w:t>
      </w:r>
      <w:r w:rsidRPr="000345D8">
        <w:rPr>
          <w:rFonts w:cs="Times New Roman"/>
        </w:rPr>
        <w:t xml:space="preserve"> </w:t>
      </w:r>
    </w:p>
    <w:p w:rsidRDefault="004001DA" w:rsidP="004001DA" w:rsidR="004001DA" w:rsidRPr="000345D8"/>
    <w:p w:rsidRDefault="00117522" w:rsidP="00117522" w:rsidR="00117522" w:rsidRPr="000345D8">
      <w:pPr>
        <w:pStyle w:val="Odlomakpopisa"/>
        <w:numPr>
          <w:ilvl w:val="0"/>
          <w:numId w:val="23"/>
        </w:numPr>
        <w:tabs>
          <w:tab w:pos="851" w:val="clear"/>
        </w:tabs>
        <w:spacing w:after="0"/>
        <w:contextualSpacing/>
        <w:rPr>
          <w:rFonts w:cs="Times New Roman"/>
        </w:rPr>
      </w:pPr>
      <w:r w:rsidRPr="000345D8">
        <w:rPr>
          <w:rFonts w:cs="Times New Roman"/>
        </w:rPr>
        <w:t xml:space="preserve">vjerovnik HRVATSKA UDRUGA POSLODAVACA Zagreb, Ulica Pavla Hatza 12 sa pravom glasa u visini od </w:t>
      </w:r>
      <w:r w:rsidRPr="000345D8">
        <w:rPr>
          <w:rFonts w:cs="Times New Roman"/>
          <w:b/>
        </w:rPr>
        <w:t>24.346,40 kn</w:t>
      </w:r>
      <w:r w:rsidRPr="000345D8">
        <w:rPr>
          <w:rFonts w:cs="Times New Roman"/>
        </w:rPr>
        <w:t xml:space="preserve"> odnosno </w:t>
      </w:r>
      <w:r w:rsidRPr="000345D8">
        <w:rPr>
          <w:rFonts w:cs="Times New Roman"/>
          <w:b/>
        </w:rPr>
        <w:t>0,144 %</w:t>
      </w:r>
      <w:r w:rsidRPr="000345D8">
        <w:rPr>
          <w:rFonts w:cs="Times New Roman"/>
        </w:rPr>
        <w:t xml:space="preserve"> </w:t>
      </w:r>
    </w:p>
    <w:p w:rsidRDefault="004001DA" w:rsidP="004001DA" w:rsidR="004001DA" w:rsidRPr="000345D8"/>
    <w:p w:rsidRDefault="00117522" w:rsidP="00117522" w:rsidR="00117522" w:rsidRPr="000345D8">
      <w:pPr>
        <w:pStyle w:val="Odlomakpopisa"/>
        <w:numPr>
          <w:ilvl w:val="0"/>
          <w:numId w:val="23"/>
        </w:numPr>
        <w:tabs>
          <w:tab w:pos="851" w:val="clear"/>
        </w:tabs>
        <w:spacing w:after="0"/>
        <w:contextualSpacing/>
        <w:rPr>
          <w:rFonts w:cs="Times New Roman"/>
        </w:rPr>
      </w:pPr>
      <w:r w:rsidRPr="000345D8">
        <w:rPr>
          <w:rFonts w:cs="Times New Roman"/>
        </w:rPr>
        <w:t xml:space="preserve">vjerovnik IDE KLIMA d.o.o. Rijeka, V. Š. Paje 16 sa pravom glasa u visini od </w:t>
      </w:r>
      <w:r w:rsidRPr="000345D8">
        <w:rPr>
          <w:rFonts w:cs="Times New Roman"/>
          <w:b/>
        </w:rPr>
        <w:t>250,00 kn</w:t>
      </w:r>
      <w:r w:rsidRPr="000345D8">
        <w:rPr>
          <w:rFonts w:cs="Times New Roman"/>
        </w:rPr>
        <w:t xml:space="preserve"> odnosno </w:t>
      </w:r>
      <w:r w:rsidRPr="000345D8">
        <w:rPr>
          <w:rFonts w:cs="Times New Roman"/>
          <w:b/>
        </w:rPr>
        <w:t>0,0014%</w:t>
      </w:r>
      <w:r w:rsidRPr="000345D8">
        <w:rPr>
          <w:rFonts w:cs="Times New Roman"/>
        </w:rPr>
        <w:t xml:space="preserve"> </w:t>
      </w:r>
    </w:p>
    <w:p w:rsidRDefault="004001DA" w:rsidP="004001DA" w:rsidR="004001DA" w:rsidRPr="000345D8"/>
    <w:p w:rsidRDefault="00117522" w:rsidP="00117522" w:rsidR="00117522" w:rsidRPr="000345D8">
      <w:pPr>
        <w:pStyle w:val="Odlomakpopisa"/>
        <w:numPr>
          <w:ilvl w:val="0"/>
          <w:numId w:val="23"/>
        </w:numPr>
        <w:tabs>
          <w:tab w:pos="851" w:val="clear"/>
        </w:tabs>
        <w:spacing w:after="0"/>
        <w:contextualSpacing/>
        <w:rPr>
          <w:rFonts w:cs="Times New Roman"/>
        </w:rPr>
      </w:pPr>
      <w:r w:rsidRPr="000345D8">
        <w:rPr>
          <w:rFonts w:cs="Times New Roman"/>
        </w:rPr>
        <w:t xml:space="preserve">vjerovnik ILI NET d.o.o. Zagreb, Nalješkovićeva 5 sa pravom glasa u visini od </w:t>
      </w:r>
      <w:r w:rsidRPr="000345D8">
        <w:rPr>
          <w:rFonts w:cs="Times New Roman"/>
          <w:b/>
        </w:rPr>
        <w:t>4.988,58 kn</w:t>
      </w:r>
      <w:r w:rsidRPr="000345D8">
        <w:rPr>
          <w:rFonts w:cs="Times New Roman"/>
        </w:rPr>
        <w:t xml:space="preserve"> odnosno </w:t>
      </w:r>
      <w:r w:rsidRPr="000345D8">
        <w:rPr>
          <w:rFonts w:cs="Times New Roman"/>
          <w:b/>
        </w:rPr>
        <w:t>0,03 %</w:t>
      </w:r>
      <w:r w:rsidRPr="000345D8">
        <w:rPr>
          <w:rFonts w:cs="Times New Roman"/>
        </w:rPr>
        <w:t xml:space="preserve"> </w:t>
      </w:r>
    </w:p>
    <w:p w:rsidRDefault="004001DA" w:rsidP="004001DA" w:rsidR="004001DA" w:rsidRPr="000345D8"/>
    <w:p w:rsidRDefault="00117522" w:rsidP="00117522" w:rsidR="00117522" w:rsidRPr="000345D8">
      <w:pPr>
        <w:pStyle w:val="Odlomakpopisa"/>
        <w:numPr>
          <w:ilvl w:val="0"/>
          <w:numId w:val="23"/>
        </w:numPr>
        <w:tabs>
          <w:tab w:pos="851" w:val="clear"/>
        </w:tabs>
        <w:spacing w:after="0"/>
        <w:contextualSpacing/>
        <w:rPr>
          <w:rFonts w:cs="Times New Roman"/>
        </w:rPr>
      </w:pPr>
      <w:r w:rsidRPr="000345D8">
        <w:rPr>
          <w:rFonts w:cs="Times New Roman"/>
        </w:rPr>
        <w:t xml:space="preserve">vjerovnik INDUSTRIJAIMPORT d.o.o. Zagreb, Završje III, odvojak 12 sa pravom glasa u visini od </w:t>
      </w:r>
      <w:r w:rsidRPr="000345D8">
        <w:rPr>
          <w:rFonts w:cs="Times New Roman"/>
          <w:b/>
        </w:rPr>
        <w:t>4.565,44 kn</w:t>
      </w:r>
      <w:r w:rsidRPr="000345D8">
        <w:rPr>
          <w:rFonts w:cs="Times New Roman"/>
        </w:rPr>
        <w:t xml:space="preserve"> odnosno </w:t>
      </w:r>
      <w:r w:rsidRPr="000345D8">
        <w:rPr>
          <w:rFonts w:cs="Times New Roman"/>
          <w:b/>
        </w:rPr>
        <w:t>0,027</w:t>
      </w:r>
      <w:r w:rsidRPr="000345D8">
        <w:rPr>
          <w:rFonts w:cs="Times New Roman"/>
        </w:rPr>
        <w:t xml:space="preserve"> </w:t>
      </w:r>
      <w:r w:rsidRPr="000345D8">
        <w:rPr>
          <w:rFonts w:cs="Times New Roman"/>
          <w:b/>
        </w:rPr>
        <w:t>%</w:t>
      </w:r>
      <w:r w:rsidRPr="000345D8">
        <w:rPr>
          <w:rFonts w:cs="Times New Roman"/>
        </w:rPr>
        <w:t xml:space="preserve"> </w:t>
      </w:r>
    </w:p>
    <w:p w:rsidRDefault="004001DA" w:rsidP="004001DA" w:rsidR="004001DA" w:rsidRPr="000345D8"/>
    <w:p w:rsidRDefault="00117522" w:rsidP="00117522" w:rsidR="00117522" w:rsidRPr="000345D8">
      <w:pPr>
        <w:pStyle w:val="Odlomakpopisa"/>
        <w:numPr>
          <w:ilvl w:val="0"/>
          <w:numId w:val="23"/>
        </w:numPr>
        <w:tabs>
          <w:tab w:pos="851" w:val="clear"/>
        </w:tabs>
        <w:spacing w:after="0"/>
        <w:contextualSpacing/>
        <w:rPr>
          <w:rFonts w:cs="Times New Roman"/>
        </w:rPr>
      </w:pPr>
      <w:r w:rsidRPr="000345D8">
        <w:rPr>
          <w:rFonts w:cs="Times New Roman"/>
        </w:rPr>
        <w:t xml:space="preserve">vjerovnik ISKRA ZELINA KEMIJSKA INDUSTRIJA d.o.o. Sveti Ivan Zelina, Fućkani 6 sa pravom glasa u visini od </w:t>
      </w:r>
      <w:r w:rsidRPr="000345D8">
        <w:rPr>
          <w:rFonts w:cs="Times New Roman"/>
          <w:b/>
        </w:rPr>
        <w:t>680,40 kn</w:t>
      </w:r>
      <w:r w:rsidRPr="000345D8">
        <w:rPr>
          <w:rFonts w:cs="Times New Roman"/>
        </w:rPr>
        <w:t xml:space="preserve"> odnosno </w:t>
      </w:r>
      <w:r w:rsidRPr="000345D8">
        <w:rPr>
          <w:rFonts w:cs="Times New Roman"/>
          <w:b/>
        </w:rPr>
        <w:t>0,004 %</w:t>
      </w:r>
      <w:r w:rsidRPr="000345D8">
        <w:rPr>
          <w:rFonts w:cs="Times New Roman"/>
        </w:rPr>
        <w:t xml:space="preserve"> </w:t>
      </w:r>
    </w:p>
    <w:p w:rsidRDefault="004001DA" w:rsidP="004001DA" w:rsidR="004001DA" w:rsidRPr="000345D8"/>
    <w:p w:rsidRDefault="00117522" w:rsidP="00117522" w:rsidR="00117522" w:rsidRPr="000345D8">
      <w:pPr>
        <w:pStyle w:val="Odlomakpopisa"/>
        <w:numPr>
          <w:ilvl w:val="0"/>
          <w:numId w:val="23"/>
        </w:numPr>
        <w:tabs>
          <w:tab w:pos="851" w:val="clear"/>
        </w:tabs>
        <w:spacing w:after="0"/>
        <w:contextualSpacing/>
        <w:rPr>
          <w:rFonts w:cs="Times New Roman"/>
        </w:rPr>
      </w:pPr>
      <w:r w:rsidRPr="000345D8">
        <w:rPr>
          <w:rFonts w:cs="Times New Roman"/>
        </w:rPr>
        <w:t xml:space="preserve">vjerovnik ISTRAGRAFIKA d.d. Rovinj, V. Nazora 1 sa pravom glasa u visini od </w:t>
      </w:r>
      <w:r w:rsidRPr="000345D8">
        <w:rPr>
          <w:rFonts w:cs="Times New Roman"/>
          <w:b/>
        </w:rPr>
        <w:t>317.486,59 kn</w:t>
      </w:r>
      <w:r w:rsidRPr="000345D8">
        <w:rPr>
          <w:rFonts w:cs="Times New Roman"/>
        </w:rPr>
        <w:t xml:space="preserve"> odnosno </w:t>
      </w:r>
      <w:r w:rsidRPr="000345D8">
        <w:rPr>
          <w:rFonts w:cs="Times New Roman"/>
          <w:b/>
        </w:rPr>
        <w:t>1,878 %</w:t>
      </w:r>
      <w:r w:rsidRPr="000345D8">
        <w:rPr>
          <w:rFonts w:cs="Times New Roman"/>
        </w:rPr>
        <w:t xml:space="preserve"> </w:t>
      </w:r>
    </w:p>
    <w:p w:rsidRDefault="004001DA" w:rsidP="004001DA" w:rsidR="004001DA" w:rsidRPr="000345D8"/>
    <w:p w:rsidRDefault="00117522" w:rsidP="00117522" w:rsidR="00117522" w:rsidRPr="000345D8">
      <w:pPr>
        <w:pStyle w:val="Odlomakpopisa"/>
        <w:numPr>
          <w:ilvl w:val="0"/>
          <w:numId w:val="23"/>
        </w:numPr>
        <w:tabs>
          <w:tab w:pos="851" w:val="clear"/>
        </w:tabs>
        <w:spacing w:after="0"/>
        <w:contextualSpacing/>
        <w:rPr>
          <w:rFonts w:cs="Times New Roman"/>
        </w:rPr>
      </w:pPr>
      <w:r w:rsidRPr="000345D8">
        <w:rPr>
          <w:rFonts w:cs="Times New Roman"/>
        </w:rPr>
        <w:t xml:space="preserve">vjerovnik JAMI OPREMA d.o.o. Rijeka, Dolac 8 sa pravom glasa u visini od </w:t>
      </w:r>
      <w:r w:rsidRPr="000345D8">
        <w:rPr>
          <w:rFonts w:cs="Times New Roman"/>
          <w:b/>
        </w:rPr>
        <w:t>8.706,38 kn</w:t>
      </w:r>
      <w:r w:rsidRPr="000345D8">
        <w:rPr>
          <w:rFonts w:cs="Times New Roman"/>
        </w:rPr>
        <w:t xml:space="preserve"> odnosno </w:t>
      </w:r>
      <w:r w:rsidRPr="000345D8">
        <w:rPr>
          <w:rFonts w:cs="Times New Roman"/>
          <w:b/>
        </w:rPr>
        <w:t>0,052 %</w:t>
      </w:r>
      <w:r w:rsidRPr="000345D8">
        <w:rPr>
          <w:rFonts w:cs="Times New Roman"/>
        </w:rPr>
        <w:t xml:space="preserve"> </w:t>
      </w:r>
    </w:p>
    <w:p w:rsidRDefault="004001DA" w:rsidP="004001DA" w:rsidR="004001DA" w:rsidRPr="000345D8"/>
    <w:p w:rsidRDefault="00117522" w:rsidP="00117522" w:rsidR="00117522" w:rsidRPr="000345D8">
      <w:pPr>
        <w:pStyle w:val="Odlomakpopisa"/>
        <w:numPr>
          <w:ilvl w:val="0"/>
          <w:numId w:val="23"/>
        </w:numPr>
        <w:tabs>
          <w:tab w:pos="851" w:val="clear"/>
        </w:tabs>
        <w:spacing w:after="0"/>
        <w:contextualSpacing/>
        <w:rPr>
          <w:rFonts w:cs="Times New Roman"/>
        </w:rPr>
      </w:pPr>
      <w:r w:rsidRPr="000345D8">
        <w:rPr>
          <w:rFonts w:cs="Times New Roman"/>
        </w:rPr>
        <w:t xml:space="preserve">vjerovnik JASD d.o.o. Sisak, Novopračno 111 sa pravom glasa u visini od </w:t>
      </w:r>
      <w:r w:rsidRPr="000345D8">
        <w:rPr>
          <w:rFonts w:cs="Times New Roman"/>
          <w:b/>
        </w:rPr>
        <w:t>6.500,00 kn</w:t>
      </w:r>
      <w:r w:rsidRPr="000345D8">
        <w:rPr>
          <w:rFonts w:cs="Times New Roman"/>
        </w:rPr>
        <w:t xml:space="preserve"> odnosno </w:t>
      </w:r>
      <w:r w:rsidRPr="000345D8">
        <w:rPr>
          <w:rFonts w:cs="Times New Roman"/>
          <w:b/>
        </w:rPr>
        <w:t>0,038 %</w:t>
      </w:r>
      <w:r w:rsidRPr="000345D8">
        <w:rPr>
          <w:rFonts w:cs="Times New Roman"/>
        </w:rPr>
        <w:t xml:space="preserve"> </w:t>
      </w:r>
    </w:p>
    <w:p w:rsidRDefault="004001DA" w:rsidP="004001DA" w:rsidR="004001DA" w:rsidRPr="000345D8"/>
    <w:p w:rsidRDefault="00117522" w:rsidP="004001DA" w:rsidR="004001DA" w:rsidRPr="000345D8">
      <w:pPr>
        <w:pStyle w:val="Odlomakpopisa"/>
        <w:numPr>
          <w:ilvl w:val="0"/>
          <w:numId w:val="23"/>
        </w:numPr>
        <w:tabs>
          <w:tab w:pos="851" w:val="clear"/>
        </w:tabs>
        <w:spacing w:after="0"/>
        <w:contextualSpacing/>
        <w:rPr>
          <w:rFonts w:cs="Times New Roman"/>
        </w:rPr>
      </w:pPr>
      <w:r w:rsidRPr="000345D8">
        <w:rPr>
          <w:rFonts w:cs="Times New Roman"/>
        </w:rPr>
        <w:t xml:space="preserve">vjerovnik VESNA ŠEŠKAR, Čavle, Čavja 70 sa pravom glasa u visini od </w:t>
      </w:r>
      <w:r w:rsidRPr="000345D8">
        <w:rPr>
          <w:rFonts w:cs="Times New Roman"/>
          <w:b/>
        </w:rPr>
        <w:t>1.037,50 kn</w:t>
      </w:r>
      <w:r w:rsidRPr="000345D8">
        <w:rPr>
          <w:rFonts w:cs="Times New Roman"/>
        </w:rPr>
        <w:t xml:space="preserve"> odnosno </w:t>
      </w:r>
      <w:r w:rsidRPr="000345D8">
        <w:rPr>
          <w:rFonts w:cs="Times New Roman"/>
          <w:b/>
        </w:rPr>
        <w:t>0,006 %</w:t>
      </w:r>
      <w:r w:rsidRPr="000345D8">
        <w:rPr>
          <w:rFonts w:cs="Times New Roman"/>
        </w:rPr>
        <w:t xml:space="preserve"> </w:t>
      </w:r>
    </w:p>
    <w:p w:rsidRDefault="00117522" w:rsidP="00117522" w:rsidR="00117522" w:rsidRPr="000345D8">
      <w:pPr>
        <w:pStyle w:val="Odlomakpopisa"/>
        <w:numPr>
          <w:ilvl w:val="0"/>
          <w:numId w:val="23"/>
        </w:numPr>
        <w:tabs>
          <w:tab w:pos="851" w:val="clear"/>
        </w:tabs>
        <w:spacing w:after="0"/>
        <w:contextualSpacing/>
        <w:rPr>
          <w:rFonts w:cs="Times New Roman"/>
        </w:rPr>
      </w:pPr>
      <w:r w:rsidRPr="000345D8">
        <w:rPr>
          <w:rFonts w:cs="Times New Roman"/>
        </w:rPr>
        <w:lastRenderedPageBreak/>
        <w:t xml:space="preserve">vjerovnik KD VODOVOD I KANALIZACIJA RIJEKA d.o.o. Rijeka, Dolac 14 sa pravom glasa u visini od </w:t>
      </w:r>
      <w:r w:rsidRPr="000345D8">
        <w:rPr>
          <w:rFonts w:cs="Times New Roman"/>
          <w:b/>
        </w:rPr>
        <w:t>10.967,69 kn</w:t>
      </w:r>
      <w:r w:rsidRPr="000345D8">
        <w:rPr>
          <w:rFonts w:cs="Times New Roman"/>
        </w:rPr>
        <w:t xml:space="preserve"> odnosno </w:t>
      </w:r>
      <w:r w:rsidRPr="000345D8">
        <w:rPr>
          <w:rFonts w:cs="Times New Roman"/>
          <w:b/>
        </w:rPr>
        <w:t>0,065 %</w:t>
      </w:r>
      <w:r w:rsidRPr="000345D8">
        <w:rPr>
          <w:rFonts w:cs="Times New Roman"/>
        </w:rPr>
        <w:t xml:space="preserve"> </w:t>
      </w:r>
    </w:p>
    <w:p w:rsidRDefault="004001DA" w:rsidP="004001DA" w:rsidR="004001DA" w:rsidRPr="000345D8"/>
    <w:p w:rsidRDefault="00117522" w:rsidP="00117522" w:rsidR="00117522" w:rsidRPr="000345D8">
      <w:pPr>
        <w:pStyle w:val="Odlomakpopisa"/>
        <w:numPr>
          <w:ilvl w:val="0"/>
          <w:numId w:val="23"/>
        </w:numPr>
        <w:tabs>
          <w:tab w:pos="851" w:val="clear"/>
        </w:tabs>
        <w:spacing w:after="0"/>
        <w:contextualSpacing/>
        <w:rPr>
          <w:rFonts w:cs="Times New Roman"/>
        </w:rPr>
      </w:pPr>
      <w:r w:rsidRPr="000345D8">
        <w:rPr>
          <w:rFonts w:cs="Times New Roman"/>
        </w:rPr>
        <w:t xml:space="preserve">vjerovnik KIMAR d.o.o. Zagreb, Vrtlarska 39 sa pravom glasa u visini od </w:t>
      </w:r>
      <w:r w:rsidRPr="000345D8">
        <w:rPr>
          <w:rFonts w:cs="Times New Roman"/>
          <w:b/>
        </w:rPr>
        <w:t>6.057,85 kn</w:t>
      </w:r>
      <w:r w:rsidRPr="000345D8">
        <w:rPr>
          <w:rFonts w:cs="Times New Roman"/>
        </w:rPr>
        <w:t xml:space="preserve"> odnosno </w:t>
      </w:r>
      <w:r w:rsidRPr="000345D8">
        <w:rPr>
          <w:rFonts w:cs="Times New Roman"/>
          <w:b/>
        </w:rPr>
        <w:t>0,036 %</w:t>
      </w:r>
      <w:r w:rsidRPr="000345D8">
        <w:rPr>
          <w:rFonts w:cs="Times New Roman"/>
        </w:rPr>
        <w:t xml:space="preserve"> </w:t>
      </w:r>
    </w:p>
    <w:p w:rsidRDefault="004001DA" w:rsidP="004001DA" w:rsidR="004001DA" w:rsidRPr="000345D8"/>
    <w:p w:rsidRDefault="00117522" w:rsidP="00117522" w:rsidR="00117522" w:rsidRPr="000345D8">
      <w:pPr>
        <w:pStyle w:val="Odlomakpopisa"/>
        <w:numPr>
          <w:ilvl w:val="0"/>
          <w:numId w:val="23"/>
        </w:numPr>
        <w:tabs>
          <w:tab w:pos="851" w:val="clear"/>
        </w:tabs>
        <w:spacing w:after="0"/>
        <w:contextualSpacing/>
        <w:rPr>
          <w:rFonts w:cs="Times New Roman"/>
        </w:rPr>
      </w:pPr>
      <w:r w:rsidRPr="000345D8">
        <w:rPr>
          <w:rFonts w:cs="Times New Roman"/>
        </w:rPr>
        <w:t xml:space="preserve">vjerovnik TOMISLAV MAGLIĆ, vl. obrta KLIŠE KOP, Strmec, Obrtnička 19 sa pravom glasa u visini od </w:t>
      </w:r>
      <w:r w:rsidRPr="000345D8">
        <w:rPr>
          <w:rFonts w:cs="Times New Roman"/>
          <w:b/>
        </w:rPr>
        <w:t>1.220,63 kn</w:t>
      </w:r>
      <w:r w:rsidRPr="000345D8">
        <w:rPr>
          <w:rFonts w:cs="Times New Roman"/>
        </w:rPr>
        <w:t xml:space="preserve"> odnosno </w:t>
      </w:r>
      <w:r w:rsidRPr="000345D8">
        <w:rPr>
          <w:rFonts w:cs="Times New Roman"/>
          <w:b/>
        </w:rPr>
        <w:t>0,007 %</w:t>
      </w:r>
      <w:r w:rsidRPr="000345D8">
        <w:rPr>
          <w:rFonts w:cs="Times New Roman"/>
        </w:rPr>
        <w:t xml:space="preserve"> </w:t>
      </w:r>
    </w:p>
    <w:p w:rsidRDefault="004001DA" w:rsidP="004001DA" w:rsidR="004001DA" w:rsidRPr="000345D8"/>
    <w:p w:rsidRDefault="00117522" w:rsidP="00117522" w:rsidR="00117522" w:rsidRPr="000345D8">
      <w:pPr>
        <w:pStyle w:val="Odlomakpopisa"/>
        <w:numPr>
          <w:ilvl w:val="0"/>
          <w:numId w:val="23"/>
        </w:numPr>
        <w:tabs>
          <w:tab w:pos="851" w:val="clear"/>
        </w:tabs>
        <w:spacing w:after="0"/>
        <w:contextualSpacing/>
        <w:rPr>
          <w:rFonts w:cs="Times New Roman"/>
        </w:rPr>
      </w:pPr>
      <w:r w:rsidRPr="000345D8">
        <w:rPr>
          <w:rFonts w:cs="Times New Roman"/>
        </w:rPr>
        <w:t xml:space="preserve">vjerovnik KOMUNALAC POŽEGA d.o.o. Požega, Vukovarska 8 sa pravom glasa u visini od </w:t>
      </w:r>
      <w:r w:rsidRPr="000345D8">
        <w:rPr>
          <w:rFonts w:cs="Times New Roman"/>
          <w:b/>
        </w:rPr>
        <w:t>36,00 kn</w:t>
      </w:r>
      <w:r w:rsidRPr="000345D8">
        <w:rPr>
          <w:rFonts w:cs="Times New Roman"/>
        </w:rPr>
        <w:t xml:space="preserve"> odnosno </w:t>
      </w:r>
      <w:r w:rsidRPr="000345D8">
        <w:rPr>
          <w:rFonts w:cs="Times New Roman"/>
          <w:b/>
        </w:rPr>
        <w:t>0,00021 %</w:t>
      </w:r>
      <w:r w:rsidRPr="000345D8">
        <w:rPr>
          <w:rFonts w:cs="Times New Roman"/>
        </w:rPr>
        <w:t xml:space="preserve"> </w:t>
      </w:r>
    </w:p>
    <w:p w:rsidRDefault="004001DA" w:rsidP="004001DA" w:rsidR="004001DA" w:rsidRPr="000345D8"/>
    <w:p w:rsidRDefault="00117522" w:rsidP="00117522" w:rsidR="00117522" w:rsidRPr="000345D8">
      <w:pPr>
        <w:pStyle w:val="Odlomakpopisa"/>
        <w:numPr>
          <w:ilvl w:val="0"/>
          <w:numId w:val="23"/>
        </w:numPr>
        <w:tabs>
          <w:tab w:pos="851" w:val="clear"/>
        </w:tabs>
        <w:spacing w:after="0"/>
        <w:contextualSpacing/>
        <w:rPr>
          <w:rFonts w:cs="Times New Roman"/>
        </w:rPr>
      </w:pPr>
      <w:r w:rsidRPr="000345D8">
        <w:rPr>
          <w:rFonts w:cs="Times New Roman"/>
        </w:rPr>
        <w:t xml:space="preserve">vjerovnik FRANE LAZANJA, vl. kovinotokarske radionice Rijeka, Lužine 1-4 "Porin" sa pravom glasa u visini od </w:t>
      </w:r>
      <w:r w:rsidRPr="000345D8">
        <w:rPr>
          <w:rFonts w:cs="Times New Roman"/>
          <w:b/>
        </w:rPr>
        <w:t>1.250,00 kn</w:t>
      </w:r>
      <w:r w:rsidRPr="000345D8">
        <w:rPr>
          <w:rFonts w:cs="Times New Roman"/>
        </w:rPr>
        <w:t xml:space="preserve"> odnosno </w:t>
      </w:r>
      <w:r w:rsidRPr="000345D8">
        <w:rPr>
          <w:rFonts w:cs="Times New Roman"/>
          <w:b/>
        </w:rPr>
        <w:t>0,007 %</w:t>
      </w:r>
      <w:r w:rsidRPr="000345D8">
        <w:rPr>
          <w:rFonts w:cs="Times New Roman"/>
        </w:rPr>
        <w:t xml:space="preserve"> </w:t>
      </w:r>
    </w:p>
    <w:p w:rsidRDefault="004001DA" w:rsidP="004001DA" w:rsidR="004001DA" w:rsidRPr="000345D8"/>
    <w:p w:rsidRDefault="00117522" w:rsidP="00117522" w:rsidR="00117522" w:rsidRPr="000345D8">
      <w:pPr>
        <w:pStyle w:val="Odlomakpopisa"/>
        <w:numPr>
          <w:ilvl w:val="0"/>
          <w:numId w:val="23"/>
        </w:numPr>
        <w:tabs>
          <w:tab w:pos="851" w:val="clear"/>
        </w:tabs>
        <w:spacing w:after="0"/>
        <w:contextualSpacing/>
        <w:rPr>
          <w:rFonts w:cs="Times New Roman"/>
        </w:rPr>
      </w:pPr>
      <w:r w:rsidRPr="000345D8">
        <w:rPr>
          <w:rFonts w:cs="Times New Roman"/>
        </w:rPr>
        <w:t xml:space="preserve">vjerovnik DAMIR OCVIREK, vl. obrta METALOPLAST, Nova Kapela, Batrina, Stjepana Radića 162 sa pravom glasa u visini od </w:t>
      </w:r>
      <w:r w:rsidRPr="000345D8">
        <w:rPr>
          <w:rFonts w:cs="Times New Roman"/>
          <w:b/>
        </w:rPr>
        <w:t>5.878,69 kn</w:t>
      </w:r>
      <w:r w:rsidRPr="000345D8">
        <w:rPr>
          <w:rFonts w:cs="Times New Roman"/>
        </w:rPr>
        <w:t xml:space="preserve"> odnosno </w:t>
      </w:r>
      <w:r w:rsidRPr="000345D8">
        <w:rPr>
          <w:rFonts w:cs="Times New Roman"/>
          <w:b/>
        </w:rPr>
        <w:t>0,035 %</w:t>
      </w:r>
      <w:r w:rsidRPr="000345D8">
        <w:rPr>
          <w:rFonts w:cs="Times New Roman"/>
        </w:rPr>
        <w:t xml:space="preserve"> </w:t>
      </w:r>
    </w:p>
    <w:p w:rsidRDefault="004001DA" w:rsidP="004001DA" w:rsidR="004001DA" w:rsidRPr="000345D8"/>
    <w:p w:rsidRDefault="00117522" w:rsidP="00117522" w:rsidR="00117522" w:rsidRPr="000345D8">
      <w:pPr>
        <w:pStyle w:val="Odlomakpopisa"/>
        <w:numPr>
          <w:ilvl w:val="0"/>
          <w:numId w:val="23"/>
        </w:numPr>
        <w:tabs>
          <w:tab w:pos="851" w:val="clear"/>
        </w:tabs>
        <w:spacing w:after="0"/>
        <w:contextualSpacing/>
        <w:rPr>
          <w:rFonts w:cs="Times New Roman"/>
        </w:rPr>
      </w:pPr>
      <w:r w:rsidRPr="000345D8">
        <w:rPr>
          <w:rFonts w:cs="Times New Roman"/>
        </w:rPr>
        <w:t xml:space="preserve">vjerovnik MIKOM d.o.o. Zlatar-Bistrica, Stjepana Radića 1a, sa pravom glasa u visini od </w:t>
      </w:r>
      <w:r w:rsidRPr="000345D8">
        <w:rPr>
          <w:rFonts w:cs="Times New Roman"/>
          <w:b/>
        </w:rPr>
        <w:t>9.703,53 kn</w:t>
      </w:r>
      <w:r w:rsidRPr="000345D8">
        <w:rPr>
          <w:rFonts w:cs="Times New Roman"/>
        </w:rPr>
        <w:t xml:space="preserve"> odnosno </w:t>
      </w:r>
      <w:r w:rsidRPr="000345D8">
        <w:rPr>
          <w:rFonts w:cs="Times New Roman"/>
          <w:b/>
        </w:rPr>
        <w:t>0,057 %</w:t>
      </w:r>
      <w:r w:rsidRPr="000345D8">
        <w:rPr>
          <w:rFonts w:cs="Times New Roman"/>
        </w:rPr>
        <w:t xml:space="preserve"> </w:t>
      </w:r>
    </w:p>
    <w:p w:rsidRDefault="004001DA" w:rsidP="004001DA" w:rsidR="004001DA" w:rsidRPr="000345D8"/>
    <w:p w:rsidRDefault="00117522" w:rsidP="00117522" w:rsidR="00117522" w:rsidRPr="000345D8">
      <w:pPr>
        <w:pStyle w:val="Odlomakpopisa"/>
        <w:numPr>
          <w:ilvl w:val="0"/>
          <w:numId w:val="23"/>
        </w:numPr>
        <w:tabs>
          <w:tab w:pos="851" w:val="clear"/>
        </w:tabs>
        <w:spacing w:after="0"/>
        <w:contextualSpacing/>
        <w:rPr>
          <w:rFonts w:cs="Times New Roman"/>
        </w:rPr>
      </w:pPr>
      <w:r w:rsidRPr="000345D8">
        <w:rPr>
          <w:rFonts w:cs="Times New Roman"/>
        </w:rPr>
        <w:t xml:space="preserve">vjerovnik NOVAGRAF grafičke usluge d.o.o. Zagreb, Ive Serdara 6 sa pravom glasa u visini od </w:t>
      </w:r>
      <w:r w:rsidRPr="000345D8">
        <w:rPr>
          <w:rFonts w:cs="Times New Roman"/>
          <w:b/>
        </w:rPr>
        <w:t>1.081,88 kn</w:t>
      </w:r>
      <w:r w:rsidRPr="000345D8">
        <w:rPr>
          <w:rFonts w:cs="Times New Roman"/>
        </w:rPr>
        <w:t xml:space="preserve"> odnosno </w:t>
      </w:r>
      <w:r w:rsidRPr="000345D8">
        <w:rPr>
          <w:rFonts w:cs="Times New Roman"/>
          <w:b/>
        </w:rPr>
        <w:t>0,006 %</w:t>
      </w:r>
      <w:r w:rsidRPr="000345D8">
        <w:rPr>
          <w:rFonts w:cs="Times New Roman"/>
        </w:rPr>
        <w:t xml:space="preserve"> </w:t>
      </w:r>
    </w:p>
    <w:p w:rsidRDefault="004001DA" w:rsidP="004001DA" w:rsidR="004001DA" w:rsidRPr="000345D8"/>
    <w:p w:rsidRDefault="00117522" w:rsidP="004001DA" w:rsidR="00117522" w:rsidRPr="000345D8">
      <w:pPr>
        <w:pStyle w:val="Odlomakpopisa"/>
        <w:numPr>
          <w:ilvl w:val="0"/>
          <w:numId w:val="23"/>
        </w:numPr>
        <w:tabs>
          <w:tab w:pos="851" w:val="clear"/>
        </w:tabs>
        <w:spacing w:after="0"/>
        <w:contextualSpacing/>
        <w:rPr>
          <w:rFonts w:cs="Times New Roman"/>
        </w:rPr>
      </w:pPr>
      <w:r w:rsidRPr="000345D8">
        <w:rPr>
          <w:rFonts w:cs="Times New Roman"/>
        </w:rPr>
        <w:t xml:space="preserve">vjerovnik DRVENJAČA d.d. Fužine, Donje Selo 62 kao pravni slijednik vjerovnika PILANA MRKOPALJ d.o.o. Mrkopalj, Pilanska 6 sa pravom glasa u visini od </w:t>
      </w:r>
      <w:r w:rsidRPr="000345D8">
        <w:rPr>
          <w:rFonts w:cs="Times New Roman"/>
          <w:b/>
        </w:rPr>
        <w:t>187.467,42 kn</w:t>
      </w:r>
      <w:r w:rsidRPr="000345D8">
        <w:rPr>
          <w:rFonts w:cs="Times New Roman"/>
        </w:rPr>
        <w:t xml:space="preserve"> odnosno </w:t>
      </w:r>
      <w:r w:rsidRPr="000345D8">
        <w:rPr>
          <w:rFonts w:cs="Times New Roman"/>
          <w:b/>
        </w:rPr>
        <w:t>1.109 %</w:t>
      </w:r>
      <w:r w:rsidRPr="000345D8">
        <w:rPr>
          <w:rFonts w:cs="Times New Roman"/>
        </w:rPr>
        <w:t xml:space="preserve"> </w:t>
      </w:r>
    </w:p>
    <w:p w:rsidRDefault="004001DA" w:rsidP="004001DA" w:rsidR="004001DA" w:rsidRPr="000345D8"/>
    <w:p w:rsidRDefault="00117522" w:rsidP="00117522" w:rsidR="00117522" w:rsidRPr="000345D8">
      <w:pPr>
        <w:pStyle w:val="Odlomakpopisa"/>
        <w:ind w:firstLine="784" w:left="284"/>
        <w:rPr>
          <w:rFonts w:cs="Times New Roman"/>
        </w:rPr>
      </w:pPr>
      <w:r w:rsidRPr="000345D8">
        <w:rPr>
          <w:rFonts w:cs="Times New Roman"/>
        </w:rPr>
        <w:t>Trgovačkom društvu DRVENJAČA d.d. Fužine, pripojeno je društvo PILANA MRKOPALJ d.o.o. Mrkopalj, Pilanska 6 OOIB 22945189155 temeljem Ugovora o pripajanju od 20. rujna 2017., odluke jedinog člana pripojenog društva od 23. listopada 2017. i odluke skupštine društva preuzimatelja od 23. listopada 2017., rješenjem registarskog suda poslovni broj Tt-17/7166-2 od 3. studenog 2017.</w:t>
      </w:r>
    </w:p>
    <w:p w:rsidRDefault="00117522" w:rsidP="004001DA" w:rsidR="00117522" w:rsidRPr="000345D8">
      <w:pPr>
        <w:pStyle w:val="Odlomakpopisa"/>
        <w:numPr>
          <w:ilvl w:val="0"/>
          <w:numId w:val="23"/>
        </w:numPr>
        <w:tabs>
          <w:tab w:pos="851" w:val="clear"/>
        </w:tabs>
        <w:spacing w:after="0"/>
        <w:contextualSpacing/>
        <w:rPr>
          <w:rFonts w:cs="Times New Roman"/>
        </w:rPr>
      </w:pPr>
      <w:r w:rsidRPr="000345D8">
        <w:rPr>
          <w:rFonts w:cs="Times New Roman"/>
        </w:rPr>
        <w:t xml:space="preserve">vjerovnik RANKO MLADENIĆ, vl. obrta PLASTIKA Viškovo, Maldenići 91 sa pravom glasa u visini od </w:t>
      </w:r>
      <w:r w:rsidRPr="000345D8">
        <w:rPr>
          <w:rFonts w:cs="Times New Roman"/>
          <w:b/>
        </w:rPr>
        <w:t>6.855,23 kn</w:t>
      </w:r>
      <w:r w:rsidRPr="000345D8">
        <w:rPr>
          <w:rFonts w:cs="Times New Roman"/>
        </w:rPr>
        <w:t xml:space="preserve"> odnosno </w:t>
      </w:r>
      <w:r w:rsidRPr="000345D8">
        <w:rPr>
          <w:rFonts w:cs="Times New Roman"/>
          <w:b/>
        </w:rPr>
        <w:t>0,041 %</w:t>
      </w:r>
      <w:r w:rsidRPr="000345D8">
        <w:rPr>
          <w:rFonts w:cs="Times New Roman"/>
        </w:rPr>
        <w:t xml:space="preserve"> </w:t>
      </w:r>
    </w:p>
    <w:p w:rsidRDefault="004001DA" w:rsidP="004001DA" w:rsidR="004001DA" w:rsidRPr="000345D8"/>
    <w:p w:rsidRDefault="00117522" w:rsidP="004001DA" w:rsidR="00117522" w:rsidRPr="000345D8">
      <w:pPr>
        <w:pStyle w:val="Odlomakpopisa"/>
        <w:numPr>
          <w:ilvl w:val="0"/>
          <w:numId w:val="23"/>
        </w:numPr>
        <w:tabs>
          <w:tab w:pos="851" w:val="clear"/>
        </w:tabs>
        <w:spacing w:after="0"/>
        <w:contextualSpacing/>
        <w:rPr>
          <w:rFonts w:cs="Times New Roman"/>
        </w:rPr>
      </w:pPr>
      <w:r w:rsidRPr="000345D8">
        <w:rPr>
          <w:rFonts w:cs="Times New Roman"/>
        </w:rPr>
        <w:t xml:space="preserve">vjerovnik POSLOVNI SISTEMI d.o.o. Rijeka, Mihovilići 17 sa pravom glasa u visini od </w:t>
      </w:r>
      <w:r w:rsidRPr="000345D8">
        <w:rPr>
          <w:rFonts w:cs="Times New Roman"/>
          <w:b/>
        </w:rPr>
        <w:t>19.932,31 kn</w:t>
      </w:r>
      <w:r w:rsidRPr="000345D8">
        <w:rPr>
          <w:rFonts w:cs="Times New Roman"/>
        </w:rPr>
        <w:t xml:space="preserve"> odnosno </w:t>
      </w:r>
      <w:r w:rsidRPr="000345D8">
        <w:rPr>
          <w:rFonts w:cs="Times New Roman"/>
          <w:b/>
        </w:rPr>
        <w:t>0,118 %</w:t>
      </w:r>
      <w:r w:rsidRPr="000345D8">
        <w:rPr>
          <w:rFonts w:cs="Times New Roman"/>
        </w:rPr>
        <w:t xml:space="preserve"> </w:t>
      </w:r>
    </w:p>
    <w:p w:rsidRDefault="004001DA" w:rsidP="004001DA" w:rsidR="004001DA" w:rsidRPr="000345D8"/>
    <w:p w:rsidRDefault="00117522" w:rsidP="004001DA" w:rsidR="00117522" w:rsidRPr="000345D8">
      <w:pPr>
        <w:pStyle w:val="Odlomakpopisa"/>
        <w:numPr>
          <w:ilvl w:val="0"/>
          <w:numId w:val="23"/>
        </w:numPr>
        <w:tabs>
          <w:tab w:pos="851" w:val="clear"/>
        </w:tabs>
        <w:spacing w:after="0"/>
        <w:contextualSpacing/>
        <w:rPr>
          <w:rFonts w:cs="Times New Roman"/>
        </w:rPr>
      </w:pPr>
      <w:r w:rsidRPr="000345D8">
        <w:rPr>
          <w:rFonts w:cs="Times New Roman"/>
        </w:rPr>
        <w:t xml:space="preserve">vjerovnik POŽEŠKA DOLINA d.o.o. Požega, Dubrovačka 65a sa pravom glasa u visini od </w:t>
      </w:r>
      <w:r w:rsidRPr="000345D8">
        <w:rPr>
          <w:rFonts w:cs="Times New Roman"/>
          <w:b/>
        </w:rPr>
        <w:t>1.306,00 kn</w:t>
      </w:r>
      <w:r w:rsidRPr="000345D8">
        <w:rPr>
          <w:rFonts w:cs="Times New Roman"/>
        </w:rPr>
        <w:t xml:space="preserve"> odnosno </w:t>
      </w:r>
      <w:r w:rsidRPr="000345D8">
        <w:rPr>
          <w:rFonts w:cs="Times New Roman"/>
          <w:b/>
        </w:rPr>
        <w:t>0,008 %</w:t>
      </w:r>
      <w:r w:rsidRPr="000345D8">
        <w:rPr>
          <w:rFonts w:cs="Times New Roman"/>
        </w:rPr>
        <w:t xml:space="preserve"> </w:t>
      </w:r>
    </w:p>
    <w:p w:rsidRDefault="004001DA" w:rsidP="004001DA" w:rsidR="004001DA" w:rsidRPr="000345D8"/>
    <w:p w:rsidRDefault="00117522" w:rsidP="004001DA" w:rsidR="00117522" w:rsidRPr="000345D8">
      <w:pPr>
        <w:pStyle w:val="Odlomakpopisa"/>
        <w:numPr>
          <w:ilvl w:val="0"/>
          <w:numId w:val="23"/>
        </w:numPr>
        <w:tabs>
          <w:tab w:pos="851" w:val="clear"/>
        </w:tabs>
        <w:spacing w:after="0"/>
        <w:contextualSpacing/>
        <w:rPr>
          <w:rFonts w:cs="Times New Roman"/>
        </w:rPr>
      </w:pPr>
      <w:r w:rsidRPr="000345D8">
        <w:rPr>
          <w:rFonts w:cs="Times New Roman"/>
        </w:rPr>
        <w:t xml:space="preserve">vjerovnik SUBMARINE d.o.o. Zagreb, Šišićeva 1 sa pravom glasa u visini od </w:t>
      </w:r>
      <w:r w:rsidRPr="000345D8">
        <w:rPr>
          <w:rFonts w:cs="Times New Roman"/>
          <w:b/>
        </w:rPr>
        <w:t>9.065,00 kn</w:t>
      </w:r>
      <w:r w:rsidRPr="000345D8">
        <w:rPr>
          <w:rFonts w:cs="Times New Roman"/>
        </w:rPr>
        <w:t xml:space="preserve"> odnosno </w:t>
      </w:r>
      <w:r w:rsidRPr="000345D8">
        <w:rPr>
          <w:rFonts w:cs="Times New Roman"/>
          <w:b/>
        </w:rPr>
        <w:t>0,054 %</w:t>
      </w:r>
      <w:r w:rsidRPr="000345D8">
        <w:rPr>
          <w:rFonts w:cs="Times New Roman"/>
        </w:rPr>
        <w:t xml:space="preserve"> </w:t>
      </w:r>
    </w:p>
    <w:p w:rsidRDefault="004001DA" w:rsidP="004001DA" w:rsidR="004001DA" w:rsidRPr="000345D8"/>
    <w:p w:rsidRDefault="00117522" w:rsidP="004001DA" w:rsidR="004001DA" w:rsidRPr="000345D8">
      <w:pPr>
        <w:pStyle w:val="Odlomakpopisa"/>
        <w:numPr>
          <w:ilvl w:val="0"/>
          <w:numId w:val="23"/>
        </w:numPr>
        <w:tabs>
          <w:tab w:pos="851" w:val="clear"/>
        </w:tabs>
        <w:spacing w:after="0"/>
        <w:contextualSpacing/>
        <w:rPr>
          <w:rFonts w:cs="Times New Roman"/>
        </w:rPr>
      </w:pPr>
      <w:r w:rsidRPr="000345D8">
        <w:rPr>
          <w:rFonts w:cs="Times New Roman"/>
        </w:rPr>
        <w:t xml:space="preserve">vjerovnik JOSIP JELIĆ, vl. marketinške agencije "TOČKA" Požega, Pavla Radića 70 sa pravom glasa u visini od </w:t>
      </w:r>
      <w:r w:rsidRPr="000345D8">
        <w:rPr>
          <w:rFonts w:cs="Times New Roman"/>
          <w:b/>
        </w:rPr>
        <w:t>1.625,00 kn</w:t>
      </w:r>
      <w:r w:rsidRPr="000345D8">
        <w:rPr>
          <w:rFonts w:cs="Times New Roman"/>
        </w:rPr>
        <w:t xml:space="preserve"> odnosno </w:t>
      </w:r>
      <w:r w:rsidRPr="000345D8">
        <w:rPr>
          <w:rFonts w:cs="Times New Roman"/>
          <w:b/>
        </w:rPr>
        <w:t>0,01 %</w:t>
      </w:r>
      <w:r w:rsidRPr="000345D8">
        <w:rPr>
          <w:rFonts w:cs="Times New Roman"/>
        </w:rPr>
        <w:t xml:space="preserve"> </w:t>
      </w:r>
    </w:p>
    <w:p w:rsidRDefault="002254C5" w:rsidP="002254C5" w:rsidR="002254C5" w:rsidRPr="000345D8"/>
    <w:p w:rsidRDefault="00117522" w:rsidP="004001DA" w:rsidR="00117522" w:rsidRPr="000345D8">
      <w:pPr>
        <w:pStyle w:val="Odlomakpopisa"/>
        <w:numPr>
          <w:ilvl w:val="0"/>
          <w:numId w:val="23"/>
        </w:numPr>
        <w:tabs>
          <w:tab w:pos="851" w:val="clear"/>
        </w:tabs>
        <w:spacing w:after="0"/>
        <w:contextualSpacing/>
        <w:rPr>
          <w:rFonts w:cs="Times New Roman"/>
        </w:rPr>
      </w:pPr>
      <w:r w:rsidRPr="000345D8">
        <w:rPr>
          <w:rFonts w:cs="Times New Roman"/>
        </w:rPr>
        <w:lastRenderedPageBreak/>
        <w:t xml:space="preserve">vjerovnik TRANSAGENT d.o.o. Rijeka, Verdieva 6 sa pravom glasa u visini od </w:t>
      </w:r>
      <w:r w:rsidRPr="000345D8">
        <w:rPr>
          <w:rFonts w:cs="Times New Roman"/>
          <w:b/>
        </w:rPr>
        <w:t>18.258,83 kn</w:t>
      </w:r>
      <w:r w:rsidRPr="000345D8">
        <w:rPr>
          <w:rFonts w:cs="Times New Roman"/>
        </w:rPr>
        <w:t xml:space="preserve"> odnosno </w:t>
      </w:r>
      <w:r w:rsidRPr="000345D8">
        <w:rPr>
          <w:rFonts w:cs="Times New Roman"/>
          <w:b/>
        </w:rPr>
        <w:t>0,108 %</w:t>
      </w:r>
      <w:r w:rsidRPr="000345D8">
        <w:rPr>
          <w:rFonts w:cs="Times New Roman"/>
        </w:rPr>
        <w:t xml:space="preserve"> </w:t>
      </w:r>
    </w:p>
    <w:p w:rsidRDefault="004001DA" w:rsidP="004001DA" w:rsidR="004001DA" w:rsidRPr="000345D8"/>
    <w:p w:rsidRDefault="00117522" w:rsidP="004001DA" w:rsidR="00117522" w:rsidRPr="000345D8">
      <w:pPr>
        <w:pStyle w:val="Odlomakpopisa"/>
        <w:numPr>
          <w:ilvl w:val="0"/>
          <w:numId w:val="23"/>
        </w:numPr>
        <w:tabs>
          <w:tab w:pos="851" w:val="clear"/>
        </w:tabs>
        <w:spacing w:after="0"/>
        <w:contextualSpacing/>
        <w:rPr>
          <w:rFonts w:cs="Times New Roman"/>
        </w:rPr>
      </w:pPr>
      <w:r w:rsidRPr="000345D8">
        <w:rPr>
          <w:rFonts w:cs="Times New Roman"/>
        </w:rPr>
        <w:t xml:space="preserve">vjerovnik VEMAR d.o.o. Rijeka, Mirka Jengića 19 sa pravom glasa u visini od </w:t>
      </w:r>
      <w:r w:rsidRPr="000345D8">
        <w:rPr>
          <w:rFonts w:cs="Times New Roman"/>
          <w:b/>
        </w:rPr>
        <w:t>13.825,00 kn</w:t>
      </w:r>
      <w:r w:rsidRPr="000345D8">
        <w:rPr>
          <w:rFonts w:cs="Times New Roman"/>
        </w:rPr>
        <w:t xml:space="preserve"> odnosno </w:t>
      </w:r>
      <w:r w:rsidRPr="000345D8">
        <w:rPr>
          <w:rFonts w:cs="Times New Roman"/>
          <w:b/>
        </w:rPr>
        <w:t>0,082 %</w:t>
      </w:r>
      <w:r w:rsidRPr="000345D8">
        <w:rPr>
          <w:rFonts w:cs="Times New Roman"/>
        </w:rPr>
        <w:t xml:space="preserve"> </w:t>
      </w:r>
    </w:p>
    <w:p w:rsidRDefault="004001DA" w:rsidP="004001DA" w:rsidR="004001DA" w:rsidRPr="000345D8"/>
    <w:p w:rsidRDefault="00117522" w:rsidP="004001DA" w:rsidR="00117522" w:rsidRPr="000345D8">
      <w:pPr>
        <w:pStyle w:val="Odlomakpopisa"/>
        <w:numPr>
          <w:ilvl w:val="0"/>
          <w:numId w:val="23"/>
        </w:numPr>
        <w:tabs>
          <w:tab w:pos="851" w:val="clear"/>
        </w:tabs>
        <w:spacing w:after="0"/>
        <w:contextualSpacing/>
        <w:rPr>
          <w:rFonts w:cs="Times New Roman"/>
        </w:rPr>
      </w:pPr>
      <w:r w:rsidRPr="000345D8">
        <w:rPr>
          <w:rFonts w:cs="Times New Roman"/>
        </w:rPr>
        <w:t xml:space="preserve">vjerovnik VLADO KRAUTHAKER, vl. obrta VINOGRADARSTVO-PODRUMARSTVO "KRAUTHAKER" Kutjevo, I. Jambrovića 6 sa pravom glasa u visini od </w:t>
      </w:r>
      <w:r w:rsidRPr="000345D8">
        <w:rPr>
          <w:rFonts w:cs="Times New Roman"/>
          <w:b/>
        </w:rPr>
        <w:t>389,45 kn</w:t>
      </w:r>
      <w:r w:rsidRPr="000345D8">
        <w:rPr>
          <w:rFonts w:cs="Times New Roman"/>
        </w:rPr>
        <w:t xml:space="preserve"> odnosno </w:t>
      </w:r>
      <w:r w:rsidRPr="000345D8">
        <w:rPr>
          <w:rFonts w:cs="Times New Roman"/>
          <w:b/>
        </w:rPr>
        <w:t>0,002 %</w:t>
      </w:r>
      <w:r w:rsidRPr="000345D8">
        <w:rPr>
          <w:rFonts w:cs="Times New Roman"/>
        </w:rPr>
        <w:t xml:space="preserve"> </w:t>
      </w:r>
    </w:p>
    <w:p w:rsidRDefault="004001DA" w:rsidP="004001DA" w:rsidR="004001DA" w:rsidRPr="000345D8"/>
    <w:p w:rsidRDefault="00117522" w:rsidP="004001DA" w:rsidR="00117522" w:rsidRPr="000345D8">
      <w:pPr>
        <w:pStyle w:val="Odlomakpopisa"/>
        <w:numPr>
          <w:ilvl w:val="0"/>
          <w:numId w:val="23"/>
        </w:numPr>
        <w:tabs>
          <w:tab w:pos="851" w:val="clear"/>
        </w:tabs>
        <w:spacing w:after="0"/>
        <w:contextualSpacing/>
        <w:rPr>
          <w:rFonts w:cs="Times New Roman"/>
        </w:rPr>
      </w:pPr>
      <w:r w:rsidRPr="000345D8">
        <w:rPr>
          <w:rFonts w:cs="Times New Roman"/>
        </w:rPr>
        <w:t xml:space="preserve">vjerovnik ACTEGA-RHENANIA Gmbh Njemačka, Rhenaniastrasse 29-37 Grevenbroich sa pravom glasa u visini od </w:t>
      </w:r>
      <w:r w:rsidRPr="000345D8">
        <w:rPr>
          <w:rFonts w:cs="Times New Roman"/>
          <w:b/>
        </w:rPr>
        <w:t>65.017,01 kn</w:t>
      </w:r>
      <w:r w:rsidRPr="000345D8">
        <w:rPr>
          <w:rFonts w:cs="Times New Roman"/>
        </w:rPr>
        <w:t xml:space="preserve"> odnosno </w:t>
      </w:r>
      <w:r w:rsidRPr="000345D8">
        <w:rPr>
          <w:rFonts w:cs="Times New Roman"/>
          <w:b/>
        </w:rPr>
        <w:t>0,385 %</w:t>
      </w:r>
      <w:r w:rsidRPr="000345D8">
        <w:rPr>
          <w:rFonts w:cs="Times New Roman"/>
        </w:rPr>
        <w:t xml:space="preserve"> </w:t>
      </w:r>
    </w:p>
    <w:p w:rsidRDefault="004001DA" w:rsidP="004001DA" w:rsidR="004001DA" w:rsidRPr="000345D8"/>
    <w:p w:rsidRDefault="00117522" w:rsidP="004001DA" w:rsidR="00117522" w:rsidRPr="000345D8">
      <w:pPr>
        <w:pStyle w:val="Odlomakpopisa"/>
        <w:numPr>
          <w:ilvl w:val="0"/>
          <w:numId w:val="23"/>
        </w:numPr>
        <w:tabs>
          <w:tab w:pos="851" w:val="clear"/>
        </w:tabs>
        <w:spacing w:after="0"/>
        <w:contextualSpacing/>
        <w:rPr>
          <w:rFonts w:cs="Times New Roman"/>
        </w:rPr>
      </w:pPr>
      <w:r w:rsidRPr="000345D8">
        <w:rPr>
          <w:rFonts w:cs="Times New Roman"/>
        </w:rPr>
        <w:t xml:space="preserve">vjerovnik CALTEK S.r.l., Italija, Chignolo via S. Mauro 3 sa pravom glasa u visini od </w:t>
      </w:r>
      <w:r w:rsidRPr="000345D8">
        <w:rPr>
          <w:rFonts w:cs="Times New Roman"/>
          <w:b/>
        </w:rPr>
        <w:t>201.031,54 kn</w:t>
      </w:r>
      <w:r w:rsidRPr="000345D8">
        <w:rPr>
          <w:rFonts w:cs="Times New Roman"/>
        </w:rPr>
        <w:t xml:space="preserve"> odnosno </w:t>
      </w:r>
      <w:r w:rsidRPr="000345D8">
        <w:rPr>
          <w:rFonts w:cs="Times New Roman"/>
          <w:b/>
        </w:rPr>
        <w:t>1,189 %</w:t>
      </w:r>
      <w:r w:rsidRPr="000345D8">
        <w:rPr>
          <w:rFonts w:cs="Times New Roman"/>
        </w:rPr>
        <w:t xml:space="preserve"> </w:t>
      </w:r>
    </w:p>
    <w:p w:rsidRDefault="004001DA" w:rsidP="004001DA" w:rsidR="004001DA" w:rsidRPr="000345D8"/>
    <w:p w:rsidRDefault="00117522" w:rsidP="004001DA" w:rsidR="00117522" w:rsidRPr="000345D8">
      <w:pPr>
        <w:pStyle w:val="Odlomakpopisa"/>
        <w:numPr>
          <w:ilvl w:val="0"/>
          <w:numId w:val="23"/>
        </w:numPr>
        <w:tabs>
          <w:tab w:pos="851" w:val="clear"/>
        </w:tabs>
        <w:spacing w:after="0"/>
        <w:contextualSpacing/>
        <w:rPr>
          <w:rFonts w:cs="Times New Roman"/>
        </w:rPr>
      </w:pPr>
      <w:r w:rsidRPr="000345D8">
        <w:rPr>
          <w:rFonts w:cs="Times New Roman"/>
        </w:rPr>
        <w:t xml:space="preserve">vjerovnik COLORPRINT s.p.a. Italija, Coseano-Ud, Via dell Artigianato 5 sa pravom glasa u visini od </w:t>
      </w:r>
      <w:r w:rsidRPr="000345D8">
        <w:rPr>
          <w:rFonts w:cs="Times New Roman"/>
          <w:b/>
        </w:rPr>
        <w:t>14.047,99 kn</w:t>
      </w:r>
      <w:r w:rsidRPr="000345D8">
        <w:rPr>
          <w:rFonts w:cs="Times New Roman"/>
        </w:rPr>
        <w:t xml:space="preserve"> odnosno </w:t>
      </w:r>
      <w:r w:rsidRPr="000345D8">
        <w:rPr>
          <w:rFonts w:cs="Times New Roman"/>
          <w:b/>
        </w:rPr>
        <w:t>0,083 %</w:t>
      </w:r>
      <w:r w:rsidRPr="000345D8">
        <w:rPr>
          <w:rFonts w:cs="Times New Roman"/>
        </w:rPr>
        <w:t xml:space="preserve"> </w:t>
      </w:r>
    </w:p>
    <w:p w:rsidRDefault="004001DA" w:rsidP="004001DA" w:rsidR="004001DA" w:rsidRPr="000345D8"/>
    <w:p w:rsidRDefault="00117522" w:rsidP="004001DA" w:rsidR="00117522" w:rsidRPr="000345D8">
      <w:pPr>
        <w:pStyle w:val="Odlomakpopisa"/>
        <w:numPr>
          <w:ilvl w:val="0"/>
          <w:numId w:val="23"/>
        </w:numPr>
        <w:tabs>
          <w:tab w:pos="851" w:val="clear"/>
        </w:tabs>
        <w:spacing w:after="0"/>
        <w:contextualSpacing/>
        <w:rPr>
          <w:rFonts w:cs="Times New Roman"/>
        </w:rPr>
      </w:pPr>
      <w:r w:rsidRPr="000345D8">
        <w:rPr>
          <w:rFonts w:cs="Times New Roman"/>
        </w:rPr>
        <w:t xml:space="preserve">vjerovnik CROWN IMBALLAGGI ITALIA s.r.l. Parma, Strada  Ugozzolo 100/a sa pravom glasa u visini od </w:t>
      </w:r>
      <w:r w:rsidRPr="000345D8">
        <w:rPr>
          <w:rFonts w:cs="Times New Roman"/>
          <w:b/>
        </w:rPr>
        <w:t>586.668,88 kn</w:t>
      </w:r>
      <w:r w:rsidRPr="000345D8">
        <w:rPr>
          <w:rFonts w:cs="Times New Roman"/>
        </w:rPr>
        <w:t xml:space="preserve"> odnosno </w:t>
      </w:r>
      <w:r w:rsidRPr="000345D8">
        <w:rPr>
          <w:rFonts w:cs="Times New Roman"/>
          <w:b/>
        </w:rPr>
        <w:t>3,471 %</w:t>
      </w:r>
      <w:r w:rsidRPr="000345D8">
        <w:rPr>
          <w:rFonts w:cs="Times New Roman"/>
        </w:rPr>
        <w:t xml:space="preserve"> </w:t>
      </w:r>
    </w:p>
    <w:p w:rsidRDefault="004001DA" w:rsidP="004001DA" w:rsidR="004001DA" w:rsidRPr="000345D8"/>
    <w:p w:rsidRDefault="00117522" w:rsidP="004001DA" w:rsidR="00117522" w:rsidRPr="000345D8">
      <w:pPr>
        <w:pStyle w:val="Odlomakpopisa"/>
        <w:numPr>
          <w:ilvl w:val="0"/>
          <w:numId w:val="23"/>
        </w:numPr>
        <w:tabs>
          <w:tab w:pos="851" w:val="clear"/>
        </w:tabs>
        <w:spacing w:after="0"/>
        <w:contextualSpacing/>
        <w:rPr>
          <w:rFonts w:cs="Times New Roman"/>
        </w:rPr>
      </w:pPr>
      <w:r w:rsidRPr="000345D8">
        <w:rPr>
          <w:rFonts w:cs="Times New Roman"/>
        </w:rPr>
        <w:t xml:space="preserve">vjerovnik IGM EMBALLAGENTECHNIK Gmbh, Austrija, Beč Assmayerbasse 41-1 sa pravom glasa u visini od </w:t>
      </w:r>
      <w:r w:rsidRPr="000345D8">
        <w:rPr>
          <w:rFonts w:cs="Times New Roman"/>
          <w:b/>
        </w:rPr>
        <w:t>38.447,00 kn</w:t>
      </w:r>
      <w:r w:rsidRPr="000345D8">
        <w:rPr>
          <w:rFonts w:cs="Times New Roman"/>
        </w:rPr>
        <w:t xml:space="preserve"> odnosno </w:t>
      </w:r>
      <w:r w:rsidRPr="000345D8">
        <w:rPr>
          <w:rFonts w:cs="Times New Roman"/>
          <w:b/>
        </w:rPr>
        <w:t>0,227 %</w:t>
      </w:r>
      <w:r w:rsidRPr="000345D8">
        <w:rPr>
          <w:rFonts w:cs="Times New Roman"/>
        </w:rPr>
        <w:t xml:space="preserve"> </w:t>
      </w:r>
    </w:p>
    <w:p w:rsidRDefault="004001DA" w:rsidP="004001DA" w:rsidR="004001DA" w:rsidRPr="000345D8"/>
    <w:p w:rsidRDefault="00117522" w:rsidP="004001DA" w:rsidR="00117522" w:rsidRPr="000345D8">
      <w:pPr>
        <w:pStyle w:val="Odlomakpopisa"/>
        <w:numPr>
          <w:ilvl w:val="0"/>
          <w:numId w:val="23"/>
        </w:numPr>
        <w:tabs>
          <w:tab w:pos="851" w:val="clear"/>
        </w:tabs>
        <w:spacing w:after="0"/>
        <w:contextualSpacing/>
        <w:rPr>
          <w:rFonts w:cs="Times New Roman"/>
        </w:rPr>
      </w:pPr>
      <w:r w:rsidRPr="000345D8">
        <w:rPr>
          <w:rFonts w:cs="Times New Roman"/>
        </w:rPr>
        <w:t xml:space="preserve">vjerovnik INTERSCAMBI s.r.l. Italija, Mercato San Severino, Via San Rocco 38 sa pravom glasa u visini od </w:t>
      </w:r>
      <w:r w:rsidRPr="000345D8">
        <w:rPr>
          <w:rFonts w:cs="Times New Roman"/>
          <w:b/>
        </w:rPr>
        <w:t>209.535,84</w:t>
      </w:r>
      <w:r w:rsidRPr="000345D8">
        <w:rPr>
          <w:rFonts w:cs="Times New Roman"/>
        </w:rPr>
        <w:t xml:space="preserve"> </w:t>
      </w:r>
      <w:r w:rsidRPr="000345D8">
        <w:rPr>
          <w:rFonts w:cs="Times New Roman"/>
          <w:b/>
        </w:rPr>
        <w:t>kn</w:t>
      </w:r>
      <w:r w:rsidRPr="000345D8">
        <w:rPr>
          <w:rFonts w:cs="Times New Roman"/>
        </w:rPr>
        <w:t xml:space="preserve"> odnosno </w:t>
      </w:r>
      <w:r w:rsidRPr="000345D8">
        <w:rPr>
          <w:rFonts w:cs="Times New Roman"/>
          <w:b/>
        </w:rPr>
        <w:t>1.24 %</w:t>
      </w:r>
      <w:r w:rsidRPr="000345D8">
        <w:rPr>
          <w:rFonts w:cs="Times New Roman"/>
        </w:rPr>
        <w:t xml:space="preserve"> </w:t>
      </w:r>
    </w:p>
    <w:p w:rsidRDefault="004001DA" w:rsidP="004001DA" w:rsidR="004001DA" w:rsidRPr="000345D8"/>
    <w:p w:rsidRDefault="00117522" w:rsidP="004001DA" w:rsidR="00117522" w:rsidRPr="000345D8">
      <w:pPr>
        <w:pStyle w:val="Odlomakpopisa"/>
        <w:numPr>
          <w:ilvl w:val="0"/>
          <w:numId w:val="23"/>
        </w:numPr>
        <w:tabs>
          <w:tab w:pos="851" w:val="clear"/>
        </w:tabs>
        <w:spacing w:after="0"/>
        <w:contextualSpacing/>
        <w:rPr>
          <w:rFonts w:cs="Times New Roman"/>
        </w:rPr>
      </w:pPr>
      <w:r w:rsidRPr="000345D8">
        <w:rPr>
          <w:rFonts w:cs="Times New Roman"/>
        </w:rPr>
        <w:t xml:space="preserve">vjerovnik METLAC s.p.a. Italija, Bosco Marengo s.s. 35 Bis Dei Giovi 53 sa pravom glasa u visini od </w:t>
      </w:r>
      <w:r w:rsidRPr="000345D8">
        <w:rPr>
          <w:rFonts w:cs="Times New Roman"/>
          <w:b/>
        </w:rPr>
        <w:t>694.984,82 kn</w:t>
      </w:r>
      <w:r w:rsidRPr="000345D8">
        <w:rPr>
          <w:rFonts w:cs="Times New Roman"/>
        </w:rPr>
        <w:t xml:space="preserve"> odnosno </w:t>
      </w:r>
      <w:r w:rsidRPr="000345D8">
        <w:rPr>
          <w:rFonts w:cs="Times New Roman"/>
          <w:b/>
        </w:rPr>
        <w:t>4,112 %</w:t>
      </w:r>
      <w:r w:rsidRPr="000345D8">
        <w:rPr>
          <w:rFonts w:cs="Times New Roman"/>
        </w:rPr>
        <w:t xml:space="preserve"> </w:t>
      </w:r>
    </w:p>
    <w:p w:rsidRDefault="004001DA" w:rsidP="004001DA" w:rsidR="004001DA" w:rsidRPr="000345D8"/>
    <w:p w:rsidRDefault="00117522" w:rsidP="004001DA" w:rsidR="00117522" w:rsidRPr="000345D8">
      <w:pPr>
        <w:pStyle w:val="Odlomakpopisa"/>
        <w:numPr>
          <w:ilvl w:val="0"/>
          <w:numId w:val="23"/>
        </w:numPr>
        <w:tabs>
          <w:tab w:pos="851" w:val="clear"/>
        </w:tabs>
        <w:spacing w:after="0"/>
        <w:contextualSpacing/>
        <w:rPr>
          <w:rFonts w:cs="Times New Roman"/>
        </w:rPr>
      </w:pPr>
      <w:r w:rsidRPr="000345D8">
        <w:rPr>
          <w:rFonts w:cs="Times New Roman"/>
        </w:rPr>
        <w:t xml:space="preserve">vjerovnik SLOGA d.o.o. Bosna i Hercegovina, Binjezevo bb, Hadžići, Sarajevo sa pravom glasa u visini od </w:t>
      </w:r>
      <w:r w:rsidRPr="000345D8">
        <w:rPr>
          <w:rFonts w:cs="Times New Roman"/>
          <w:b/>
        </w:rPr>
        <w:t>338.978,79 kn</w:t>
      </w:r>
      <w:r w:rsidRPr="000345D8">
        <w:rPr>
          <w:rFonts w:cs="Times New Roman"/>
        </w:rPr>
        <w:t xml:space="preserve"> odnosno </w:t>
      </w:r>
      <w:r w:rsidRPr="000345D8">
        <w:rPr>
          <w:rFonts w:cs="Times New Roman"/>
          <w:b/>
        </w:rPr>
        <w:t>2,006 %</w:t>
      </w:r>
      <w:r w:rsidRPr="000345D8">
        <w:rPr>
          <w:rFonts w:cs="Times New Roman"/>
        </w:rPr>
        <w:t xml:space="preserve"> </w:t>
      </w:r>
    </w:p>
    <w:p w:rsidRDefault="004001DA" w:rsidP="004001DA" w:rsidR="004001DA" w:rsidRPr="000345D8"/>
    <w:p w:rsidRDefault="00117522" w:rsidP="004001DA" w:rsidR="00117522" w:rsidRPr="000345D8">
      <w:pPr>
        <w:pStyle w:val="Odlomakpopisa"/>
        <w:numPr>
          <w:ilvl w:val="0"/>
          <w:numId w:val="23"/>
        </w:numPr>
        <w:tabs>
          <w:tab w:pos="851" w:val="clear"/>
        </w:tabs>
        <w:spacing w:after="0"/>
        <w:contextualSpacing/>
        <w:rPr>
          <w:rFonts w:cs="Times New Roman"/>
        </w:rPr>
      </w:pPr>
      <w:r w:rsidRPr="000345D8">
        <w:rPr>
          <w:rFonts w:cs="Times New Roman"/>
        </w:rPr>
        <w:t xml:space="preserve">vjerovnik THYSSENKRUPP RASSELSTEIN Gmbh, Njemačka, Andernach Koblenzerstrasse 141 sa pravom glasa u visini od </w:t>
      </w:r>
      <w:r w:rsidRPr="000345D8">
        <w:rPr>
          <w:rFonts w:cs="Times New Roman"/>
          <w:b/>
        </w:rPr>
        <w:t>3.725.175,82</w:t>
      </w:r>
      <w:r w:rsidRPr="000345D8">
        <w:rPr>
          <w:rFonts w:cs="Times New Roman"/>
        </w:rPr>
        <w:t xml:space="preserve"> </w:t>
      </w:r>
      <w:r w:rsidRPr="000345D8">
        <w:rPr>
          <w:rFonts w:cs="Times New Roman"/>
          <w:b/>
        </w:rPr>
        <w:t>kn</w:t>
      </w:r>
      <w:r w:rsidRPr="000345D8">
        <w:rPr>
          <w:rFonts w:cs="Times New Roman"/>
        </w:rPr>
        <w:t xml:space="preserve"> odnosno </w:t>
      </w:r>
      <w:r w:rsidRPr="000345D8">
        <w:rPr>
          <w:rFonts w:cs="Times New Roman"/>
          <w:b/>
        </w:rPr>
        <w:t>22,04 %</w:t>
      </w:r>
      <w:r w:rsidRPr="000345D8">
        <w:rPr>
          <w:rFonts w:cs="Times New Roman"/>
        </w:rPr>
        <w:t xml:space="preserve"> </w:t>
      </w:r>
    </w:p>
    <w:p w:rsidRDefault="004001DA" w:rsidP="004001DA" w:rsidR="004001DA" w:rsidRPr="000345D8"/>
    <w:p w:rsidRDefault="00117522" w:rsidP="004001DA" w:rsidR="00117522" w:rsidRPr="000345D8">
      <w:pPr>
        <w:pStyle w:val="Odlomakpopisa"/>
        <w:numPr>
          <w:ilvl w:val="0"/>
          <w:numId w:val="23"/>
        </w:numPr>
        <w:tabs>
          <w:tab w:pos="851" w:val="clear"/>
        </w:tabs>
        <w:spacing w:after="0"/>
        <w:contextualSpacing/>
        <w:rPr>
          <w:rFonts w:cs="Times New Roman"/>
        </w:rPr>
      </w:pPr>
      <w:r w:rsidRPr="000345D8">
        <w:rPr>
          <w:rFonts w:cs="Times New Roman"/>
        </w:rPr>
        <w:t xml:space="preserve">vjerovnik PRIMOTRONIC d.o.o. Zagreb, Karlovačka cesta 4I sa pravom glasa u visini od </w:t>
      </w:r>
      <w:r w:rsidRPr="000345D8">
        <w:rPr>
          <w:rFonts w:cs="Times New Roman"/>
          <w:b/>
        </w:rPr>
        <w:t>3.182,23</w:t>
      </w:r>
      <w:r w:rsidRPr="000345D8">
        <w:rPr>
          <w:rFonts w:cs="Times New Roman"/>
        </w:rPr>
        <w:t xml:space="preserve"> </w:t>
      </w:r>
      <w:r w:rsidRPr="000345D8">
        <w:rPr>
          <w:rFonts w:cs="Times New Roman"/>
          <w:b/>
        </w:rPr>
        <w:t>kn</w:t>
      </w:r>
      <w:r w:rsidRPr="000345D8">
        <w:rPr>
          <w:rFonts w:cs="Times New Roman"/>
        </w:rPr>
        <w:t xml:space="preserve"> odnosno </w:t>
      </w:r>
      <w:r w:rsidRPr="000345D8">
        <w:rPr>
          <w:rFonts w:cs="Times New Roman"/>
          <w:b/>
        </w:rPr>
        <w:t>0,019 %</w:t>
      </w:r>
      <w:r w:rsidRPr="000345D8">
        <w:rPr>
          <w:rFonts w:cs="Times New Roman"/>
        </w:rPr>
        <w:t xml:space="preserve"> </w:t>
      </w:r>
    </w:p>
    <w:p w:rsidRDefault="004001DA" w:rsidP="004001DA" w:rsidR="004001DA" w:rsidRPr="000345D8"/>
    <w:p w:rsidRDefault="00117522" w:rsidP="004001DA" w:rsidR="00117522" w:rsidRPr="000345D8">
      <w:pPr>
        <w:pStyle w:val="Odlomakpopisa"/>
        <w:numPr>
          <w:ilvl w:val="0"/>
          <w:numId w:val="23"/>
        </w:numPr>
        <w:tabs>
          <w:tab w:pos="851" w:val="clear"/>
        </w:tabs>
        <w:spacing w:after="0"/>
        <w:contextualSpacing/>
        <w:rPr>
          <w:rFonts w:cs="Times New Roman"/>
        </w:rPr>
      </w:pPr>
      <w:r w:rsidRPr="000345D8">
        <w:rPr>
          <w:rFonts w:cs="Times New Roman"/>
        </w:rPr>
        <w:t xml:space="preserve">vjerovnik GRUBIŠIĆ I PARTNERI d.o.o. Zagreb, Tartaglie 2/a sa pravom glasa u visini od </w:t>
      </w:r>
      <w:r w:rsidRPr="000345D8">
        <w:rPr>
          <w:rFonts w:cs="Times New Roman"/>
          <w:b/>
        </w:rPr>
        <w:t>6.000,00</w:t>
      </w:r>
      <w:r w:rsidRPr="000345D8">
        <w:rPr>
          <w:rFonts w:cs="Times New Roman"/>
        </w:rPr>
        <w:t xml:space="preserve"> </w:t>
      </w:r>
      <w:r w:rsidRPr="000345D8">
        <w:rPr>
          <w:rFonts w:cs="Times New Roman"/>
          <w:b/>
        </w:rPr>
        <w:t>kn</w:t>
      </w:r>
      <w:r w:rsidRPr="000345D8">
        <w:rPr>
          <w:rFonts w:cs="Times New Roman"/>
        </w:rPr>
        <w:t xml:space="preserve"> odnosno </w:t>
      </w:r>
      <w:r w:rsidRPr="000345D8">
        <w:rPr>
          <w:rFonts w:cs="Times New Roman"/>
          <w:b/>
        </w:rPr>
        <w:t>0,035 %</w:t>
      </w:r>
      <w:r w:rsidRPr="000345D8">
        <w:rPr>
          <w:rFonts w:cs="Times New Roman"/>
        </w:rPr>
        <w:t xml:space="preserve"> </w:t>
      </w:r>
    </w:p>
    <w:p w:rsidRDefault="004001DA" w:rsidP="004001DA" w:rsidR="004001DA" w:rsidRPr="000345D8"/>
    <w:p w:rsidRDefault="00117522" w:rsidP="004001DA" w:rsidR="00117522" w:rsidRPr="000345D8">
      <w:pPr>
        <w:pStyle w:val="Odlomakpopisa"/>
        <w:numPr>
          <w:ilvl w:val="0"/>
          <w:numId w:val="23"/>
        </w:numPr>
        <w:tabs>
          <w:tab w:pos="851" w:val="clear"/>
        </w:tabs>
        <w:spacing w:after="0"/>
        <w:contextualSpacing/>
        <w:rPr>
          <w:rFonts w:cs="Times New Roman"/>
        </w:rPr>
      </w:pPr>
      <w:r w:rsidRPr="000345D8">
        <w:rPr>
          <w:rFonts w:cs="Times New Roman"/>
        </w:rPr>
        <w:t xml:space="preserve">vjerovnik KSENIJA GALIĆ, Zagreb, Vinogradi 85 sa pravom glasa u visini od </w:t>
      </w:r>
      <w:r w:rsidRPr="000345D8">
        <w:rPr>
          <w:rFonts w:cs="Times New Roman"/>
          <w:b/>
        </w:rPr>
        <w:t>14.021,33 kn</w:t>
      </w:r>
      <w:r w:rsidRPr="000345D8">
        <w:rPr>
          <w:rFonts w:cs="Times New Roman"/>
        </w:rPr>
        <w:t xml:space="preserve"> odnosno </w:t>
      </w:r>
      <w:r w:rsidRPr="000345D8">
        <w:rPr>
          <w:rFonts w:cs="Times New Roman"/>
          <w:b/>
        </w:rPr>
        <w:t>0,083 %</w:t>
      </w:r>
      <w:r w:rsidRPr="000345D8">
        <w:rPr>
          <w:rFonts w:cs="Times New Roman"/>
        </w:rPr>
        <w:t xml:space="preserve"> </w:t>
      </w:r>
    </w:p>
    <w:p w:rsidRDefault="004001DA" w:rsidP="004001DA" w:rsidR="004001DA" w:rsidRPr="000345D8"/>
    <w:p w:rsidRDefault="00117522" w:rsidP="004001DA" w:rsidR="00117522" w:rsidRPr="000345D8">
      <w:pPr>
        <w:pStyle w:val="Odlomakpopisa"/>
        <w:numPr>
          <w:ilvl w:val="0"/>
          <w:numId w:val="23"/>
        </w:numPr>
        <w:tabs>
          <w:tab w:pos="851" w:val="clear"/>
        </w:tabs>
        <w:spacing w:after="0"/>
        <w:contextualSpacing/>
        <w:rPr>
          <w:rFonts w:cs="Times New Roman"/>
        </w:rPr>
      </w:pPr>
      <w:r w:rsidRPr="000345D8">
        <w:rPr>
          <w:rFonts w:cs="Times New Roman"/>
        </w:rPr>
        <w:t xml:space="preserve">vjerovnik SMIT-COMMERCE d.o.o. Gornji Stupnik, Gornjostupnička 9B sa pravom glasa u visini od </w:t>
      </w:r>
      <w:r w:rsidRPr="000345D8">
        <w:rPr>
          <w:rFonts w:cs="Times New Roman"/>
          <w:b/>
        </w:rPr>
        <w:t xml:space="preserve">4.170,85 kn </w:t>
      </w:r>
      <w:r w:rsidRPr="000345D8">
        <w:rPr>
          <w:rFonts w:cs="Times New Roman"/>
        </w:rPr>
        <w:t>odnosno</w:t>
      </w:r>
      <w:r w:rsidRPr="000345D8">
        <w:rPr>
          <w:rFonts w:cs="Times New Roman"/>
          <w:b/>
        </w:rPr>
        <w:t xml:space="preserve"> 0,025 %</w:t>
      </w:r>
    </w:p>
    <w:p w:rsidRDefault="004001DA" w:rsidP="004001DA" w:rsidR="004001DA" w:rsidRPr="000345D8"/>
    <w:p w:rsidRDefault="00117522" w:rsidP="00117522" w:rsidR="00117522" w:rsidRPr="000345D8">
      <w:pPr>
        <w:pStyle w:val="Odlomakpopisa"/>
        <w:numPr>
          <w:ilvl w:val="0"/>
          <w:numId w:val="23"/>
        </w:numPr>
        <w:tabs>
          <w:tab w:pos="851" w:val="clear"/>
        </w:tabs>
        <w:spacing w:after="0"/>
        <w:contextualSpacing/>
        <w:rPr>
          <w:rFonts w:cs="Times New Roman"/>
        </w:rPr>
      </w:pPr>
      <w:r w:rsidRPr="000345D8">
        <w:rPr>
          <w:rFonts w:cs="Times New Roman"/>
        </w:rPr>
        <w:lastRenderedPageBreak/>
        <w:t xml:space="preserve">vjerovnik SALESIANER MIETTEX LOTOS d.o.o. Zagreb, Radnička cesta 169 sa pravom glasa u visini od </w:t>
      </w:r>
      <w:r w:rsidRPr="000345D8">
        <w:rPr>
          <w:rFonts w:cs="Times New Roman"/>
          <w:b/>
        </w:rPr>
        <w:t>971,19 kn</w:t>
      </w:r>
      <w:r w:rsidRPr="000345D8">
        <w:rPr>
          <w:rFonts w:cs="Times New Roman"/>
        </w:rPr>
        <w:t xml:space="preserve"> odnosno </w:t>
      </w:r>
      <w:r w:rsidRPr="000345D8">
        <w:rPr>
          <w:rFonts w:cs="Times New Roman"/>
          <w:b/>
        </w:rPr>
        <w:t>0,006 %</w:t>
      </w:r>
      <w:r w:rsidRPr="000345D8">
        <w:rPr>
          <w:rFonts w:cs="Times New Roman"/>
        </w:rPr>
        <w:t xml:space="preserve"> </w:t>
      </w:r>
    </w:p>
    <w:p w:rsidRDefault="004001DA" w:rsidP="004001DA" w:rsidR="004001DA" w:rsidRPr="000345D8"/>
    <w:p w:rsidRDefault="00117522" w:rsidP="00117522" w:rsidR="00117522" w:rsidRPr="000345D8">
      <w:pPr>
        <w:pStyle w:val="Odlomakpopisa"/>
        <w:numPr>
          <w:ilvl w:val="0"/>
          <w:numId w:val="23"/>
        </w:numPr>
        <w:tabs>
          <w:tab w:pos="851" w:val="clear"/>
        </w:tabs>
        <w:spacing w:after="0"/>
        <w:contextualSpacing/>
        <w:jc w:val="left"/>
        <w:rPr>
          <w:rFonts w:cs="Times New Roman"/>
          <w:b/>
        </w:rPr>
      </w:pPr>
      <w:r w:rsidRPr="000345D8">
        <w:rPr>
          <w:rFonts w:cs="Times New Roman"/>
        </w:rPr>
        <w:t xml:space="preserve">vjerovnik ASTRAPROM d.o.o. Štivar 3, Kastav sa pravom glasa u visini od </w:t>
      </w:r>
      <w:r w:rsidRPr="000345D8">
        <w:rPr>
          <w:rFonts w:cs="Times New Roman"/>
          <w:b/>
        </w:rPr>
        <w:t>2.662,08 kn</w:t>
      </w:r>
      <w:r w:rsidRPr="000345D8">
        <w:rPr>
          <w:rFonts w:cs="Times New Roman"/>
        </w:rPr>
        <w:t xml:space="preserve">  odnosno </w:t>
      </w:r>
      <w:r w:rsidRPr="000345D8">
        <w:rPr>
          <w:rFonts w:cs="Times New Roman"/>
          <w:b/>
        </w:rPr>
        <w:t>0,016 %</w:t>
      </w:r>
    </w:p>
    <w:p w:rsidRDefault="004001DA" w:rsidP="004001DA" w:rsidR="004001DA" w:rsidRPr="000345D8"/>
    <w:p w:rsidRDefault="00117522" w:rsidP="00117522" w:rsidR="00117522" w:rsidRPr="000345D8">
      <w:pPr>
        <w:pStyle w:val="Odlomakpopisa"/>
        <w:numPr>
          <w:ilvl w:val="0"/>
          <w:numId w:val="23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 w:rsidRPr="000345D8">
        <w:rPr>
          <w:rFonts w:cs="Times New Roman"/>
        </w:rPr>
        <w:t xml:space="preserve">vjerovnik COMET, proizvodnja, trgovina i usluge d.o.o. Novi Marof , Varaždinska 40C, sa pravom glasa u visini od </w:t>
      </w:r>
      <w:r w:rsidRPr="000345D8">
        <w:rPr>
          <w:rFonts w:cs="Times New Roman"/>
          <w:b/>
        </w:rPr>
        <w:t>2.351,25 kn</w:t>
      </w:r>
      <w:r w:rsidRPr="000345D8">
        <w:rPr>
          <w:rFonts w:cs="Times New Roman"/>
        </w:rPr>
        <w:t xml:space="preserve">  odnosno </w:t>
      </w:r>
      <w:r w:rsidRPr="000345D8">
        <w:rPr>
          <w:rFonts w:cs="Times New Roman"/>
          <w:b/>
        </w:rPr>
        <w:t>0,014 %</w:t>
      </w:r>
    </w:p>
    <w:p w:rsidRDefault="004001DA" w:rsidP="004001DA" w:rsidR="004001DA" w:rsidRPr="000345D8"/>
    <w:p w:rsidRDefault="00117522" w:rsidP="00117522" w:rsidR="00117522" w:rsidRPr="000345D8">
      <w:pPr>
        <w:pStyle w:val="Odlomakpopisa"/>
        <w:numPr>
          <w:ilvl w:val="0"/>
          <w:numId w:val="23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 w:rsidRPr="000345D8">
        <w:rPr>
          <w:rFonts w:cs="Times New Roman"/>
        </w:rPr>
        <w:t xml:space="preserve">vjerovnik HANSA-FLEX Croatia d.o.o. Zagreb, III. Resnik 9, sa pravom glasa u visini od </w:t>
      </w:r>
      <w:r w:rsidRPr="000345D8">
        <w:rPr>
          <w:rFonts w:cs="Times New Roman"/>
          <w:b/>
        </w:rPr>
        <w:t>1.124,85 kn</w:t>
      </w:r>
      <w:r w:rsidRPr="000345D8">
        <w:rPr>
          <w:rFonts w:cs="Times New Roman"/>
        </w:rPr>
        <w:t xml:space="preserve"> odnosno </w:t>
      </w:r>
      <w:r w:rsidRPr="000345D8">
        <w:rPr>
          <w:rFonts w:cs="Times New Roman"/>
          <w:b/>
        </w:rPr>
        <w:t>0,007 %</w:t>
      </w:r>
    </w:p>
    <w:p w:rsidRDefault="004001DA" w:rsidP="004001DA" w:rsidR="004001DA" w:rsidRPr="000345D8"/>
    <w:p w:rsidRDefault="00117522" w:rsidP="00117522" w:rsidR="00117522" w:rsidRPr="000345D8">
      <w:pPr>
        <w:pStyle w:val="Odlomakpopisa"/>
        <w:numPr>
          <w:ilvl w:val="0"/>
          <w:numId w:val="23"/>
        </w:numPr>
        <w:tabs>
          <w:tab w:pos="851" w:val="clear"/>
        </w:tabs>
        <w:spacing w:after="0"/>
        <w:contextualSpacing/>
        <w:jc w:val="left"/>
        <w:rPr>
          <w:rFonts w:cs="Times New Roman"/>
          <w:b/>
        </w:rPr>
      </w:pPr>
      <w:r w:rsidRPr="000345D8">
        <w:rPr>
          <w:rFonts w:cs="Times New Roman"/>
        </w:rPr>
        <w:t xml:space="preserve">vjerovnik ANTE BREKALO, JAVNI BILJEŽNIK, Požega, SVETOG VIDA 3, sa pravom glasa u visini od </w:t>
      </w:r>
      <w:r w:rsidRPr="000345D8">
        <w:rPr>
          <w:rFonts w:cs="Times New Roman"/>
          <w:b/>
        </w:rPr>
        <w:t>307,50 kn</w:t>
      </w:r>
      <w:r w:rsidRPr="000345D8">
        <w:rPr>
          <w:rFonts w:cs="Times New Roman"/>
        </w:rPr>
        <w:t xml:space="preserve"> odnosno  </w:t>
      </w:r>
      <w:r w:rsidRPr="000345D8">
        <w:rPr>
          <w:rFonts w:cs="Times New Roman"/>
          <w:b/>
        </w:rPr>
        <w:t>0,002 % </w:t>
      </w:r>
    </w:p>
    <w:p w:rsidRDefault="004001DA" w:rsidP="004001DA" w:rsidR="004001DA" w:rsidRPr="000345D8"/>
    <w:p w:rsidRDefault="00117522" w:rsidP="00117522" w:rsidR="00117522" w:rsidRPr="000345D8">
      <w:pPr>
        <w:pStyle w:val="Odlomakpopisa"/>
        <w:numPr>
          <w:ilvl w:val="0"/>
          <w:numId w:val="23"/>
        </w:numPr>
        <w:tabs>
          <w:tab w:pos="851" w:val="clear"/>
        </w:tabs>
        <w:spacing w:after="0"/>
        <w:contextualSpacing/>
        <w:jc w:val="left"/>
        <w:rPr>
          <w:rFonts w:cs="Times New Roman"/>
          <w:b/>
        </w:rPr>
      </w:pPr>
      <w:r w:rsidRPr="000345D8">
        <w:rPr>
          <w:rFonts w:cs="Times New Roman"/>
        </w:rPr>
        <w:t xml:space="preserve">vjerovnik Klinički bolnički centar Rijeka, Rijeka, Krešimirova 42, sa pravom glasa u visini od </w:t>
      </w:r>
      <w:r w:rsidRPr="000345D8">
        <w:rPr>
          <w:rFonts w:cs="Times New Roman"/>
          <w:b/>
        </w:rPr>
        <w:t>1.816,65 kn</w:t>
      </w:r>
      <w:r w:rsidRPr="000345D8">
        <w:rPr>
          <w:rFonts w:cs="Times New Roman"/>
        </w:rPr>
        <w:t xml:space="preserve"> odnosno </w:t>
      </w:r>
      <w:r w:rsidRPr="000345D8">
        <w:rPr>
          <w:rFonts w:cs="Times New Roman"/>
          <w:b/>
        </w:rPr>
        <w:t>0,011 %</w:t>
      </w:r>
    </w:p>
    <w:p w:rsidRDefault="004001DA" w:rsidP="004001DA" w:rsidR="004001DA" w:rsidRPr="000345D8"/>
    <w:p w:rsidRDefault="00117522" w:rsidP="00117522" w:rsidR="00117522" w:rsidRPr="000345D8">
      <w:pPr>
        <w:pStyle w:val="Odlomakpopisa"/>
        <w:numPr>
          <w:ilvl w:val="0"/>
          <w:numId w:val="23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 w:rsidRPr="000345D8">
        <w:rPr>
          <w:rFonts w:cs="Times New Roman"/>
        </w:rPr>
        <w:t xml:space="preserve">vjerovnik LIM SAMOBOR d.o.o. Samobor, Nikole Šubića Zrinskog 16b, sa pravom glasa u visini od </w:t>
      </w:r>
      <w:r w:rsidRPr="000345D8">
        <w:rPr>
          <w:rFonts w:cs="Times New Roman"/>
          <w:b/>
        </w:rPr>
        <w:t>3.500,00 kn</w:t>
      </w:r>
      <w:r w:rsidRPr="000345D8">
        <w:rPr>
          <w:rFonts w:cs="Times New Roman"/>
        </w:rPr>
        <w:t xml:space="preserve"> odnosno </w:t>
      </w:r>
      <w:r w:rsidRPr="000345D8">
        <w:rPr>
          <w:rFonts w:cs="Times New Roman"/>
          <w:b/>
        </w:rPr>
        <w:t>0,021 %</w:t>
      </w:r>
    </w:p>
    <w:p w:rsidRDefault="004001DA" w:rsidP="004001DA" w:rsidR="004001DA" w:rsidRPr="000345D8"/>
    <w:p w:rsidRDefault="00117522" w:rsidP="00117522" w:rsidR="00117522" w:rsidRPr="000345D8">
      <w:pPr>
        <w:pStyle w:val="Odlomakpopisa"/>
        <w:numPr>
          <w:ilvl w:val="0"/>
          <w:numId w:val="23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 w:rsidRPr="000345D8">
        <w:rPr>
          <w:rFonts w:cs="Times New Roman"/>
        </w:rPr>
        <w:t xml:space="preserve">vjerovnik POWER SYSTEMS ENGINEERING SERVICES, d.o.o. Rijeka, Šojska 25d, sa pravom glasa u visini od </w:t>
      </w:r>
      <w:r w:rsidRPr="000345D8">
        <w:rPr>
          <w:rFonts w:cs="Times New Roman"/>
          <w:b/>
        </w:rPr>
        <w:t>12.070,00 kn</w:t>
      </w:r>
      <w:r w:rsidRPr="000345D8">
        <w:rPr>
          <w:rFonts w:cs="Times New Roman"/>
        </w:rPr>
        <w:t xml:space="preserve"> odnosno </w:t>
      </w:r>
      <w:r w:rsidRPr="000345D8">
        <w:rPr>
          <w:rFonts w:cs="Times New Roman"/>
          <w:b/>
        </w:rPr>
        <w:t>0,071 %</w:t>
      </w:r>
    </w:p>
    <w:p w:rsidRDefault="004001DA" w:rsidP="004001DA" w:rsidR="004001DA" w:rsidRPr="000345D8"/>
    <w:p w:rsidRDefault="00117522" w:rsidP="00117522" w:rsidR="00117522" w:rsidRPr="000345D8">
      <w:pPr>
        <w:pStyle w:val="Odlomakpopisa"/>
        <w:numPr>
          <w:ilvl w:val="0"/>
          <w:numId w:val="23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 w:rsidRPr="000345D8">
        <w:rPr>
          <w:rFonts w:cs="Times New Roman"/>
        </w:rPr>
        <w:t xml:space="preserve">vjerovnik PRO KOLEKT d.o.o. Zagreb, Strojarska cesta 20, sa pravom glasa u visini od </w:t>
      </w:r>
      <w:r w:rsidRPr="000345D8">
        <w:rPr>
          <w:rFonts w:cs="Times New Roman"/>
          <w:b/>
        </w:rPr>
        <w:t>312,50 kn</w:t>
      </w:r>
      <w:r w:rsidRPr="000345D8">
        <w:rPr>
          <w:rFonts w:cs="Times New Roman"/>
        </w:rPr>
        <w:t xml:space="preserve"> odnosno </w:t>
      </w:r>
      <w:r w:rsidRPr="000345D8">
        <w:rPr>
          <w:rFonts w:cs="Times New Roman"/>
          <w:b/>
        </w:rPr>
        <w:t>0,002 %</w:t>
      </w:r>
    </w:p>
    <w:p w:rsidRDefault="004001DA" w:rsidP="004001DA" w:rsidR="004001DA" w:rsidRPr="000345D8"/>
    <w:p w:rsidRDefault="00117522" w:rsidP="00117522" w:rsidR="00117522" w:rsidRPr="000345D8">
      <w:pPr>
        <w:pStyle w:val="Odlomakpopisa"/>
        <w:numPr>
          <w:ilvl w:val="0"/>
          <w:numId w:val="23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 w:rsidRPr="000345D8">
        <w:rPr>
          <w:rFonts w:cs="Times New Roman"/>
        </w:rPr>
        <w:t xml:space="preserve">vjerovnik Rail Cargo Logistics - Croatia, međunarodno otpremništvo, d.o.o. Zagreb, Radnička cesta 39, sa pravom glasa u visini od </w:t>
      </w:r>
      <w:r w:rsidRPr="000345D8">
        <w:rPr>
          <w:rFonts w:cs="Times New Roman"/>
          <w:b/>
        </w:rPr>
        <w:t>24.618,21 kn</w:t>
      </w:r>
      <w:r w:rsidRPr="000345D8">
        <w:rPr>
          <w:rFonts w:cs="Times New Roman"/>
        </w:rPr>
        <w:t xml:space="preserve">  odnosno </w:t>
      </w:r>
      <w:r w:rsidRPr="000345D8">
        <w:rPr>
          <w:rFonts w:cs="Times New Roman"/>
          <w:b/>
        </w:rPr>
        <w:t>0,146 %</w:t>
      </w:r>
    </w:p>
    <w:p w:rsidRDefault="004001DA" w:rsidP="004001DA" w:rsidR="004001DA" w:rsidRPr="000345D8"/>
    <w:p w:rsidRDefault="00117522" w:rsidP="00117522" w:rsidR="00117522" w:rsidRPr="000345D8">
      <w:pPr>
        <w:pStyle w:val="Odlomakpopisa"/>
        <w:numPr>
          <w:ilvl w:val="0"/>
          <w:numId w:val="23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 w:rsidRPr="000345D8">
        <w:rPr>
          <w:rFonts w:cs="Times New Roman"/>
        </w:rPr>
        <w:t xml:space="preserve">vjerovnik Shin-I Machinery Works Co. Ltd., Kina, Taichung no.43, Chung Cheng street, sa pravom glasa u visini od </w:t>
      </w:r>
      <w:r w:rsidRPr="000345D8">
        <w:rPr>
          <w:rFonts w:cs="Times New Roman"/>
          <w:b/>
        </w:rPr>
        <w:t>319.019,14 kn</w:t>
      </w:r>
      <w:r w:rsidRPr="000345D8">
        <w:rPr>
          <w:rFonts w:cs="Times New Roman"/>
        </w:rPr>
        <w:t xml:space="preserve">  odnosno </w:t>
      </w:r>
      <w:r w:rsidRPr="000345D8">
        <w:rPr>
          <w:rFonts w:cs="Times New Roman"/>
          <w:b/>
        </w:rPr>
        <w:t>1,887 %</w:t>
      </w:r>
    </w:p>
    <w:p w:rsidRDefault="004001DA" w:rsidP="004001DA" w:rsidR="004001DA" w:rsidRPr="000345D8"/>
    <w:p w:rsidRDefault="00117522" w:rsidP="00117522" w:rsidR="00117522" w:rsidRPr="000345D8">
      <w:pPr>
        <w:pStyle w:val="Odlomakpopisa"/>
        <w:numPr>
          <w:ilvl w:val="0"/>
          <w:numId w:val="23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 w:rsidRPr="000345D8">
        <w:rPr>
          <w:rFonts w:cs="Times New Roman"/>
        </w:rPr>
        <w:t xml:space="preserve">vjerovnik SOS - DJEČJE SELO HRVATSKA, Zagreb, Zavrtnica 5/III, sa pravom glasa u visini od </w:t>
      </w:r>
      <w:r w:rsidRPr="000345D8">
        <w:rPr>
          <w:rFonts w:cs="Times New Roman"/>
          <w:b/>
        </w:rPr>
        <w:t>1.320,00 kn</w:t>
      </w:r>
      <w:r w:rsidRPr="000345D8">
        <w:rPr>
          <w:rFonts w:cs="Times New Roman"/>
        </w:rPr>
        <w:t xml:space="preserve"> odnosno </w:t>
      </w:r>
      <w:r w:rsidRPr="000345D8">
        <w:rPr>
          <w:rFonts w:cs="Times New Roman"/>
          <w:b/>
        </w:rPr>
        <w:t>0,008 %</w:t>
      </w:r>
    </w:p>
    <w:p w:rsidRDefault="004001DA" w:rsidP="004001DA" w:rsidR="004001DA" w:rsidRPr="000345D8"/>
    <w:p w:rsidRDefault="00117522" w:rsidP="00117522" w:rsidR="00117522" w:rsidRPr="000345D8">
      <w:pPr>
        <w:pStyle w:val="Odlomakpopisa"/>
        <w:numPr>
          <w:ilvl w:val="0"/>
          <w:numId w:val="23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 w:rsidRPr="000345D8">
        <w:rPr>
          <w:rFonts w:cs="Times New Roman"/>
        </w:rPr>
        <w:t xml:space="preserve">vjerovnik RAJKO DAMIŠ, STAKLARSKI OBRT DAMIŠ, Čavle, Vrh Čavje 19, sa pravom glasa u visini od </w:t>
      </w:r>
      <w:r w:rsidRPr="000345D8">
        <w:rPr>
          <w:rFonts w:cs="Times New Roman"/>
          <w:b/>
        </w:rPr>
        <w:t>520,00 kn</w:t>
      </w:r>
      <w:r w:rsidRPr="000345D8">
        <w:rPr>
          <w:rFonts w:cs="Times New Roman"/>
        </w:rPr>
        <w:t xml:space="preserve">  odnosno </w:t>
      </w:r>
      <w:r w:rsidRPr="000345D8">
        <w:rPr>
          <w:rFonts w:cs="Times New Roman"/>
          <w:b/>
        </w:rPr>
        <w:t>0,003 %</w:t>
      </w:r>
    </w:p>
    <w:p w:rsidRDefault="001E27FA" w:rsidP="001E27FA" w:rsidR="001E27FA" w:rsidRPr="000345D8"/>
    <w:p w:rsidRDefault="00117522" w:rsidP="00117522" w:rsidR="00117522" w:rsidRPr="000345D8">
      <w:pPr>
        <w:pStyle w:val="Odlomakpopisa"/>
        <w:numPr>
          <w:ilvl w:val="0"/>
          <w:numId w:val="23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 w:rsidRPr="000345D8">
        <w:rPr>
          <w:rFonts w:cs="Times New Roman"/>
        </w:rPr>
        <w:t xml:space="preserve">vjerovnik TEHNIČAR-COPYSERVIS d.o.o. Zagreb, Kranjčevićeva 25, sa pravom glasa u visini od </w:t>
      </w:r>
      <w:r w:rsidRPr="000345D8">
        <w:rPr>
          <w:rFonts w:cs="Times New Roman"/>
          <w:b/>
        </w:rPr>
        <w:t xml:space="preserve">1.234,10 kn  </w:t>
      </w:r>
      <w:r w:rsidRPr="000345D8">
        <w:rPr>
          <w:rFonts w:cs="Times New Roman"/>
        </w:rPr>
        <w:t xml:space="preserve">odnosno </w:t>
      </w:r>
      <w:r w:rsidRPr="000345D8">
        <w:rPr>
          <w:rFonts w:cs="Times New Roman"/>
          <w:b/>
        </w:rPr>
        <w:t>0,007 %</w:t>
      </w:r>
    </w:p>
    <w:p w:rsidRDefault="004001DA" w:rsidP="004001DA" w:rsidR="004001DA" w:rsidRPr="000345D8"/>
    <w:p w:rsidRDefault="00117522" w:rsidP="00117522" w:rsidR="00117522" w:rsidRPr="000345D8">
      <w:pPr>
        <w:pStyle w:val="Odlomakpopisa"/>
        <w:numPr>
          <w:ilvl w:val="0"/>
          <w:numId w:val="23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 w:rsidRPr="000345D8">
        <w:rPr>
          <w:rFonts w:cs="Times New Roman"/>
        </w:rPr>
        <w:t xml:space="preserve">vjerovnik IGOR BLAŽIĆ, vl. tiskarskog obrta  "SUŠAK" , Rijeka, Milutina Barača 54, sa pravom glasa u visini od </w:t>
      </w:r>
      <w:r w:rsidRPr="000345D8">
        <w:rPr>
          <w:rFonts w:cs="Times New Roman"/>
          <w:b/>
        </w:rPr>
        <w:t>2.218,75 kn</w:t>
      </w:r>
      <w:r w:rsidRPr="000345D8">
        <w:rPr>
          <w:rFonts w:cs="Times New Roman"/>
        </w:rPr>
        <w:t xml:space="preserve">  odnosno </w:t>
      </w:r>
      <w:r w:rsidRPr="000345D8">
        <w:rPr>
          <w:rFonts w:cs="Times New Roman"/>
          <w:b/>
        </w:rPr>
        <w:t>0,013 %</w:t>
      </w:r>
    </w:p>
    <w:p w:rsidRDefault="004001DA" w:rsidP="004001DA" w:rsidR="004001DA" w:rsidRPr="000345D8"/>
    <w:p w:rsidRDefault="00117522" w:rsidP="00117522" w:rsidR="00117522" w:rsidRPr="000345D8">
      <w:pPr>
        <w:pStyle w:val="Odlomakpopisa"/>
        <w:numPr>
          <w:ilvl w:val="0"/>
          <w:numId w:val="23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 w:rsidRPr="000345D8">
        <w:rPr>
          <w:rFonts w:cs="Times New Roman"/>
        </w:rPr>
        <w:t xml:space="preserve">vjerovnik TRIGLAV OSIGURANJE d. d. Zagreb, Antuna Heinza 4, sa pravom glasa u visini od </w:t>
      </w:r>
      <w:r w:rsidRPr="000345D8">
        <w:rPr>
          <w:rFonts w:cs="Times New Roman"/>
          <w:b/>
        </w:rPr>
        <w:t xml:space="preserve">1.569,54 kn </w:t>
      </w:r>
      <w:r w:rsidRPr="000345D8">
        <w:rPr>
          <w:rFonts w:cs="Times New Roman"/>
        </w:rPr>
        <w:t xml:space="preserve">odnosno </w:t>
      </w:r>
      <w:r w:rsidRPr="000345D8">
        <w:rPr>
          <w:rFonts w:cs="Times New Roman"/>
          <w:b/>
        </w:rPr>
        <w:t>0,009 %</w:t>
      </w:r>
    </w:p>
    <w:p w:rsidRDefault="004001DA" w:rsidP="004001DA" w:rsidR="004001DA" w:rsidRPr="000345D8"/>
    <w:p w:rsidRDefault="00117522" w:rsidP="00117522" w:rsidR="00117522" w:rsidRPr="000345D8">
      <w:pPr>
        <w:pStyle w:val="Odlomakpopisa"/>
        <w:numPr>
          <w:ilvl w:val="0"/>
          <w:numId w:val="23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 w:rsidRPr="000345D8">
        <w:rPr>
          <w:rFonts w:cs="Times New Roman"/>
        </w:rPr>
        <w:lastRenderedPageBreak/>
        <w:t xml:space="preserve">vjerovnik DENIS KLARIĆ, obrt CALYPSO, Zagreb, Selišće 24, sa pravom glasa u visini od </w:t>
      </w:r>
      <w:r w:rsidRPr="000345D8">
        <w:rPr>
          <w:rFonts w:cs="Times New Roman"/>
          <w:b/>
        </w:rPr>
        <w:t>21.167,00 kn</w:t>
      </w:r>
      <w:r w:rsidRPr="000345D8">
        <w:rPr>
          <w:rFonts w:cs="Times New Roman"/>
        </w:rPr>
        <w:t xml:space="preserve"> odnosno </w:t>
      </w:r>
      <w:r w:rsidRPr="000345D8">
        <w:rPr>
          <w:rFonts w:cs="Times New Roman"/>
          <w:b/>
        </w:rPr>
        <w:t>0,125 %</w:t>
      </w:r>
    </w:p>
    <w:p w:rsidRDefault="004001DA" w:rsidP="004001DA" w:rsidR="004001DA" w:rsidRPr="000345D8"/>
    <w:p w:rsidRDefault="00117522" w:rsidP="00117522" w:rsidR="00117522" w:rsidRPr="000345D8">
      <w:pPr>
        <w:pStyle w:val="Odlomakpopisa"/>
        <w:numPr>
          <w:ilvl w:val="0"/>
          <w:numId w:val="23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 w:rsidRPr="000345D8">
        <w:rPr>
          <w:rFonts w:cs="Times New Roman"/>
        </w:rPr>
        <w:t xml:space="preserve">vjerovnik ZO-INVEST d.o.o. Zagreb, Mirogojska cesta 16, sa pravom glasa u visini od </w:t>
      </w:r>
      <w:r w:rsidRPr="000345D8">
        <w:rPr>
          <w:rFonts w:cs="Times New Roman"/>
          <w:b/>
        </w:rPr>
        <w:t>10.708,90 kn</w:t>
      </w:r>
      <w:r w:rsidRPr="000345D8">
        <w:rPr>
          <w:rFonts w:cs="Times New Roman"/>
        </w:rPr>
        <w:t xml:space="preserve"> odnosno </w:t>
      </w:r>
      <w:r w:rsidRPr="000345D8">
        <w:rPr>
          <w:rFonts w:cs="Times New Roman"/>
          <w:b/>
        </w:rPr>
        <w:t>0,063 %</w:t>
      </w:r>
    </w:p>
    <w:p w:rsidRDefault="004001DA" w:rsidP="004001DA" w:rsidR="004001DA" w:rsidRPr="000345D8"/>
    <w:p w:rsidRDefault="00117522" w:rsidP="00117522" w:rsidR="00117522" w:rsidRPr="000345D8">
      <w:pPr>
        <w:pStyle w:val="Odlomakpopisa"/>
        <w:numPr>
          <w:ilvl w:val="0"/>
          <w:numId w:val="23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 w:rsidRPr="000345D8">
        <w:rPr>
          <w:rFonts w:cs="Times New Roman"/>
        </w:rPr>
        <w:t xml:space="preserve">vjerovnik FESTO d.o.o. Zagreb, Nova cesta 181 A, sa pravom glasa u visini od </w:t>
      </w:r>
      <w:r w:rsidRPr="000345D8">
        <w:rPr>
          <w:rFonts w:cs="Times New Roman"/>
          <w:b/>
        </w:rPr>
        <w:t>3.012,59 kn</w:t>
      </w:r>
      <w:r w:rsidRPr="000345D8">
        <w:rPr>
          <w:rFonts w:cs="Times New Roman"/>
        </w:rPr>
        <w:t xml:space="preserve">  odnosno </w:t>
      </w:r>
      <w:r w:rsidRPr="000345D8">
        <w:rPr>
          <w:rFonts w:cs="Times New Roman"/>
          <w:b/>
        </w:rPr>
        <w:t>0,018 %</w:t>
      </w:r>
    </w:p>
    <w:p w:rsidRDefault="004001DA" w:rsidP="004001DA" w:rsidR="004001DA" w:rsidRPr="000345D8"/>
    <w:p w:rsidRDefault="00117522" w:rsidP="00117522" w:rsidR="00117522" w:rsidRPr="000345D8">
      <w:pPr>
        <w:pStyle w:val="Odlomakpopisa"/>
        <w:numPr>
          <w:ilvl w:val="0"/>
          <w:numId w:val="23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 w:rsidRPr="000345D8">
        <w:rPr>
          <w:rFonts w:cs="Times New Roman"/>
        </w:rPr>
        <w:t xml:space="preserve">vjerovnik ARTEMIS LTD Industrialna str. 45, Shumen, Bugarska, sa pravom glasa u visini od </w:t>
      </w:r>
      <w:r w:rsidRPr="000345D8">
        <w:rPr>
          <w:rFonts w:cs="Times New Roman"/>
          <w:b/>
        </w:rPr>
        <w:t xml:space="preserve">100.365,79 kn </w:t>
      </w:r>
      <w:r w:rsidRPr="000345D8">
        <w:rPr>
          <w:rFonts w:cs="Times New Roman"/>
        </w:rPr>
        <w:t xml:space="preserve">odnosno </w:t>
      </w:r>
      <w:r w:rsidRPr="000345D8">
        <w:rPr>
          <w:rFonts w:cs="Times New Roman"/>
          <w:b/>
        </w:rPr>
        <w:t>0,59 %</w:t>
      </w:r>
    </w:p>
    <w:p w:rsidRDefault="004001DA" w:rsidP="004001DA" w:rsidR="004001DA" w:rsidRPr="000345D8"/>
    <w:p w:rsidRDefault="00117522" w:rsidP="00117522" w:rsidR="00117522" w:rsidRPr="000345D8">
      <w:pPr>
        <w:pStyle w:val="Odlomakpopisa"/>
        <w:numPr>
          <w:ilvl w:val="0"/>
          <w:numId w:val="23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 w:rsidRPr="000345D8">
        <w:rPr>
          <w:rFonts w:cs="Times New Roman"/>
        </w:rPr>
        <w:t xml:space="preserve">vjerovnik DIDA d.o.o. Zagreb, Srebrnjak 73B, sa pravom glasa u visini od </w:t>
      </w:r>
      <w:r w:rsidRPr="000345D8">
        <w:rPr>
          <w:rFonts w:cs="Times New Roman"/>
          <w:b/>
        </w:rPr>
        <w:t xml:space="preserve">802,50 kn </w:t>
      </w:r>
      <w:r w:rsidRPr="000345D8">
        <w:rPr>
          <w:rFonts w:cs="Times New Roman"/>
        </w:rPr>
        <w:t xml:space="preserve">odnosno </w:t>
      </w:r>
      <w:r w:rsidRPr="000345D8">
        <w:rPr>
          <w:rFonts w:cs="Times New Roman"/>
          <w:b/>
        </w:rPr>
        <w:t>0,005 %</w:t>
      </w:r>
    </w:p>
    <w:p w:rsidRDefault="004001DA" w:rsidP="004001DA" w:rsidR="004001DA" w:rsidRPr="000345D8"/>
    <w:p w:rsidRDefault="00117522" w:rsidP="00117522" w:rsidR="00117522" w:rsidRPr="000345D8">
      <w:pPr>
        <w:pStyle w:val="Odlomakpopisa"/>
        <w:numPr>
          <w:ilvl w:val="0"/>
          <w:numId w:val="23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 w:rsidRPr="000345D8">
        <w:rPr>
          <w:rFonts w:cs="Times New Roman"/>
        </w:rPr>
        <w:t xml:space="preserve">vjerovnik UGOSTITELJSTVO ČULJAK d.o.o. Zagreb, Bosutska 38, sa pravom glasa u visini od </w:t>
      </w:r>
      <w:r w:rsidRPr="000345D8">
        <w:rPr>
          <w:rFonts w:cs="Times New Roman"/>
          <w:b/>
        </w:rPr>
        <w:t>38. 594,00 kn</w:t>
      </w:r>
      <w:r w:rsidRPr="000345D8">
        <w:rPr>
          <w:rFonts w:cs="Times New Roman"/>
        </w:rPr>
        <w:t xml:space="preserve">  odnosno </w:t>
      </w:r>
      <w:r w:rsidRPr="000345D8">
        <w:rPr>
          <w:rFonts w:cs="Times New Roman"/>
          <w:b/>
        </w:rPr>
        <w:t>0,004 %</w:t>
      </w:r>
    </w:p>
    <w:p w:rsidRDefault="00117522" w:rsidP="00117522" w:rsidR="00117522" w:rsidRPr="000345D8"/>
    <w:p w:rsidRDefault="00117522" w:rsidP="00117522" w:rsidR="00117522" w:rsidRPr="000345D8">
      <w:pPr>
        <w:pStyle w:val="Odlomakpopisa"/>
        <w:numPr>
          <w:ilvl w:val="0"/>
          <w:numId w:val="23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 w:rsidRPr="000345D8">
        <w:rPr>
          <w:rFonts w:cs="Times New Roman"/>
        </w:rPr>
        <w:t xml:space="preserve">vjerovnik ZAGORJE LIFT d.o.o. Budinšćina, Budinšćina 78/A, sa pravom glasa u visini od </w:t>
      </w:r>
      <w:r w:rsidRPr="000345D8">
        <w:rPr>
          <w:rFonts w:cs="Times New Roman"/>
          <w:b/>
        </w:rPr>
        <w:t>1.325,00 kn</w:t>
      </w:r>
      <w:r w:rsidRPr="000345D8">
        <w:rPr>
          <w:rFonts w:cs="Times New Roman"/>
        </w:rPr>
        <w:t xml:space="preserve">  odnosno </w:t>
      </w:r>
      <w:r w:rsidRPr="000345D8">
        <w:rPr>
          <w:rFonts w:cs="Times New Roman"/>
          <w:b/>
        </w:rPr>
        <w:t>0,008 %</w:t>
      </w:r>
    </w:p>
    <w:p w:rsidRDefault="00117522" w:rsidP="00117522" w:rsidR="00117522" w:rsidRPr="000345D8"/>
    <w:p w:rsidRDefault="00117522" w:rsidP="00117522" w:rsidR="00117522" w:rsidRPr="000345D8">
      <w:pPr>
        <w:pStyle w:val="Odlomakpopisa"/>
        <w:numPr>
          <w:ilvl w:val="0"/>
          <w:numId w:val="23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 w:rsidRPr="000345D8">
        <w:rPr>
          <w:rFonts w:cs="Times New Roman"/>
        </w:rPr>
        <w:t xml:space="preserve">vjerovnik GENERALI OSIGURANJE d.d. Zagreb, Ulica grada Vukovara 284, sa pravom glasa u visini od </w:t>
      </w:r>
      <w:r w:rsidRPr="000345D8">
        <w:rPr>
          <w:rFonts w:cs="Times New Roman"/>
          <w:b/>
        </w:rPr>
        <w:t>5.245,70 kn</w:t>
      </w:r>
      <w:r w:rsidRPr="000345D8">
        <w:rPr>
          <w:rFonts w:cs="Times New Roman"/>
        </w:rPr>
        <w:t xml:space="preserve"> odnosno </w:t>
      </w:r>
      <w:r w:rsidRPr="000345D8">
        <w:rPr>
          <w:rFonts w:cs="Times New Roman"/>
          <w:b/>
        </w:rPr>
        <w:t>0,031 %</w:t>
      </w:r>
    </w:p>
    <w:p w:rsidRDefault="00117522" w:rsidP="00117522" w:rsidR="00117522" w:rsidRPr="000345D8"/>
    <w:p w:rsidRDefault="00117522" w:rsidP="00117522" w:rsidR="00117522" w:rsidRPr="000345D8">
      <w:pPr>
        <w:pStyle w:val="Odlomakpopisa"/>
        <w:numPr>
          <w:ilvl w:val="0"/>
          <w:numId w:val="23"/>
        </w:numPr>
        <w:tabs>
          <w:tab w:pos="851" w:val="clear"/>
        </w:tabs>
        <w:spacing w:after="0"/>
        <w:contextualSpacing/>
        <w:jc w:val="left"/>
        <w:rPr>
          <w:rFonts w:cs="Times New Roman"/>
          <w:b/>
        </w:rPr>
      </w:pPr>
      <w:r w:rsidRPr="000345D8">
        <w:rPr>
          <w:rFonts w:cs="Times New Roman"/>
        </w:rPr>
        <w:t xml:space="preserve">vjerovnik Hrvatsko kreditno osiguranje d.d. Zagreb, Bednjanska 14, sa pravom glasa u visini od </w:t>
      </w:r>
      <w:r w:rsidRPr="000345D8">
        <w:rPr>
          <w:rFonts w:cs="Times New Roman"/>
          <w:b/>
        </w:rPr>
        <w:t>20.500,00 kn</w:t>
      </w:r>
      <w:r w:rsidRPr="000345D8">
        <w:rPr>
          <w:rFonts w:cs="Times New Roman"/>
        </w:rPr>
        <w:t xml:space="preserve"> odnosno </w:t>
      </w:r>
      <w:r w:rsidRPr="000345D8">
        <w:rPr>
          <w:rFonts w:cs="Times New Roman"/>
          <w:b/>
        </w:rPr>
        <w:t>0,121 %</w:t>
      </w:r>
    </w:p>
    <w:p w:rsidRDefault="00117522" w:rsidP="00117522" w:rsidR="00117522" w:rsidRPr="000345D8"/>
    <w:p w:rsidRDefault="00117522" w:rsidP="00117522" w:rsidR="00117522" w:rsidRPr="000345D8">
      <w:pPr>
        <w:pStyle w:val="Odlomakpopisa"/>
        <w:numPr>
          <w:ilvl w:val="0"/>
          <w:numId w:val="23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 w:rsidRPr="000345D8">
        <w:rPr>
          <w:rFonts w:cs="Times New Roman"/>
        </w:rPr>
        <w:t xml:space="preserve">vjerovnik WIENER OSIGURANJE VIENNA INSURANCE GROUP d.d. Zagreb, Slovenska ulica 24 sa pravom glasa u visini od </w:t>
      </w:r>
      <w:r w:rsidRPr="000345D8">
        <w:rPr>
          <w:rFonts w:cs="Times New Roman"/>
          <w:b/>
        </w:rPr>
        <w:t>63.982,42 kn</w:t>
      </w:r>
      <w:r w:rsidRPr="000345D8">
        <w:rPr>
          <w:rFonts w:cs="Times New Roman"/>
        </w:rPr>
        <w:t xml:space="preserve"> odnosno </w:t>
      </w:r>
      <w:r w:rsidRPr="000345D8">
        <w:rPr>
          <w:rFonts w:cs="Times New Roman"/>
          <w:b/>
        </w:rPr>
        <w:t>0,379 %</w:t>
      </w:r>
    </w:p>
    <w:p w:rsidRDefault="00117522" w:rsidP="00117522" w:rsidR="00117522" w:rsidRPr="000345D8"/>
    <w:p w:rsidRDefault="004001DA" w:rsidP="001E27FA" w:rsidR="001E27FA" w:rsidRPr="000345D8">
      <w:pPr>
        <w:pStyle w:val="Odlomakpopisa"/>
        <w:numPr>
          <w:ilvl w:val="0"/>
          <w:numId w:val="24"/>
        </w:numPr>
        <w:spacing w:after="0"/>
        <w:ind w:hanging="284" w:left="993"/>
        <w:contextualSpacing/>
        <w:rPr>
          <w:rFonts w:cs="Times New Roman"/>
          <w:b/>
        </w:rPr>
      </w:pPr>
      <w:r w:rsidRPr="000345D8">
        <w:rPr>
          <w:rFonts w:cs="Times New Roman"/>
        </w:rPr>
        <w:t xml:space="preserve">   </w:t>
      </w:r>
      <w:r w:rsidR="00117522" w:rsidRPr="000345D8">
        <w:rPr>
          <w:rFonts w:cs="Times New Roman"/>
        </w:rPr>
        <w:t xml:space="preserve">vjerovnik METAL ONE UK LTD, Engleska, High Colborn London, Mid City </w:t>
      </w:r>
      <w:r w:rsidRPr="000345D8">
        <w:rPr>
          <w:rFonts w:cs="Times New Roman"/>
        </w:rPr>
        <w:t xml:space="preserve">   </w:t>
      </w:r>
      <w:r w:rsidR="00117522" w:rsidRPr="000345D8">
        <w:rPr>
          <w:rFonts w:cs="Times New Roman"/>
        </w:rPr>
        <w:t xml:space="preserve">Place 71, sa pravom glasa u visini od </w:t>
      </w:r>
      <w:r w:rsidR="00117522" w:rsidRPr="000345D8">
        <w:rPr>
          <w:rFonts w:cs="Times New Roman"/>
          <w:b/>
        </w:rPr>
        <w:t>167.915,00 kn</w:t>
      </w:r>
      <w:r w:rsidR="00117522" w:rsidRPr="000345D8">
        <w:rPr>
          <w:rFonts w:cs="Times New Roman"/>
        </w:rPr>
        <w:t xml:space="preserve"> odnosno </w:t>
      </w:r>
      <w:r w:rsidR="00117522" w:rsidRPr="000345D8">
        <w:rPr>
          <w:rFonts w:cs="Times New Roman"/>
          <w:b/>
        </w:rPr>
        <w:t>0,993 %</w:t>
      </w:r>
    </w:p>
    <w:p w:rsidRDefault="001E27FA" w:rsidP="001E27FA" w:rsidR="001E27FA" w:rsidRPr="000345D8"/>
    <w:p w:rsidRDefault="001E27FA" w:rsidP="001E27FA" w:rsidR="001E27FA" w:rsidRPr="000345D8">
      <w:pPr>
        <w:pStyle w:val="Odlomakpopisa"/>
        <w:numPr>
          <w:ilvl w:val="0"/>
          <w:numId w:val="24"/>
        </w:numPr>
        <w:spacing w:after="0"/>
        <w:ind w:hanging="284" w:left="993"/>
        <w:contextualSpacing/>
        <w:rPr>
          <w:rFonts w:cs="Times New Roman"/>
          <w:b/>
        </w:rPr>
      </w:pPr>
      <w:r w:rsidRPr="000345D8">
        <w:rPr>
          <w:rFonts w:cs="Times New Roman"/>
        </w:rPr>
        <w:t xml:space="preserve"> </w:t>
      </w:r>
      <w:r w:rsidR="00117522" w:rsidRPr="000345D8">
        <w:rPr>
          <w:rFonts w:cs="Times New Roman"/>
        </w:rPr>
        <w:t xml:space="preserve">vjerovnik INA-INDUSTRIJA NAFTE d.d. Zagreb, Avenija V. Holjevca 10, sa </w:t>
      </w:r>
      <w:r w:rsidRPr="000345D8">
        <w:rPr>
          <w:rFonts w:cs="Times New Roman"/>
        </w:rPr>
        <w:t xml:space="preserve"> </w:t>
      </w:r>
      <w:r w:rsidR="00117522" w:rsidRPr="000345D8">
        <w:rPr>
          <w:rFonts w:cs="Times New Roman"/>
        </w:rPr>
        <w:t xml:space="preserve">pravom glasa u visini od </w:t>
      </w:r>
      <w:r w:rsidR="00117522" w:rsidRPr="000345D8">
        <w:rPr>
          <w:rFonts w:cs="Times New Roman"/>
          <w:b/>
        </w:rPr>
        <w:t>29.173,95 kn</w:t>
      </w:r>
      <w:r w:rsidR="00117522" w:rsidRPr="000345D8">
        <w:rPr>
          <w:rFonts w:cs="Times New Roman"/>
        </w:rPr>
        <w:t xml:space="preserve"> odnosno </w:t>
      </w:r>
      <w:r w:rsidR="00117522" w:rsidRPr="000345D8">
        <w:rPr>
          <w:rFonts w:cs="Times New Roman"/>
          <w:b/>
        </w:rPr>
        <w:t>0,173 %</w:t>
      </w:r>
    </w:p>
    <w:p w:rsidRDefault="001E27FA" w:rsidP="001E27FA" w:rsidR="001E27FA" w:rsidRPr="000345D8"/>
    <w:p w:rsidRDefault="00117522" w:rsidP="001E27FA" w:rsidR="00117522" w:rsidRPr="000345D8">
      <w:pPr>
        <w:pStyle w:val="Odlomakpopisa"/>
        <w:numPr>
          <w:ilvl w:val="0"/>
          <w:numId w:val="24"/>
        </w:numPr>
        <w:spacing w:after="0"/>
        <w:ind w:hanging="284" w:left="993"/>
        <w:contextualSpacing/>
        <w:rPr>
          <w:rFonts w:cs="Times New Roman"/>
          <w:b/>
        </w:rPr>
      </w:pPr>
      <w:r w:rsidRPr="000345D8">
        <w:rPr>
          <w:rFonts w:cs="Times New Roman"/>
        </w:rPr>
        <w:t xml:space="preserve">vjerovnik KREŠIMIR PENCINGER, Slavonski Brod, Vukovarska 8, sa pravom glasa u visini od </w:t>
      </w:r>
      <w:r w:rsidRPr="000345D8">
        <w:rPr>
          <w:rFonts w:cs="Times New Roman"/>
          <w:b/>
        </w:rPr>
        <w:t>937,50 kn</w:t>
      </w:r>
      <w:r w:rsidRPr="000345D8">
        <w:rPr>
          <w:rFonts w:cs="Times New Roman"/>
        </w:rPr>
        <w:t xml:space="preserve"> odnosno </w:t>
      </w:r>
      <w:r w:rsidRPr="000345D8">
        <w:rPr>
          <w:rFonts w:cs="Times New Roman"/>
          <w:b/>
        </w:rPr>
        <w:t>0,006 %</w:t>
      </w:r>
    </w:p>
    <w:p w:rsidRDefault="00117522" w:rsidP="00117522" w:rsidR="00117522" w:rsidRPr="000345D8">
      <w:pPr>
        <w:pStyle w:val="Odlomakpopisa"/>
        <w:rPr>
          <w:rFonts w:cs="Times New Roman"/>
        </w:rPr>
      </w:pPr>
    </w:p>
    <w:p w:rsidRDefault="00117522" w:rsidP="00117522" w:rsidR="00117522" w:rsidRPr="000345D8">
      <w:r w:rsidRPr="000345D8">
        <w:tab/>
        <w:t>Utvrđeno je da su slijedeći vjerovnici glasovali PROTIV izmijenjenog plana restrukturiranja:</w:t>
      </w:r>
    </w:p>
    <w:p w:rsidRDefault="00117522" w:rsidP="00117522" w:rsidR="00117522" w:rsidRPr="000345D8"/>
    <w:p w:rsidRDefault="00117522" w:rsidP="00117522" w:rsidR="00117522" w:rsidRPr="000345D8">
      <w:pPr>
        <w:pStyle w:val="Odlomakpopisa"/>
        <w:numPr>
          <w:ilvl w:val="0"/>
          <w:numId w:val="24"/>
        </w:numPr>
        <w:tabs>
          <w:tab w:pos="851" w:val="clear"/>
        </w:tabs>
        <w:spacing w:after="0"/>
        <w:contextualSpacing/>
        <w:rPr>
          <w:rFonts w:cs="Times New Roman"/>
        </w:rPr>
      </w:pPr>
      <w:r w:rsidRPr="000345D8">
        <w:rPr>
          <w:rFonts w:cs="Times New Roman"/>
        </w:rPr>
        <w:t xml:space="preserve">vjerovnik CROATIA OSIGURANJE d.d. Zagreb, Vatroslava Jagića 33 sa pravom glasa u visini od </w:t>
      </w:r>
      <w:r w:rsidRPr="000345D8">
        <w:rPr>
          <w:rFonts w:cs="Times New Roman"/>
          <w:b/>
        </w:rPr>
        <w:t>173.216,03 kn</w:t>
      </w:r>
      <w:r w:rsidRPr="000345D8">
        <w:rPr>
          <w:rFonts w:cs="Times New Roman"/>
        </w:rPr>
        <w:t xml:space="preserve"> odnosno </w:t>
      </w:r>
      <w:r w:rsidRPr="000345D8">
        <w:rPr>
          <w:rFonts w:cs="Times New Roman"/>
          <w:b/>
        </w:rPr>
        <w:t>1,025 %</w:t>
      </w:r>
      <w:r w:rsidRPr="000345D8">
        <w:rPr>
          <w:rFonts w:cs="Times New Roman"/>
        </w:rPr>
        <w:t xml:space="preserve"> </w:t>
      </w:r>
    </w:p>
    <w:p w:rsidRDefault="00117522" w:rsidP="00117522" w:rsidR="00117522" w:rsidRPr="000345D8"/>
    <w:p w:rsidRDefault="00117522" w:rsidP="00117522" w:rsidR="00117522" w:rsidRPr="000345D8">
      <w:pPr>
        <w:pStyle w:val="Odlomakpopisa"/>
        <w:numPr>
          <w:ilvl w:val="0"/>
          <w:numId w:val="24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 w:rsidRPr="000345D8">
        <w:rPr>
          <w:rFonts w:cs="Times New Roman"/>
        </w:rPr>
        <w:t xml:space="preserve">vjerovnik REPUBLIKA HRVATSKA MINISTARSTVO FINANCIJA, Zagreb, Katančićeva 5, sa pravom glasa u visini od </w:t>
      </w:r>
      <w:r w:rsidRPr="000345D8">
        <w:rPr>
          <w:rFonts w:cs="Times New Roman"/>
          <w:b/>
        </w:rPr>
        <w:t>910.445,93 kn</w:t>
      </w:r>
      <w:r w:rsidRPr="000345D8">
        <w:rPr>
          <w:rFonts w:cs="Times New Roman"/>
        </w:rPr>
        <w:t xml:space="preserve"> odnosno </w:t>
      </w:r>
      <w:r w:rsidRPr="000345D8">
        <w:rPr>
          <w:rFonts w:cs="Times New Roman"/>
          <w:b/>
        </w:rPr>
        <w:t>5,387 %</w:t>
      </w:r>
    </w:p>
    <w:p w:rsidRDefault="00117522" w:rsidP="00117522" w:rsidR="00117522" w:rsidRPr="000345D8"/>
    <w:p w:rsidRDefault="00117522" w:rsidP="00117522" w:rsidR="00117522" w:rsidRPr="000345D8">
      <w:pPr>
        <w:pStyle w:val="Odlomakpopisa"/>
        <w:numPr>
          <w:ilvl w:val="0"/>
          <w:numId w:val="24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 w:rsidRPr="000345D8">
        <w:rPr>
          <w:rFonts w:cs="Times New Roman"/>
        </w:rPr>
        <w:lastRenderedPageBreak/>
        <w:t xml:space="preserve">vjerovnik ADRIA GRUPA d.o.o. Zagreb, Heinzelova 53a, sa pravom glasa u visini od </w:t>
      </w:r>
      <w:r w:rsidRPr="000345D8">
        <w:rPr>
          <w:rFonts w:cs="Times New Roman"/>
          <w:b/>
        </w:rPr>
        <w:t>1.250,00 kn</w:t>
      </w:r>
      <w:r w:rsidRPr="000345D8">
        <w:rPr>
          <w:rFonts w:cs="Times New Roman"/>
        </w:rPr>
        <w:t xml:space="preserve"> odnosno </w:t>
      </w:r>
      <w:r w:rsidRPr="000345D8">
        <w:rPr>
          <w:rFonts w:cs="Times New Roman"/>
          <w:b/>
        </w:rPr>
        <w:t>0,007 %</w:t>
      </w:r>
    </w:p>
    <w:p w:rsidRDefault="004001DA" w:rsidP="004001DA" w:rsidR="004001DA" w:rsidRPr="000345D8"/>
    <w:p w:rsidRDefault="00117522" w:rsidP="00117522" w:rsidR="00117522" w:rsidRPr="000345D8">
      <w:pPr>
        <w:pStyle w:val="Odlomakpopisa"/>
        <w:numPr>
          <w:ilvl w:val="0"/>
          <w:numId w:val="24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 w:rsidRPr="000345D8">
        <w:rPr>
          <w:rFonts w:cs="Times New Roman"/>
        </w:rPr>
        <w:t xml:space="preserve">vjerovnik ALFONS HAAR MASCHINENBAU GmbH  Njemačka, Hamburg, Fandiechstr strasse 67, sa pravom glasa u visini od </w:t>
      </w:r>
      <w:r w:rsidRPr="000345D8">
        <w:rPr>
          <w:rFonts w:cs="Times New Roman"/>
          <w:b/>
        </w:rPr>
        <w:t>15.722,99 kn</w:t>
      </w:r>
      <w:r w:rsidRPr="000345D8">
        <w:rPr>
          <w:rFonts w:cs="Times New Roman"/>
        </w:rPr>
        <w:t xml:space="preserve"> odnosno </w:t>
      </w:r>
      <w:r w:rsidRPr="000345D8">
        <w:rPr>
          <w:rFonts w:cs="Times New Roman"/>
          <w:b/>
        </w:rPr>
        <w:t>0,093 %</w:t>
      </w:r>
    </w:p>
    <w:p w:rsidRDefault="004001DA" w:rsidP="004001DA" w:rsidR="004001DA" w:rsidRPr="000345D8"/>
    <w:p w:rsidRDefault="00117522" w:rsidP="00117522" w:rsidR="00117522" w:rsidRPr="000345D8">
      <w:pPr>
        <w:pStyle w:val="Odlomakpopisa"/>
        <w:numPr>
          <w:ilvl w:val="0"/>
          <w:numId w:val="24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 w:rsidRPr="000345D8">
        <w:rPr>
          <w:rFonts w:cs="Times New Roman"/>
        </w:rPr>
        <w:t xml:space="preserve">vjerovnik BILCARE STAUFEN GmbH Stalfen Postfach 1253, Njemačka sa pravom glasa u visini od </w:t>
      </w:r>
      <w:r w:rsidRPr="000345D8">
        <w:rPr>
          <w:rFonts w:cs="Times New Roman"/>
          <w:b/>
        </w:rPr>
        <w:t>121.498,09 kn</w:t>
      </w:r>
      <w:r w:rsidRPr="000345D8">
        <w:rPr>
          <w:rFonts w:cs="Times New Roman"/>
        </w:rPr>
        <w:t xml:space="preserve"> odnosno  </w:t>
      </w:r>
      <w:r w:rsidRPr="000345D8">
        <w:rPr>
          <w:rFonts w:cs="Times New Roman"/>
          <w:b/>
        </w:rPr>
        <w:t>0,72 %</w:t>
      </w:r>
    </w:p>
    <w:p w:rsidRDefault="004001DA" w:rsidP="004001DA" w:rsidR="004001DA" w:rsidRPr="000345D8"/>
    <w:p w:rsidRDefault="00117522" w:rsidP="00117522" w:rsidR="00117522" w:rsidRPr="000345D8">
      <w:pPr>
        <w:pStyle w:val="Odlomakpopisa"/>
        <w:numPr>
          <w:ilvl w:val="0"/>
          <w:numId w:val="24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 w:rsidRPr="000345D8">
        <w:rPr>
          <w:rFonts w:cs="Times New Roman"/>
        </w:rPr>
        <w:t xml:space="preserve">vjerovnik ZLATKO BRUSIĆ, AUTOPREVOZNIK, Umag  ŽRTAVA FAŠIZMA 3, sa pravom glasa u visini od </w:t>
      </w:r>
      <w:r w:rsidRPr="000345D8">
        <w:rPr>
          <w:rFonts w:cs="Times New Roman"/>
          <w:b/>
        </w:rPr>
        <w:t>1.750,00 kn</w:t>
      </w:r>
      <w:r w:rsidRPr="000345D8">
        <w:rPr>
          <w:rFonts w:cs="Times New Roman"/>
        </w:rPr>
        <w:t xml:space="preserve"> odnosno </w:t>
      </w:r>
      <w:r w:rsidRPr="000345D8">
        <w:rPr>
          <w:rFonts w:cs="Times New Roman"/>
          <w:b/>
        </w:rPr>
        <w:t>0,01 %</w:t>
      </w:r>
    </w:p>
    <w:p w:rsidRDefault="004001DA" w:rsidP="004001DA" w:rsidR="004001DA" w:rsidRPr="000345D8"/>
    <w:p w:rsidRDefault="00117522" w:rsidP="00117522" w:rsidR="00117522" w:rsidRPr="000345D8">
      <w:pPr>
        <w:pStyle w:val="Odlomakpopisa"/>
        <w:numPr>
          <w:ilvl w:val="0"/>
          <w:numId w:val="24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 w:rsidRPr="000345D8">
        <w:rPr>
          <w:rFonts w:cs="Times New Roman"/>
        </w:rPr>
        <w:t xml:space="preserve">vjerovnik BTR - KOMPRESOR servis kompresora, trgovina i usluge d.o.o. Donji Stupnik, Štefanjska 13, sa pravom glasa u visini od </w:t>
      </w:r>
      <w:r w:rsidRPr="000345D8">
        <w:rPr>
          <w:rFonts w:cs="Times New Roman"/>
          <w:b/>
        </w:rPr>
        <w:t>20.421,38 kn</w:t>
      </w:r>
      <w:r w:rsidRPr="000345D8">
        <w:rPr>
          <w:rFonts w:cs="Times New Roman"/>
        </w:rPr>
        <w:t xml:space="preserve"> odnosno </w:t>
      </w:r>
      <w:r w:rsidRPr="000345D8">
        <w:rPr>
          <w:rFonts w:cs="Times New Roman"/>
          <w:b/>
        </w:rPr>
        <w:t>0,121 %</w:t>
      </w:r>
    </w:p>
    <w:p w:rsidRDefault="004001DA" w:rsidP="004001DA" w:rsidR="004001DA" w:rsidRPr="000345D8"/>
    <w:p w:rsidRDefault="00117522" w:rsidP="00117522" w:rsidR="00117522" w:rsidRPr="000345D8">
      <w:pPr>
        <w:pStyle w:val="Odlomakpopisa"/>
        <w:numPr>
          <w:ilvl w:val="0"/>
          <w:numId w:val="24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 w:rsidRPr="000345D8">
        <w:rPr>
          <w:rFonts w:cs="Times New Roman"/>
        </w:rPr>
        <w:t xml:space="preserve">vjerovnik BÖHLER-UDDEHOLM ZAGREB d.o.o. Zagreb, Slavonska avenija 22d, sa pravom glasa u visini od </w:t>
      </w:r>
      <w:r w:rsidRPr="000345D8">
        <w:rPr>
          <w:rFonts w:cs="Times New Roman"/>
          <w:b/>
        </w:rPr>
        <w:t>9.586,13 kn</w:t>
      </w:r>
      <w:r w:rsidRPr="000345D8">
        <w:rPr>
          <w:rFonts w:cs="Times New Roman"/>
        </w:rPr>
        <w:t xml:space="preserve">  odnosno </w:t>
      </w:r>
      <w:r w:rsidRPr="000345D8">
        <w:rPr>
          <w:rFonts w:cs="Times New Roman"/>
          <w:b/>
        </w:rPr>
        <w:t>0,057 %</w:t>
      </w:r>
      <w:r w:rsidRPr="000345D8">
        <w:rPr>
          <w:rFonts w:cs="Times New Roman"/>
        </w:rPr>
        <w:t xml:space="preserve"> </w:t>
      </w:r>
    </w:p>
    <w:p w:rsidRDefault="004001DA" w:rsidP="004001DA" w:rsidR="004001DA" w:rsidRPr="000345D8"/>
    <w:p w:rsidRDefault="00117522" w:rsidP="00117522" w:rsidR="00117522" w:rsidRPr="000345D8">
      <w:pPr>
        <w:pStyle w:val="Odlomakpopisa"/>
        <w:numPr>
          <w:ilvl w:val="0"/>
          <w:numId w:val="24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 w:rsidRPr="000345D8">
        <w:rPr>
          <w:rFonts w:cs="Times New Roman"/>
        </w:rPr>
        <w:t xml:space="preserve">vjerovnik TOMISLAV CAPIĆ, KONOBA RIVA, Crikvenica,  Zidarska 89, sa pravom glasa u visini od </w:t>
      </w:r>
      <w:r w:rsidRPr="000345D8">
        <w:rPr>
          <w:rFonts w:cs="Times New Roman"/>
          <w:b/>
        </w:rPr>
        <w:t>1.201,00 kn</w:t>
      </w:r>
      <w:r w:rsidRPr="000345D8">
        <w:rPr>
          <w:rFonts w:cs="Times New Roman"/>
        </w:rPr>
        <w:t xml:space="preserve"> odnosno </w:t>
      </w:r>
      <w:r w:rsidRPr="000345D8">
        <w:rPr>
          <w:rFonts w:cs="Times New Roman"/>
          <w:b/>
        </w:rPr>
        <w:t>0,007 %</w:t>
      </w:r>
    </w:p>
    <w:p w:rsidRDefault="004001DA" w:rsidP="004001DA" w:rsidR="004001DA" w:rsidRPr="000345D8"/>
    <w:p w:rsidRDefault="00117522" w:rsidP="00117522" w:rsidR="00117522" w:rsidRPr="000345D8">
      <w:pPr>
        <w:pStyle w:val="Odlomakpopisa"/>
        <w:numPr>
          <w:ilvl w:val="0"/>
          <w:numId w:val="24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 w:rsidRPr="000345D8">
        <w:rPr>
          <w:rFonts w:cs="Times New Roman"/>
        </w:rPr>
        <w:t xml:space="preserve">vjerovnik CT INTEC d.o.o. Marčelji, Pogled 15, Viškovo sa pravom glasa u visini od </w:t>
      </w:r>
      <w:r w:rsidRPr="000345D8">
        <w:rPr>
          <w:rFonts w:cs="Times New Roman"/>
          <w:b/>
        </w:rPr>
        <w:t>4.375,00 kn</w:t>
      </w:r>
      <w:r w:rsidRPr="000345D8">
        <w:rPr>
          <w:rFonts w:cs="Times New Roman"/>
        </w:rPr>
        <w:t xml:space="preserve">  odnosno </w:t>
      </w:r>
      <w:r w:rsidRPr="000345D8">
        <w:rPr>
          <w:rFonts w:cs="Times New Roman"/>
          <w:b/>
        </w:rPr>
        <w:t>0,026 %</w:t>
      </w:r>
    </w:p>
    <w:p w:rsidRDefault="004001DA" w:rsidP="004001DA" w:rsidR="004001DA" w:rsidRPr="000345D8"/>
    <w:p w:rsidRDefault="00117522" w:rsidP="00117522" w:rsidR="00117522" w:rsidRPr="000345D8">
      <w:pPr>
        <w:pStyle w:val="Odlomakpopisa"/>
        <w:numPr>
          <w:ilvl w:val="0"/>
          <w:numId w:val="24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 w:rsidRPr="000345D8">
        <w:rPr>
          <w:rFonts w:cs="Times New Roman"/>
        </w:rPr>
        <w:t xml:space="preserve">vjerovnik DIGITALNI TAHOGRAF d.o.o. Lučko, Ventilatorska 8A, sa pravom glasa u visini od </w:t>
      </w:r>
      <w:r w:rsidRPr="000345D8">
        <w:rPr>
          <w:rFonts w:cs="Times New Roman"/>
          <w:b/>
        </w:rPr>
        <w:t>262,50 kn</w:t>
      </w:r>
      <w:r w:rsidRPr="000345D8">
        <w:rPr>
          <w:rFonts w:cs="Times New Roman"/>
        </w:rPr>
        <w:t xml:space="preserve"> odnosno </w:t>
      </w:r>
      <w:r w:rsidRPr="000345D8">
        <w:rPr>
          <w:rFonts w:cs="Times New Roman"/>
          <w:b/>
        </w:rPr>
        <w:t>0,002 %</w:t>
      </w:r>
      <w:r w:rsidRPr="000345D8">
        <w:rPr>
          <w:rFonts w:cs="Times New Roman"/>
        </w:rPr>
        <w:t> </w:t>
      </w:r>
    </w:p>
    <w:p w:rsidRDefault="00460B4B" w:rsidP="00460B4B" w:rsidR="00460B4B" w:rsidRPr="000345D8"/>
    <w:p w:rsidRDefault="00460B4B" w:rsidP="004001DA" w:rsidR="004001DA" w:rsidRPr="000345D8">
      <w:pPr>
        <w:pStyle w:val="Odlomakpopisa"/>
        <w:numPr>
          <w:ilvl w:val="0"/>
          <w:numId w:val="24"/>
        </w:numPr>
        <w:rPr>
          <w:rFonts w:cs="Times New Roman"/>
        </w:rPr>
      </w:pPr>
      <w:r w:rsidRPr="000345D8">
        <w:rPr>
          <w:rFonts w:cs="Times New Roman"/>
        </w:rPr>
        <w:t xml:space="preserve">vjerovnik DPD DIREKTNA PAKETNA DISTRIBUCIJA CROATIA d.o.o. Zagreb, Kovinska 4a, sa pravom glasa u visini od </w:t>
      </w:r>
      <w:r w:rsidRPr="000345D8">
        <w:rPr>
          <w:rFonts w:cs="Times New Roman"/>
          <w:b/>
        </w:rPr>
        <w:t xml:space="preserve">1.717,21 kn </w:t>
      </w:r>
      <w:r w:rsidRPr="000345D8">
        <w:rPr>
          <w:rFonts w:cs="Times New Roman"/>
        </w:rPr>
        <w:t xml:space="preserve">odnosno </w:t>
      </w:r>
      <w:r w:rsidRPr="000345D8">
        <w:rPr>
          <w:rFonts w:cs="Times New Roman"/>
          <w:b/>
        </w:rPr>
        <w:t>0,01%</w:t>
      </w:r>
    </w:p>
    <w:p w:rsidRDefault="00117522" w:rsidP="00117522" w:rsidR="00117522" w:rsidRPr="000345D8">
      <w:pPr>
        <w:pStyle w:val="Odlomakpopisa"/>
        <w:numPr>
          <w:ilvl w:val="0"/>
          <w:numId w:val="24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 w:rsidRPr="000345D8">
        <w:rPr>
          <w:rFonts w:cs="Times New Roman"/>
        </w:rPr>
        <w:t xml:space="preserve">vjerovnik EKO - TONERI, d.o.o. Rijeka, Omladinska 9, sa pravom glasa u visini od </w:t>
      </w:r>
      <w:r w:rsidRPr="000345D8">
        <w:rPr>
          <w:rFonts w:cs="Times New Roman"/>
          <w:b/>
        </w:rPr>
        <w:t>21,90 kn</w:t>
      </w:r>
      <w:r w:rsidRPr="000345D8">
        <w:rPr>
          <w:rFonts w:cs="Times New Roman"/>
        </w:rPr>
        <w:t xml:space="preserve">  odnosno </w:t>
      </w:r>
      <w:r w:rsidRPr="000345D8">
        <w:rPr>
          <w:rFonts w:cs="Times New Roman"/>
          <w:b/>
        </w:rPr>
        <w:t>0,00012 %</w:t>
      </w:r>
    </w:p>
    <w:p w:rsidRDefault="004001DA" w:rsidP="004001DA" w:rsidR="004001DA" w:rsidRPr="000345D8"/>
    <w:p w:rsidRDefault="00117522" w:rsidP="00117522" w:rsidR="00117522" w:rsidRPr="000345D8">
      <w:pPr>
        <w:pStyle w:val="Odlomakpopisa"/>
        <w:numPr>
          <w:ilvl w:val="0"/>
          <w:numId w:val="24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 w:rsidRPr="000345D8">
        <w:rPr>
          <w:rFonts w:cs="Times New Roman"/>
        </w:rPr>
        <w:t xml:space="preserve">vjerovnik EKOTEX, d.o.o. Zagreb, Remete 99, sa pravom glasa u visini od </w:t>
      </w:r>
      <w:r w:rsidRPr="000345D8">
        <w:rPr>
          <w:rFonts w:cs="Times New Roman"/>
          <w:b/>
        </w:rPr>
        <w:t>14.559,42 kn</w:t>
      </w:r>
      <w:r w:rsidRPr="000345D8">
        <w:rPr>
          <w:rFonts w:cs="Times New Roman"/>
        </w:rPr>
        <w:t xml:space="preserve"> odnosno </w:t>
      </w:r>
      <w:r w:rsidRPr="000345D8">
        <w:rPr>
          <w:rFonts w:cs="Times New Roman"/>
          <w:b/>
        </w:rPr>
        <w:t>0,086 %</w:t>
      </w:r>
    </w:p>
    <w:p w:rsidRDefault="004001DA" w:rsidP="004001DA" w:rsidR="004001DA" w:rsidRPr="000345D8"/>
    <w:p w:rsidRDefault="00117522" w:rsidP="00117522" w:rsidR="00117522" w:rsidRPr="000345D8">
      <w:pPr>
        <w:pStyle w:val="Odlomakpopisa"/>
        <w:numPr>
          <w:ilvl w:val="0"/>
          <w:numId w:val="24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 w:rsidRPr="000345D8">
        <w:rPr>
          <w:rFonts w:cs="Times New Roman"/>
        </w:rPr>
        <w:t xml:space="preserve">vjerovnik ELEKTROMAX d.o.o. Viškovo, Marinići 172, sa pravom glasa u visini od </w:t>
      </w:r>
      <w:r w:rsidRPr="000345D8">
        <w:rPr>
          <w:rFonts w:cs="Times New Roman"/>
          <w:b/>
        </w:rPr>
        <w:t>5.945,08 kn</w:t>
      </w:r>
      <w:r w:rsidRPr="000345D8">
        <w:rPr>
          <w:rFonts w:cs="Times New Roman"/>
        </w:rPr>
        <w:t xml:space="preserve"> odnosno </w:t>
      </w:r>
      <w:r w:rsidRPr="000345D8">
        <w:rPr>
          <w:rFonts w:cs="Times New Roman"/>
          <w:b/>
        </w:rPr>
        <w:t>0,035 %</w:t>
      </w:r>
    </w:p>
    <w:p w:rsidRDefault="004001DA" w:rsidP="004001DA" w:rsidR="004001DA" w:rsidRPr="000345D8"/>
    <w:p w:rsidRDefault="00117522" w:rsidP="00117522" w:rsidR="00117522" w:rsidRPr="000345D8">
      <w:pPr>
        <w:pStyle w:val="Odlomakpopisa"/>
        <w:numPr>
          <w:ilvl w:val="0"/>
          <w:numId w:val="24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 w:rsidRPr="000345D8">
        <w:rPr>
          <w:rFonts w:cs="Times New Roman"/>
        </w:rPr>
        <w:t xml:space="preserve">vjerovnik ENESI-07 SH.P.K. Albanija, Tirana, Peraballe Mistomames sa pravom glasa u visini od </w:t>
      </w:r>
      <w:r w:rsidRPr="000345D8">
        <w:rPr>
          <w:rFonts w:cs="Times New Roman"/>
          <w:b/>
        </w:rPr>
        <w:t>459,51 kn</w:t>
      </w:r>
      <w:r w:rsidRPr="000345D8">
        <w:rPr>
          <w:rFonts w:cs="Times New Roman"/>
        </w:rPr>
        <w:t xml:space="preserve">  odnosno </w:t>
      </w:r>
      <w:r w:rsidRPr="000345D8">
        <w:rPr>
          <w:rFonts w:cs="Times New Roman"/>
          <w:b/>
        </w:rPr>
        <w:t>0,003 %</w:t>
      </w:r>
    </w:p>
    <w:p w:rsidRDefault="00117522" w:rsidP="00117522" w:rsidR="00117522" w:rsidRPr="000345D8"/>
    <w:p w:rsidRDefault="00117522" w:rsidP="00117522" w:rsidR="00117522" w:rsidRPr="000345D8">
      <w:pPr>
        <w:pStyle w:val="Odlomakpopisa"/>
        <w:numPr>
          <w:ilvl w:val="0"/>
          <w:numId w:val="24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 w:rsidRPr="000345D8">
        <w:rPr>
          <w:rFonts w:cs="Times New Roman"/>
        </w:rPr>
        <w:t xml:space="preserve">vjerovnik EPIC PRODUCTS INTERNATIONAL CO Texas, Arlington, E. Randol Mill Rd. sa pravom glasa u visini od </w:t>
      </w:r>
      <w:r w:rsidRPr="000345D8">
        <w:rPr>
          <w:rFonts w:cs="Times New Roman"/>
          <w:b/>
        </w:rPr>
        <w:t>11.668,87 kn</w:t>
      </w:r>
      <w:r w:rsidRPr="000345D8">
        <w:rPr>
          <w:rFonts w:cs="Times New Roman"/>
        </w:rPr>
        <w:t xml:space="preserve">  odnosno </w:t>
      </w:r>
      <w:r w:rsidRPr="000345D8">
        <w:rPr>
          <w:rFonts w:cs="Times New Roman"/>
          <w:b/>
        </w:rPr>
        <w:t>0,069 %</w:t>
      </w:r>
    </w:p>
    <w:p w:rsidRDefault="004001DA" w:rsidP="004001DA" w:rsidR="004001DA" w:rsidRPr="000345D8"/>
    <w:p w:rsidRDefault="00117522" w:rsidP="00117522" w:rsidR="00117522" w:rsidRPr="000345D8">
      <w:pPr>
        <w:pStyle w:val="Odlomakpopisa"/>
        <w:numPr>
          <w:ilvl w:val="0"/>
          <w:numId w:val="24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 w:rsidRPr="000345D8">
        <w:rPr>
          <w:rFonts w:cs="Times New Roman"/>
        </w:rPr>
        <w:t xml:space="preserve">vjerovnik Financijska agencija, Zagreb, Ulica grada Vukovara 70,  sa pravom glasa u visini od </w:t>
      </w:r>
      <w:r w:rsidRPr="000345D8">
        <w:rPr>
          <w:rFonts w:cs="Times New Roman"/>
          <w:b/>
        </w:rPr>
        <w:t>1.013,36 kn</w:t>
      </w:r>
      <w:r w:rsidRPr="000345D8">
        <w:rPr>
          <w:rFonts w:cs="Times New Roman"/>
        </w:rPr>
        <w:t xml:space="preserve">  odnosno </w:t>
      </w:r>
      <w:r w:rsidRPr="000345D8">
        <w:rPr>
          <w:rFonts w:cs="Times New Roman"/>
          <w:b/>
        </w:rPr>
        <w:t>0,006 %</w:t>
      </w:r>
      <w:r w:rsidRPr="000345D8">
        <w:rPr>
          <w:rFonts w:cs="Times New Roman"/>
        </w:rPr>
        <w:t> </w:t>
      </w:r>
    </w:p>
    <w:p w:rsidRDefault="004001DA" w:rsidP="004001DA" w:rsidR="004001DA" w:rsidRPr="000345D8"/>
    <w:p w:rsidRDefault="00117522" w:rsidP="00117522" w:rsidR="00117522" w:rsidRPr="000345D8">
      <w:pPr>
        <w:pStyle w:val="Odlomakpopisa"/>
        <w:numPr>
          <w:ilvl w:val="0"/>
          <w:numId w:val="24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 w:rsidRPr="000345D8">
        <w:rPr>
          <w:rFonts w:cs="Times New Roman"/>
        </w:rPr>
        <w:t xml:space="preserve">vjerovnik FINANS d.o.o. Ruma, Srbija, Ulica dr. P. Vulete sa pravom glasa u visini od </w:t>
      </w:r>
      <w:r w:rsidRPr="000345D8">
        <w:rPr>
          <w:rFonts w:cs="Times New Roman"/>
          <w:b/>
        </w:rPr>
        <w:t>14 377,89 kn</w:t>
      </w:r>
      <w:r w:rsidRPr="000345D8">
        <w:rPr>
          <w:rFonts w:cs="Times New Roman"/>
        </w:rPr>
        <w:t xml:space="preserve">  odnosno </w:t>
      </w:r>
      <w:r w:rsidRPr="000345D8">
        <w:rPr>
          <w:rFonts w:cs="Times New Roman"/>
          <w:b/>
        </w:rPr>
        <w:t>0,002 %</w:t>
      </w:r>
    </w:p>
    <w:p w:rsidRDefault="004001DA" w:rsidP="004001DA" w:rsidR="004001DA" w:rsidRPr="000345D8"/>
    <w:p w:rsidRDefault="00117522" w:rsidP="00117522" w:rsidR="00117522" w:rsidRPr="000345D8">
      <w:pPr>
        <w:pStyle w:val="Odlomakpopisa"/>
        <w:numPr>
          <w:ilvl w:val="0"/>
          <w:numId w:val="24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 w:rsidRPr="000345D8">
        <w:rPr>
          <w:rFonts w:cs="Times New Roman"/>
        </w:rPr>
        <w:t xml:space="preserve">vjerovnik FORAS MREŽA j.d.o.o. za trgovinu i usluge u stečaju, Sesvete, Kralji 27, sa pravom glasa u visini od </w:t>
      </w:r>
      <w:r w:rsidRPr="000345D8">
        <w:rPr>
          <w:rFonts w:cs="Times New Roman"/>
          <w:b/>
        </w:rPr>
        <w:t>1.745,08 kn</w:t>
      </w:r>
      <w:r w:rsidRPr="000345D8">
        <w:rPr>
          <w:rFonts w:cs="Times New Roman"/>
        </w:rPr>
        <w:t xml:space="preserve"> odnosno </w:t>
      </w:r>
      <w:r w:rsidRPr="000345D8">
        <w:rPr>
          <w:rFonts w:cs="Times New Roman"/>
          <w:b/>
        </w:rPr>
        <w:t>0,01 %</w:t>
      </w:r>
    </w:p>
    <w:p w:rsidRDefault="004001DA" w:rsidP="004001DA" w:rsidR="004001DA" w:rsidRPr="000345D8"/>
    <w:p w:rsidRDefault="00117522" w:rsidP="00117522" w:rsidR="00117522" w:rsidRPr="000345D8">
      <w:pPr>
        <w:pStyle w:val="Odlomakpopisa"/>
        <w:numPr>
          <w:ilvl w:val="0"/>
          <w:numId w:val="24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 w:rsidRPr="000345D8">
        <w:rPr>
          <w:rFonts w:cs="Times New Roman"/>
        </w:rPr>
        <w:t xml:space="preserve">vjerovnik GENIJE d.o.o. Josipdol, Munjava Modruška 32, sa pravom glasa u visini od </w:t>
      </w:r>
      <w:r w:rsidRPr="000345D8">
        <w:rPr>
          <w:rFonts w:cs="Times New Roman"/>
          <w:b/>
        </w:rPr>
        <w:t>62,50 kn</w:t>
      </w:r>
      <w:r w:rsidRPr="000345D8">
        <w:rPr>
          <w:rFonts w:cs="Times New Roman"/>
        </w:rPr>
        <w:t xml:space="preserve">  odnosno </w:t>
      </w:r>
      <w:r w:rsidRPr="000345D8">
        <w:rPr>
          <w:rFonts w:cs="Times New Roman"/>
          <w:b/>
        </w:rPr>
        <w:t>0,00036 %</w:t>
      </w:r>
    </w:p>
    <w:p w:rsidRDefault="004001DA" w:rsidP="004001DA" w:rsidR="004001DA" w:rsidRPr="000345D8"/>
    <w:p w:rsidRDefault="00117522" w:rsidP="00117522" w:rsidR="00117522" w:rsidRPr="000345D8">
      <w:pPr>
        <w:pStyle w:val="Odlomakpopisa"/>
        <w:numPr>
          <w:ilvl w:val="0"/>
          <w:numId w:val="24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 w:rsidRPr="000345D8">
        <w:rPr>
          <w:rFonts w:cs="Times New Roman"/>
        </w:rPr>
        <w:t xml:space="preserve">vjerovnik GRAD BAKAR, Bakar,  Primorje 39, sa pravom glasa u visini od </w:t>
      </w:r>
      <w:r w:rsidRPr="000345D8">
        <w:rPr>
          <w:rFonts w:cs="Times New Roman"/>
          <w:b/>
        </w:rPr>
        <w:t>160.457,25 kn</w:t>
      </w:r>
      <w:r w:rsidRPr="000345D8">
        <w:rPr>
          <w:rFonts w:cs="Times New Roman"/>
        </w:rPr>
        <w:t xml:space="preserve"> odnosno </w:t>
      </w:r>
      <w:r w:rsidRPr="000345D8">
        <w:rPr>
          <w:rFonts w:cs="Times New Roman"/>
          <w:b/>
        </w:rPr>
        <w:t>0,949 % </w:t>
      </w:r>
    </w:p>
    <w:p w:rsidRDefault="004001DA" w:rsidP="004001DA" w:rsidR="004001DA" w:rsidRPr="000345D8"/>
    <w:p w:rsidRDefault="00117522" w:rsidP="00117522" w:rsidR="00117522" w:rsidRPr="000345D8">
      <w:pPr>
        <w:pStyle w:val="Odlomakpopisa"/>
        <w:numPr>
          <w:ilvl w:val="0"/>
          <w:numId w:val="24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 w:rsidRPr="000345D8">
        <w:rPr>
          <w:rFonts w:cs="Times New Roman"/>
        </w:rPr>
        <w:t xml:space="preserve">vjerovnik GRAD ČABAR, Čabar, Narodnog oslobođenja 2, sa pravom glasa u visini od </w:t>
      </w:r>
      <w:r w:rsidRPr="000345D8">
        <w:rPr>
          <w:rFonts w:cs="Times New Roman"/>
          <w:b/>
        </w:rPr>
        <w:t>10.318,95 kn</w:t>
      </w:r>
      <w:r w:rsidRPr="000345D8">
        <w:rPr>
          <w:rFonts w:cs="Times New Roman"/>
        </w:rPr>
        <w:t xml:space="preserve"> odnosno </w:t>
      </w:r>
      <w:r w:rsidRPr="000345D8">
        <w:rPr>
          <w:rFonts w:cs="Times New Roman"/>
          <w:b/>
        </w:rPr>
        <w:t>0,061 %</w:t>
      </w:r>
    </w:p>
    <w:p w:rsidRDefault="004001DA" w:rsidP="004001DA" w:rsidR="004001DA" w:rsidRPr="000345D8"/>
    <w:p w:rsidRDefault="00117522" w:rsidP="00117522" w:rsidR="00117522" w:rsidRPr="000345D8">
      <w:pPr>
        <w:pStyle w:val="Odlomakpopisa"/>
        <w:numPr>
          <w:ilvl w:val="0"/>
          <w:numId w:val="24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 w:rsidRPr="000345D8">
        <w:rPr>
          <w:rFonts w:cs="Times New Roman"/>
        </w:rPr>
        <w:t xml:space="preserve">vjerovnik GRAD ZAGREB, Zagreb, Trg Stjepana Radića 1, sa pravom glasa u visini od </w:t>
      </w:r>
      <w:r w:rsidRPr="000345D8">
        <w:rPr>
          <w:rFonts w:cs="Times New Roman"/>
          <w:b/>
        </w:rPr>
        <w:t>64.866,90 kn</w:t>
      </w:r>
      <w:r w:rsidRPr="000345D8">
        <w:rPr>
          <w:rFonts w:cs="Times New Roman"/>
        </w:rPr>
        <w:t xml:space="preserve"> odnosno </w:t>
      </w:r>
      <w:r w:rsidRPr="000345D8">
        <w:rPr>
          <w:rFonts w:cs="Times New Roman"/>
          <w:b/>
        </w:rPr>
        <w:t>0,384 %</w:t>
      </w:r>
      <w:r w:rsidRPr="000345D8">
        <w:rPr>
          <w:rFonts w:cs="Times New Roman"/>
        </w:rPr>
        <w:t> </w:t>
      </w:r>
    </w:p>
    <w:p w:rsidRDefault="004001DA" w:rsidP="004001DA" w:rsidR="004001DA" w:rsidRPr="000345D8"/>
    <w:p w:rsidRDefault="00117522" w:rsidP="00117522" w:rsidR="00117522" w:rsidRPr="000345D8">
      <w:pPr>
        <w:pStyle w:val="Odlomakpopisa"/>
        <w:numPr>
          <w:ilvl w:val="0"/>
          <w:numId w:val="24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 w:rsidRPr="000345D8">
        <w:rPr>
          <w:rFonts w:cs="Times New Roman"/>
        </w:rPr>
        <w:t xml:space="preserve">vjerovnik HEBENSTREIT METAL DEC.TECH.GM Daimler Str. 15/2, Pleidelsheim, sa pravom glasa u visini od </w:t>
      </w:r>
      <w:r w:rsidRPr="000345D8">
        <w:rPr>
          <w:rFonts w:cs="Times New Roman"/>
          <w:b/>
        </w:rPr>
        <w:t>38,97 kn</w:t>
      </w:r>
      <w:r w:rsidRPr="000345D8">
        <w:rPr>
          <w:rFonts w:cs="Times New Roman"/>
        </w:rPr>
        <w:t xml:space="preserve">  odnosno </w:t>
      </w:r>
      <w:r w:rsidRPr="000345D8">
        <w:rPr>
          <w:rFonts w:cs="Times New Roman"/>
          <w:b/>
        </w:rPr>
        <w:t>0,00023 %</w:t>
      </w:r>
    </w:p>
    <w:p w:rsidRDefault="004001DA" w:rsidP="004001DA" w:rsidR="004001DA" w:rsidRPr="000345D8"/>
    <w:p w:rsidRDefault="00117522" w:rsidP="00117522" w:rsidR="00117522" w:rsidRPr="000345D8">
      <w:pPr>
        <w:pStyle w:val="Odlomakpopisa"/>
        <w:numPr>
          <w:ilvl w:val="0"/>
          <w:numId w:val="24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 w:rsidRPr="000345D8">
        <w:rPr>
          <w:rFonts w:cs="Times New Roman"/>
        </w:rPr>
        <w:t xml:space="preserve">vjerovnik HELIOS HRVATSKA d.o.o. Zagreb, Radnička cesta 173d,  sa pravom glasa u visini od </w:t>
      </w:r>
      <w:r w:rsidRPr="000345D8">
        <w:rPr>
          <w:rFonts w:cs="Times New Roman"/>
          <w:b/>
        </w:rPr>
        <w:t>47.319,38 kn</w:t>
      </w:r>
      <w:r w:rsidRPr="000345D8">
        <w:rPr>
          <w:rFonts w:cs="Times New Roman"/>
        </w:rPr>
        <w:t xml:space="preserve"> odnosno </w:t>
      </w:r>
      <w:r w:rsidRPr="000345D8">
        <w:rPr>
          <w:rFonts w:cs="Times New Roman"/>
          <w:b/>
        </w:rPr>
        <w:t>0,28 %</w:t>
      </w:r>
    </w:p>
    <w:p w:rsidRDefault="004001DA" w:rsidP="004001DA" w:rsidR="004001DA" w:rsidRPr="000345D8"/>
    <w:p w:rsidRDefault="00117522" w:rsidP="00117522" w:rsidR="00117522" w:rsidRPr="000345D8">
      <w:pPr>
        <w:pStyle w:val="Odlomakpopisa"/>
        <w:numPr>
          <w:ilvl w:val="0"/>
          <w:numId w:val="24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 w:rsidRPr="000345D8">
        <w:rPr>
          <w:rFonts w:cs="Times New Roman"/>
        </w:rPr>
        <w:t xml:space="preserve">vjerovnik HEP-Operator distribucijskog sustava d.o.o. Zagreb, Ulica grada Vukovara sa pravom glasa u visini od </w:t>
      </w:r>
      <w:r w:rsidRPr="000345D8">
        <w:rPr>
          <w:rFonts w:cs="Times New Roman"/>
          <w:b/>
        </w:rPr>
        <w:t>140.427,18 kn</w:t>
      </w:r>
      <w:r w:rsidRPr="000345D8">
        <w:rPr>
          <w:rFonts w:cs="Times New Roman"/>
        </w:rPr>
        <w:t xml:space="preserve"> odnosno </w:t>
      </w:r>
      <w:r w:rsidRPr="000345D8">
        <w:rPr>
          <w:rFonts w:cs="Times New Roman"/>
          <w:b/>
        </w:rPr>
        <w:t>0,831 %</w:t>
      </w:r>
      <w:r w:rsidRPr="000345D8">
        <w:rPr>
          <w:rFonts w:cs="Times New Roman"/>
        </w:rPr>
        <w:t> </w:t>
      </w:r>
    </w:p>
    <w:p w:rsidRDefault="004001DA" w:rsidP="004001DA" w:rsidR="004001DA" w:rsidRPr="000345D8"/>
    <w:p w:rsidRDefault="00117522" w:rsidP="00117522" w:rsidR="00117522" w:rsidRPr="000345D8">
      <w:pPr>
        <w:pStyle w:val="Odlomakpopisa"/>
        <w:numPr>
          <w:ilvl w:val="0"/>
          <w:numId w:val="24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 w:rsidRPr="000345D8">
        <w:rPr>
          <w:rFonts w:cs="Times New Roman"/>
        </w:rPr>
        <w:t xml:space="preserve">vjerovnik HP - Hrvatska pošta d.d. Zagreb, Jurišićeva 13, sa pravom glasa u visini od </w:t>
      </w:r>
      <w:r w:rsidRPr="000345D8">
        <w:rPr>
          <w:rFonts w:cs="Times New Roman"/>
          <w:b/>
        </w:rPr>
        <w:t>4.139,47 kn</w:t>
      </w:r>
      <w:r w:rsidRPr="000345D8">
        <w:rPr>
          <w:rFonts w:cs="Times New Roman"/>
        </w:rPr>
        <w:t xml:space="preserve"> odnosno </w:t>
      </w:r>
      <w:r w:rsidRPr="000345D8">
        <w:rPr>
          <w:rFonts w:cs="Times New Roman"/>
          <w:b/>
        </w:rPr>
        <w:t>0,024 %</w:t>
      </w:r>
    </w:p>
    <w:p w:rsidRDefault="004001DA" w:rsidP="004001DA" w:rsidR="004001DA" w:rsidRPr="000345D8"/>
    <w:p w:rsidRDefault="00117522" w:rsidP="00117522" w:rsidR="00117522" w:rsidRPr="000345D8">
      <w:pPr>
        <w:pStyle w:val="Odlomakpopisa"/>
        <w:numPr>
          <w:ilvl w:val="0"/>
          <w:numId w:val="24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 w:rsidRPr="000345D8">
        <w:rPr>
          <w:rFonts w:cs="Times New Roman"/>
        </w:rPr>
        <w:t xml:space="preserve">vjerovnik Hrvatska radiotelevizija,  Prisavlje 3, sa pravom glasa u visini od </w:t>
      </w:r>
      <w:r w:rsidRPr="000345D8">
        <w:rPr>
          <w:rFonts w:cs="Times New Roman"/>
          <w:b/>
        </w:rPr>
        <w:t>1.461,05 kn</w:t>
      </w:r>
      <w:r w:rsidRPr="000345D8">
        <w:rPr>
          <w:rFonts w:cs="Times New Roman"/>
        </w:rPr>
        <w:t xml:space="preserve"> odnosno </w:t>
      </w:r>
      <w:r w:rsidRPr="000345D8">
        <w:rPr>
          <w:rFonts w:cs="Times New Roman"/>
          <w:b/>
        </w:rPr>
        <w:t>0,009 %</w:t>
      </w:r>
    </w:p>
    <w:p w:rsidRDefault="004001DA" w:rsidP="004001DA" w:rsidR="004001DA" w:rsidRPr="000345D8"/>
    <w:p w:rsidRDefault="00117522" w:rsidP="00117522" w:rsidR="00117522" w:rsidRPr="000345D8">
      <w:pPr>
        <w:pStyle w:val="Odlomakpopisa"/>
        <w:numPr>
          <w:ilvl w:val="0"/>
          <w:numId w:val="24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 w:rsidRPr="000345D8">
        <w:rPr>
          <w:rFonts w:cs="Times New Roman"/>
        </w:rPr>
        <w:t xml:space="preserve">vjerovnik Hrvatski Telekom d.d. Zagreb, Roberta Frangeša Mihanovića 9, sa pravom glasa u visini od </w:t>
      </w:r>
      <w:r w:rsidRPr="000345D8">
        <w:rPr>
          <w:rFonts w:cs="Times New Roman"/>
          <w:b/>
        </w:rPr>
        <w:t>15.178,77 kn</w:t>
      </w:r>
      <w:r w:rsidRPr="000345D8">
        <w:rPr>
          <w:rFonts w:cs="Times New Roman"/>
        </w:rPr>
        <w:t xml:space="preserve"> odnosno </w:t>
      </w:r>
      <w:r w:rsidRPr="000345D8">
        <w:rPr>
          <w:rFonts w:cs="Times New Roman"/>
          <w:b/>
        </w:rPr>
        <w:t>0,09 %</w:t>
      </w:r>
    </w:p>
    <w:p w:rsidRDefault="004001DA" w:rsidP="004001DA" w:rsidR="004001DA" w:rsidRPr="000345D8"/>
    <w:p w:rsidRDefault="00117522" w:rsidP="00117522" w:rsidR="00117522" w:rsidRPr="000345D8">
      <w:pPr>
        <w:pStyle w:val="Odlomakpopisa"/>
        <w:numPr>
          <w:ilvl w:val="0"/>
          <w:numId w:val="24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 w:rsidRPr="000345D8">
        <w:rPr>
          <w:rFonts w:cs="Times New Roman"/>
        </w:rPr>
        <w:t xml:space="preserve">vjerovnik HRVATSKA GOSPODARSKA KOMORA, Zagreb,  ROOSEVELTOV TRG 2, sa pravom glasa u visini od </w:t>
      </w:r>
      <w:r w:rsidRPr="000345D8">
        <w:rPr>
          <w:rFonts w:cs="Times New Roman"/>
          <w:b/>
        </w:rPr>
        <w:t>2.189,54 kn</w:t>
      </w:r>
      <w:r w:rsidRPr="000345D8">
        <w:rPr>
          <w:rFonts w:cs="Times New Roman"/>
        </w:rPr>
        <w:t xml:space="preserve">  odnosno </w:t>
      </w:r>
      <w:r w:rsidRPr="000345D8">
        <w:rPr>
          <w:rFonts w:cs="Times New Roman"/>
          <w:b/>
        </w:rPr>
        <w:t>0,013 %</w:t>
      </w:r>
    </w:p>
    <w:p w:rsidRDefault="004001DA" w:rsidP="004001DA" w:rsidR="004001DA" w:rsidRPr="000345D8"/>
    <w:p w:rsidRDefault="00117522" w:rsidP="00117522" w:rsidR="00117522" w:rsidRPr="000345D8">
      <w:pPr>
        <w:pStyle w:val="Odlomakpopisa"/>
        <w:numPr>
          <w:ilvl w:val="0"/>
          <w:numId w:val="24"/>
        </w:numPr>
        <w:tabs>
          <w:tab w:pos="851" w:val="clear"/>
        </w:tabs>
        <w:spacing w:after="0"/>
        <w:contextualSpacing/>
        <w:rPr>
          <w:rFonts w:cs="Times New Roman"/>
        </w:rPr>
      </w:pPr>
      <w:r w:rsidRPr="000345D8">
        <w:rPr>
          <w:rFonts w:cs="Times New Roman"/>
        </w:rPr>
        <w:t xml:space="preserve">vjerovnik HRVATSKE VODE, Zagreb, Ulica grada Vukovara 20 sa pravom glasa u visini od </w:t>
      </w:r>
      <w:r w:rsidRPr="000345D8">
        <w:rPr>
          <w:rFonts w:cs="Times New Roman"/>
          <w:b/>
        </w:rPr>
        <w:t>43.140,92 kn</w:t>
      </w:r>
      <w:r w:rsidRPr="000345D8">
        <w:rPr>
          <w:rFonts w:cs="Times New Roman"/>
        </w:rPr>
        <w:t xml:space="preserve"> odnosno </w:t>
      </w:r>
      <w:r w:rsidRPr="000345D8">
        <w:rPr>
          <w:rFonts w:cs="Times New Roman"/>
          <w:b/>
        </w:rPr>
        <w:t>0,255 %</w:t>
      </w:r>
      <w:r w:rsidRPr="000345D8">
        <w:rPr>
          <w:rFonts w:cs="Times New Roman"/>
        </w:rPr>
        <w:t xml:space="preserve"> </w:t>
      </w:r>
    </w:p>
    <w:p w:rsidRDefault="004001DA" w:rsidP="004001DA" w:rsidR="004001DA" w:rsidRPr="000345D8"/>
    <w:p w:rsidRDefault="00117522" w:rsidP="00117522" w:rsidR="00117522" w:rsidRPr="000345D8">
      <w:pPr>
        <w:pStyle w:val="Odlomakpopisa"/>
        <w:numPr>
          <w:ilvl w:val="0"/>
          <w:numId w:val="24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 w:rsidRPr="000345D8">
        <w:rPr>
          <w:rFonts w:cs="Times New Roman"/>
        </w:rPr>
        <w:t xml:space="preserve">vjerovnik INOVATIVNI SUSTAVI d.o.o. Zagreb, Velikopoljska 9 E, sa pravom glasa u visini od </w:t>
      </w:r>
      <w:r w:rsidRPr="000345D8">
        <w:rPr>
          <w:rFonts w:cs="Times New Roman"/>
          <w:b/>
        </w:rPr>
        <w:t>5.347,50 kn</w:t>
      </w:r>
      <w:r w:rsidRPr="000345D8">
        <w:rPr>
          <w:rFonts w:cs="Times New Roman"/>
        </w:rPr>
        <w:t xml:space="preserve"> odnosno </w:t>
      </w:r>
      <w:r w:rsidRPr="000345D8">
        <w:rPr>
          <w:rFonts w:cs="Times New Roman"/>
          <w:b/>
        </w:rPr>
        <w:t>0,032%</w:t>
      </w:r>
    </w:p>
    <w:p w:rsidRDefault="004001DA" w:rsidP="004001DA" w:rsidR="004001DA" w:rsidRPr="000345D8"/>
    <w:p w:rsidRDefault="00117522" w:rsidP="00117522" w:rsidR="00117522" w:rsidRPr="000345D8">
      <w:pPr>
        <w:pStyle w:val="Odlomakpopisa"/>
        <w:numPr>
          <w:ilvl w:val="0"/>
          <w:numId w:val="24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 w:rsidRPr="000345D8">
        <w:rPr>
          <w:rFonts w:cs="Times New Roman"/>
        </w:rPr>
        <w:t xml:space="preserve">vjerovnik INTEREUROPA KOSOVO L.L.C. Kosovo, Priština, Zona Industriale, sa pravom glasa u visini od </w:t>
      </w:r>
      <w:r w:rsidRPr="000345D8">
        <w:rPr>
          <w:rFonts w:cs="Times New Roman"/>
          <w:b/>
        </w:rPr>
        <w:t>6.490,74 kn</w:t>
      </w:r>
      <w:r w:rsidRPr="000345D8">
        <w:rPr>
          <w:rFonts w:cs="Times New Roman"/>
        </w:rPr>
        <w:t xml:space="preserve"> odnosno </w:t>
      </w:r>
      <w:r w:rsidRPr="000345D8">
        <w:rPr>
          <w:rFonts w:cs="Times New Roman"/>
          <w:b/>
        </w:rPr>
        <w:t>0,038 %</w:t>
      </w:r>
    </w:p>
    <w:p w:rsidRDefault="004001DA" w:rsidP="004001DA" w:rsidR="004001DA" w:rsidRPr="000345D8"/>
    <w:p w:rsidRDefault="00117522" w:rsidP="00117522" w:rsidR="00117522" w:rsidRPr="000345D8">
      <w:pPr>
        <w:pStyle w:val="Odlomakpopisa"/>
        <w:numPr>
          <w:ilvl w:val="0"/>
          <w:numId w:val="24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 w:rsidRPr="000345D8">
        <w:rPr>
          <w:rFonts w:cs="Times New Roman"/>
        </w:rPr>
        <w:t xml:space="preserve">vjerovnik ISTRA - AUTO d.d. Umag, Novigradska Ulica 30, sa pravom glasa u visini od </w:t>
      </w:r>
      <w:r w:rsidRPr="000345D8">
        <w:rPr>
          <w:rFonts w:cs="Times New Roman"/>
          <w:b/>
        </w:rPr>
        <w:t>9.288,95 kn</w:t>
      </w:r>
      <w:r w:rsidRPr="000345D8">
        <w:rPr>
          <w:rFonts w:cs="Times New Roman"/>
        </w:rPr>
        <w:t xml:space="preserve"> odnosno </w:t>
      </w:r>
      <w:r w:rsidRPr="000345D8">
        <w:rPr>
          <w:rFonts w:cs="Times New Roman"/>
          <w:b/>
        </w:rPr>
        <w:t>0,055 %</w:t>
      </w:r>
    </w:p>
    <w:p w:rsidRDefault="004001DA" w:rsidP="004001DA" w:rsidR="004001DA" w:rsidRPr="000345D8"/>
    <w:p w:rsidRDefault="00117522" w:rsidP="00117522" w:rsidR="00117522" w:rsidRPr="000345D8">
      <w:pPr>
        <w:pStyle w:val="Odlomakpopisa"/>
        <w:numPr>
          <w:ilvl w:val="0"/>
          <w:numId w:val="24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 w:rsidRPr="000345D8">
        <w:rPr>
          <w:rFonts w:cs="Times New Roman"/>
        </w:rPr>
        <w:lastRenderedPageBreak/>
        <w:t xml:space="preserve">vjerovnik STJEPAN KAŠNAR, KAŠNAR OPEL SERVIS, Adamovec,  Matije Gupca 9, sa pravom glasa u visini od </w:t>
      </w:r>
      <w:r w:rsidRPr="000345D8">
        <w:rPr>
          <w:rFonts w:cs="Times New Roman"/>
          <w:b/>
        </w:rPr>
        <w:t>187,50 kn</w:t>
      </w:r>
      <w:r w:rsidRPr="000345D8">
        <w:rPr>
          <w:rFonts w:cs="Times New Roman"/>
        </w:rPr>
        <w:t xml:space="preserve"> odnosno </w:t>
      </w:r>
      <w:r w:rsidRPr="000345D8">
        <w:rPr>
          <w:rFonts w:cs="Times New Roman"/>
          <w:b/>
        </w:rPr>
        <w:t>0,001 %</w:t>
      </w:r>
    </w:p>
    <w:p w:rsidRDefault="004001DA" w:rsidP="004001DA" w:rsidR="004001DA" w:rsidRPr="000345D8"/>
    <w:p w:rsidRDefault="00117522" w:rsidP="00117522" w:rsidR="00117522" w:rsidRPr="000345D8">
      <w:pPr>
        <w:pStyle w:val="Odlomakpopisa"/>
        <w:numPr>
          <w:ilvl w:val="0"/>
          <w:numId w:val="24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 w:rsidRPr="000345D8">
        <w:rPr>
          <w:rFonts w:cs="Times New Roman"/>
        </w:rPr>
        <w:t xml:space="preserve">vjerovnik MENSIS AV d.o.o. Zagreb, Markuševečka cesta 20 C, sa pravom glasa u visini od </w:t>
      </w:r>
      <w:r w:rsidRPr="000345D8">
        <w:rPr>
          <w:rFonts w:cs="Times New Roman"/>
          <w:b/>
        </w:rPr>
        <w:t>399,00 kn</w:t>
      </w:r>
      <w:r w:rsidRPr="000345D8">
        <w:rPr>
          <w:rFonts w:cs="Times New Roman"/>
        </w:rPr>
        <w:t xml:space="preserve"> odnosno </w:t>
      </w:r>
      <w:r w:rsidRPr="000345D8">
        <w:rPr>
          <w:rFonts w:cs="Times New Roman"/>
          <w:b/>
        </w:rPr>
        <w:t>0,002 %</w:t>
      </w:r>
    </w:p>
    <w:p w:rsidRDefault="004001DA" w:rsidP="004001DA" w:rsidR="004001DA" w:rsidRPr="000345D8"/>
    <w:p w:rsidRDefault="00117522" w:rsidP="00117522" w:rsidR="00117522" w:rsidRPr="000345D8">
      <w:pPr>
        <w:pStyle w:val="Odlomakpopisa"/>
        <w:numPr>
          <w:ilvl w:val="0"/>
          <w:numId w:val="24"/>
        </w:numPr>
        <w:tabs>
          <w:tab w:pos="851" w:val="clear"/>
        </w:tabs>
        <w:spacing w:after="0"/>
        <w:contextualSpacing/>
        <w:jc w:val="left"/>
        <w:rPr>
          <w:rFonts w:cs="Times New Roman"/>
          <w:b/>
        </w:rPr>
      </w:pPr>
      <w:r w:rsidRPr="000345D8">
        <w:rPr>
          <w:rFonts w:cs="Times New Roman"/>
        </w:rPr>
        <w:t xml:space="preserve">vjerovnik METALPRINT SPA Italija, Valmadrera Via Santa Vecchia 69/a, sa pravom glasa u visini od </w:t>
      </w:r>
      <w:r w:rsidRPr="000345D8">
        <w:rPr>
          <w:rFonts w:cs="Times New Roman"/>
          <w:b/>
        </w:rPr>
        <w:t>72.983,71 kn</w:t>
      </w:r>
      <w:r w:rsidRPr="000345D8">
        <w:rPr>
          <w:rFonts w:cs="Times New Roman"/>
        </w:rPr>
        <w:t xml:space="preserve">  odnosno </w:t>
      </w:r>
      <w:r w:rsidRPr="000345D8">
        <w:rPr>
          <w:rFonts w:cs="Times New Roman"/>
          <w:b/>
        </w:rPr>
        <w:t>0,432 %</w:t>
      </w:r>
    </w:p>
    <w:p w:rsidRDefault="004001DA" w:rsidP="004001DA" w:rsidR="004001DA" w:rsidRPr="000345D8"/>
    <w:p w:rsidRDefault="00117522" w:rsidP="00117522" w:rsidR="00117522" w:rsidRPr="000345D8">
      <w:pPr>
        <w:pStyle w:val="Odlomakpopisa"/>
        <w:numPr>
          <w:ilvl w:val="0"/>
          <w:numId w:val="24"/>
        </w:numPr>
        <w:tabs>
          <w:tab w:pos="851" w:val="clear"/>
        </w:tabs>
        <w:spacing w:after="0"/>
        <w:contextualSpacing/>
        <w:jc w:val="left"/>
        <w:rPr>
          <w:rFonts w:cs="Times New Roman"/>
          <w:b/>
        </w:rPr>
      </w:pPr>
      <w:r w:rsidRPr="000345D8">
        <w:rPr>
          <w:rFonts w:cs="Times New Roman"/>
        </w:rPr>
        <w:t xml:space="preserve">vjerovnik REPUBLIKA HRVATSKA MINISTARSTVO POLJOPRIVREDE, Zagreb, Ulica grada Vukovara 78, sa pravom glasa u visini od </w:t>
      </w:r>
      <w:r w:rsidRPr="000345D8">
        <w:rPr>
          <w:rFonts w:cs="Times New Roman"/>
          <w:b/>
        </w:rPr>
        <w:t>26.383,83 kn</w:t>
      </w:r>
      <w:r w:rsidRPr="000345D8">
        <w:rPr>
          <w:rFonts w:cs="Times New Roman"/>
        </w:rPr>
        <w:t xml:space="preserve"> odnosno </w:t>
      </w:r>
      <w:r w:rsidRPr="000345D8">
        <w:rPr>
          <w:rFonts w:cs="Times New Roman"/>
          <w:b/>
        </w:rPr>
        <w:t>0,156%</w:t>
      </w:r>
    </w:p>
    <w:p w:rsidRDefault="004001DA" w:rsidP="004001DA" w:rsidR="004001DA" w:rsidRPr="000345D8"/>
    <w:p w:rsidRDefault="00117522" w:rsidP="00117522" w:rsidR="00117522" w:rsidRPr="000345D8">
      <w:pPr>
        <w:pStyle w:val="Odlomakpopisa"/>
        <w:numPr>
          <w:ilvl w:val="0"/>
          <w:numId w:val="24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 w:rsidRPr="000345D8">
        <w:rPr>
          <w:rFonts w:cs="Times New Roman"/>
        </w:rPr>
        <w:t xml:space="preserve">vjerovnik MTC-SL MURSKA SOBOTA d.o.o. Slovenija, Murska Sobota, Slovenska ulica 25 sa pravom glasa u visini od </w:t>
      </w:r>
      <w:r w:rsidRPr="000345D8">
        <w:rPr>
          <w:rFonts w:cs="Times New Roman"/>
          <w:b/>
        </w:rPr>
        <w:t>4.334,92 kn</w:t>
      </w:r>
      <w:r w:rsidRPr="000345D8">
        <w:rPr>
          <w:rFonts w:cs="Times New Roman"/>
        </w:rPr>
        <w:t xml:space="preserve"> odnosno </w:t>
      </w:r>
      <w:r w:rsidRPr="000345D8">
        <w:rPr>
          <w:rFonts w:cs="Times New Roman"/>
          <w:b/>
        </w:rPr>
        <w:t>0,026 %</w:t>
      </w:r>
    </w:p>
    <w:p w:rsidRDefault="004001DA" w:rsidP="004001DA" w:rsidR="004001DA" w:rsidRPr="000345D8"/>
    <w:p w:rsidRDefault="00117522" w:rsidP="00117522" w:rsidR="00117522" w:rsidRPr="000345D8">
      <w:pPr>
        <w:pStyle w:val="Odlomakpopisa"/>
        <w:numPr>
          <w:ilvl w:val="0"/>
          <w:numId w:val="24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 w:rsidRPr="000345D8">
        <w:rPr>
          <w:rFonts w:cs="Times New Roman"/>
        </w:rPr>
        <w:t xml:space="preserve">vjerovnik MLADEN MUSTAČ, DIMNJAČARSKI OBRT VEDIKO, Graberje Ivanićko, BRDSKA 93, sa pravom glasa u visini od </w:t>
      </w:r>
      <w:r w:rsidRPr="000345D8">
        <w:rPr>
          <w:rFonts w:cs="Times New Roman"/>
          <w:b/>
        </w:rPr>
        <w:t>1.297,50 kn</w:t>
      </w:r>
      <w:r w:rsidRPr="000345D8">
        <w:rPr>
          <w:rFonts w:cs="Times New Roman"/>
        </w:rPr>
        <w:t xml:space="preserve">  odnosno </w:t>
      </w:r>
      <w:r w:rsidRPr="000345D8">
        <w:rPr>
          <w:rFonts w:cs="Times New Roman"/>
          <w:b/>
        </w:rPr>
        <w:t>0,008 %</w:t>
      </w:r>
    </w:p>
    <w:p w:rsidRDefault="004001DA" w:rsidP="004001DA" w:rsidR="004001DA" w:rsidRPr="000345D8"/>
    <w:p w:rsidRDefault="00117522" w:rsidP="00117522" w:rsidR="00117522" w:rsidRPr="000345D8">
      <w:pPr>
        <w:pStyle w:val="Odlomakpopisa"/>
        <w:numPr>
          <w:ilvl w:val="0"/>
          <w:numId w:val="24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 w:rsidRPr="000345D8">
        <w:rPr>
          <w:rFonts w:cs="Times New Roman"/>
        </w:rPr>
        <w:t xml:space="preserve">vjerovnik AKZO NOBEL HILDEN GmbH, Njemačka, Hilden, Dusseldorf, Dofen Strasse 96-100, sa pravom glasa u visini od </w:t>
      </w:r>
      <w:r w:rsidRPr="000345D8">
        <w:rPr>
          <w:rFonts w:cs="Times New Roman"/>
          <w:b/>
        </w:rPr>
        <w:t>30.999,59 kn</w:t>
      </w:r>
      <w:r w:rsidRPr="000345D8">
        <w:rPr>
          <w:rFonts w:cs="Times New Roman"/>
        </w:rPr>
        <w:t xml:space="preserve"> odnosno </w:t>
      </w:r>
      <w:r w:rsidRPr="000345D8">
        <w:rPr>
          <w:rFonts w:cs="Times New Roman"/>
          <w:b/>
        </w:rPr>
        <w:t>0,183%</w:t>
      </w:r>
    </w:p>
    <w:p w:rsidRDefault="004001DA" w:rsidP="004001DA" w:rsidR="004001DA" w:rsidRPr="000345D8"/>
    <w:p w:rsidRDefault="00117522" w:rsidP="00117522" w:rsidR="00117522" w:rsidRPr="000345D8">
      <w:pPr>
        <w:pStyle w:val="Odlomakpopisa"/>
        <w:numPr>
          <w:ilvl w:val="0"/>
          <w:numId w:val="24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 w:rsidRPr="000345D8">
        <w:rPr>
          <w:rFonts w:cs="Times New Roman"/>
        </w:rPr>
        <w:t xml:space="preserve">vjerovnik OT-OPTIMA TELEKOM d.d. Zagreb, Bani 75a, sa pravom glasa u visini od </w:t>
      </w:r>
      <w:r w:rsidRPr="000345D8">
        <w:rPr>
          <w:rFonts w:cs="Times New Roman"/>
          <w:b/>
        </w:rPr>
        <w:t>48.942,26 kn</w:t>
      </w:r>
      <w:r w:rsidRPr="000345D8">
        <w:rPr>
          <w:rFonts w:cs="Times New Roman"/>
        </w:rPr>
        <w:t xml:space="preserve"> odnosno </w:t>
      </w:r>
      <w:r w:rsidRPr="000345D8">
        <w:rPr>
          <w:rFonts w:cs="Times New Roman"/>
          <w:b/>
        </w:rPr>
        <w:t>0,29%</w:t>
      </w:r>
    </w:p>
    <w:p w:rsidRDefault="004001DA" w:rsidP="004001DA" w:rsidR="004001DA" w:rsidRPr="000345D8"/>
    <w:p w:rsidRDefault="00117522" w:rsidP="00117522" w:rsidR="00117522" w:rsidRPr="000345D8">
      <w:pPr>
        <w:pStyle w:val="Odlomakpopisa"/>
        <w:numPr>
          <w:ilvl w:val="0"/>
          <w:numId w:val="24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 w:rsidRPr="000345D8">
        <w:rPr>
          <w:rFonts w:cs="Times New Roman"/>
        </w:rPr>
        <w:t xml:space="preserve">vjerovnik Salchi Metalcost S.r.l., Italija, Burago di Molgora, Viale dell industria 3a-3b, sa pravom glasa u visini od </w:t>
      </w:r>
      <w:r w:rsidRPr="000345D8">
        <w:rPr>
          <w:rFonts w:cs="Times New Roman"/>
          <w:b/>
        </w:rPr>
        <w:t>112.662,33 kn</w:t>
      </w:r>
      <w:r w:rsidRPr="000345D8">
        <w:rPr>
          <w:rFonts w:cs="Times New Roman"/>
        </w:rPr>
        <w:t xml:space="preserve"> odnosno </w:t>
      </w:r>
      <w:r w:rsidRPr="000345D8">
        <w:rPr>
          <w:rFonts w:cs="Times New Roman"/>
          <w:b/>
        </w:rPr>
        <w:t>0,667 %</w:t>
      </w:r>
    </w:p>
    <w:p w:rsidRDefault="004001DA" w:rsidP="004001DA" w:rsidR="004001DA" w:rsidRPr="000345D8"/>
    <w:p w:rsidRDefault="00117522" w:rsidP="00117522" w:rsidR="00117522" w:rsidRPr="000345D8">
      <w:pPr>
        <w:pStyle w:val="Odlomakpopisa"/>
        <w:numPr>
          <w:ilvl w:val="0"/>
          <w:numId w:val="24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 w:rsidRPr="000345D8">
        <w:rPr>
          <w:rFonts w:cs="Times New Roman"/>
        </w:rPr>
        <w:t xml:space="preserve">vjerovnik SCHEKOLIN AG, Njemačka, Gamprin-Bendern, Industrie Strasse 3, sa pravom glasa u visini od </w:t>
      </w:r>
      <w:r w:rsidRPr="000345D8">
        <w:rPr>
          <w:rFonts w:cs="Times New Roman"/>
          <w:b/>
        </w:rPr>
        <w:t>130.851,75 kn</w:t>
      </w:r>
      <w:r w:rsidRPr="000345D8">
        <w:rPr>
          <w:rFonts w:cs="Times New Roman"/>
        </w:rPr>
        <w:t xml:space="preserve"> odnosno </w:t>
      </w:r>
      <w:r w:rsidRPr="000345D8">
        <w:rPr>
          <w:rFonts w:cs="Times New Roman"/>
          <w:b/>
        </w:rPr>
        <w:t>0,774 %</w:t>
      </w:r>
    </w:p>
    <w:p w:rsidRDefault="004001DA" w:rsidP="004001DA" w:rsidR="004001DA" w:rsidRPr="000345D8"/>
    <w:p w:rsidRDefault="00117522" w:rsidP="00117522" w:rsidR="00117522" w:rsidRPr="000345D8">
      <w:pPr>
        <w:pStyle w:val="Odlomakpopisa"/>
        <w:numPr>
          <w:ilvl w:val="0"/>
          <w:numId w:val="24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 w:rsidRPr="000345D8">
        <w:rPr>
          <w:rFonts w:cs="Times New Roman"/>
        </w:rPr>
        <w:t xml:space="preserve">vjerovnik SCHRACK TECHNIK d.o.o. Zagreb, Zavrtnica 17, sa pravom glasa u visini od </w:t>
      </w:r>
      <w:r w:rsidRPr="000345D8">
        <w:rPr>
          <w:rFonts w:cs="Times New Roman"/>
          <w:b/>
        </w:rPr>
        <w:t>174,52 kn</w:t>
      </w:r>
      <w:r w:rsidRPr="000345D8">
        <w:rPr>
          <w:rFonts w:cs="Times New Roman"/>
        </w:rPr>
        <w:t xml:space="preserve"> odnosno </w:t>
      </w:r>
      <w:r w:rsidRPr="000345D8">
        <w:rPr>
          <w:rFonts w:cs="Times New Roman"/>
          <w:b/>
        </w:rPr>
        <w:t>0,001%</w:t>
      </w:r>
    </w:p>
    <w:p w:rsidRDefault="004001DA" w:rsidP="004001DA" w:rsidR="004001DA" w:rsidRPr="000345D8"/>
    <w:p w:rsidRDefault="00117522" w:rsidP="00117522" w:rsidR="00117522" w:rsidRPr="000345D8">
      <w:pPr>
        <w:pStyle w:val="Odlomakpopisa"/>
        <w:numPr>
          <w:ilvl w:val="0"/>
          <w:numId w:val="24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 w:rsidRPr="000345D8">
        <w:rPr>
          <w:rFonts w:cs="Times New Roman"/>
        </w:rPr>
        <w:t xml:space="preserve">vjerovnik SIDERMEC S.P.A., Italija, Gatteo, Via Pirandelo 23, sa pravom glasa u visini od </w:t>
      </w:r>
      <w:r w:rsidRPr="000345D8">
        <w:rPr>
          <w:rFonts w:cs="Times New Roman"/>
          <w:b/>
        </w:rPr>
        <w:t>1.229,68 kn</w:t>
      </w:r>
      <w:r w:rsidRPr="000345D8">
        <w:rPr>
          <w:rFonts w:cs="Times New Roman"/>
        </w:rPr>
        <w:t xml:space="preserve">  odnosno </w:t>
      </w:r>
      <w:r w:rsidRPr="000345D8">
        <w:rPr>
          <w:rFonts w:cs="Times New Roman"/>
          <w:b/>
        </w:rPr>
        <w:t>0,007 %</w:t>
      </w:r>
    </w:p>
    <w:p w:rsidRDefault="004001DA" w:rsidP="004001DA" w:rsidR="004001DA" w:rsidRPr="000345D8"/>
    <w:p w:rsidRDefault="00117522" w:rsidP="00117522" w:rsidR="00117522" w:rsidRPr="000345D8">
      <w:pPr>
        <w:pStyle w:val="Odlomakpopisa"/>
        <w:numPr>
          <w:ilvl w:val="0"/>
          <w:numId w:val="24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 w:rsidRPr="000345D8">
        <w:rPr>
          <w:rFonts w:cs="Times New Roman"/>
        </w:rPr>
        <w:t xml:space="preserve">vjerovnik SINTOMA d.o.o. Zagreb, Vojakovačka 21, sa pravom glasa u visini od </w:t>
      </w:r>
      <w:r w:rsidRPr="000345D8">
        <w:rPr>
          <w:rFonts w:cs="Times New Roman"/>
          <w:b/>
        </w:rPr>
        <w:t>525,00 kn</w:t>
      </w:r>
      <w:r w:rsidRPr="000345D8">
        <w:rPr>
          <w:rFonts w:cs="Times New Roman"/>
        </w:rPr>
        <w:t xml:space="preserve">  odnosno </w:t>
      </w:r>
      <w:r w:rsidRPr="000345D8">
        <w:rPr>
          <w:rFonts w:cs="Times New Roman"/>
          <w:b/>
        </w:rPr>
        <w:t>0,003 %</w:t>
      </w:r>
    </w:p>
    <w:p w:rsidRDefault="004001DA" w:rsidP="004001DA" w:rsidR="004001DA" w:rsidRPr="000345D8"/>
    <w:p w:rsidRDefault="00117522" w:rsidP="00117522" w:rsidR="00117522" w:rsidRPr="000345D8">
      <w:pPr>
        <w:pStyle w:val="Odlomakpopisa"/>
        <w:numPr>
          <w:ilvl w:val="0"/>
          <w:numId w:val="24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 w:rsidRPr="000345D8">
        <w:rPr>
          <w:rFonts w:cs="Times New Roman"/>
        </w:rPr>
        <w:t xml:space="preserve">vjerovnik SREDIŠNJE KLIRINŠKO DEPOZITARNO DRUŠTVO, d.d. Zagreb, Heinzelova 62a, sa pravom glasa u visini od </w:t>
      </w:r>
      <w:r w:rsidRPr="000345D8">
        <w:rPr>
          <w:rFonts w:cs="Times New Roman"/>
          <w:b/>
        </w:rPr>
        <w:t>9.302,30 kn</w:t>
      </w:r>
      <w:r w:rsidRPr="000345D8">
        <w:rPr>
          <w:rFonts w:cs="Times New Roman"/>
        </w:rPr>
        <w:t xml:space="preserve">  odnosno </w:t>
      </w:r>
      <w:r w:rsidRPr="000345D8">
        <w:rPr>
          <w:rFonts w:cs="Times New Roman"/>
          <w:b/>
        </w:rPr>
        <w:t>0,055 %</w:t>
      </w:r>
    </w:p>
    <w:p w:rsidRDefault="004001DA" w:rsidP="004001DA" w:rsidR="004001DA" w:rsidRPr="000345D8"/>
    <w:p w:rsidRDefault="00117522" w:rsidP="00117522" w:rsidR="00117522" w:rsidRPr="000345D8">
      <w:pPr>
        <w:pStyle w:val="Odlomakpopisa"/>
        <w:numPr>
          <w:ilvl w:val="0"/>
          <w:numId w:val="24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 w:rsidRPr="000345D8">
        <w:rPr>
          <w:rFonts w:cs="Times New Roman"/>
        </w:rPr>
        <w:t xml:space="preserve">vjerovnik STEELFORCE NV, Belgija, Antwerpen, Lange Klaren Straat 16-20, sa pravom glasa u visini od </w:t>
      </w:r>
      <w:r w:rsidRPr="000345D8">
        <w:rPr>
          <w:rFonts w:cs="Times New Roman"/>
          <w:b/>
        </w:rPr>
        <w:t>57.437,33 kn</w:t>
      </w:r>
      <w:r w:rsidRPr="000345D8">
        <w:rPr>
          <w:rFonts w:cs="Times New Roman"/>
        </w:rPr>
        <w:t xml:space="preserve">  odnosno </w:t>
      </w:r>
      <w:r w:rsidRPr="000345D8">
        <w:rPr>
          <w:rFonts w:cs="Times New Roman"/>
          <w:b/>
        </w:rPr>
        <w:t>0,34 %</w:t>
      </w:r>
    </w:p>
    <w:p w:rsidRDefault="004001DA" w:rsidP="004001DA" w:rsidR="004001DA" w:rsidRPr="000345D8"/>
    <w:p w:rsidRDefault="00117522" w:rsidP="00117522" w:rsidR="00117522" w:rsidRPr="000345D8">
      <w:pPr>
        <w:pStyle w:val="Odlomakpopisa"/>
        <w:numPr>
          <w:ilvl w:val="0"/>
          <w:numId w:val="24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 w:rsidRPr="000345D8">
        <w:rPr>
          <w:rFonts w:cs="Times New Roman"/>
        </w:rPr>
        <w:t xml:space="preserve">vjerovnik Sveučilište u Zagrebu - Studentski centar u Zagrebu, Zagreb, Savska cesta 25, sa pravom glasa u visini od </w:t>
      </w:r>
      <w:r w:rsidRPr="000345D8">
        <w:rPr>
          <w:rFonts w:cs="Times New Roman"/>
          <w:b/>
        </w:rPr>
        <w:t>433,56 kn</w:t>
      </w:r>
      <w:r w:rsidRPr="000345D8">
        <w:rPr>
          <w:rFonts w:cs="Times New Roman"/>
        </w:rPr>
        <w:t xml:space="preserve">  odnosno </w:t>
      </w:r>
      <w:r w:rsidRPr="000345D8">
        <w:rPr>
          <w:rFonts w:cs="Times New Roman"/>
          <w:b/>
        </w:rPr>
        <w:t>0,003 %</w:t>
      </w:r>
    </w:p>
    <w:p w:rsidRDefault="00117522" w:rsidP="00117522" w:rsidR="00117522" w:rsidRPr="000345D8">
      <w:pPr>
        <w:pStyle w:val="Odlomakpopisa"/>
        <w:numPr>
          <w:ilvl w:val="0"/>
          <w:numId w:val="24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 w:rsidRPr="000345D8">
        <w:rPr>
          <w:rFonts w:cs="Times New Roman"/>
        </w:rPr>
        <w:t xml:space="preserve">vjerovnik ŠPED STRELA, Srbija, Čepure-Paračin, sa pravom glasa u visini od </w:t>
      </w:r>
      <w:r w:rsidRPr="000345D8">
        <w:rPr>
          <w:rFonts w:cs="Times New Roman"/>
          <w:b/>
        </w:rPr>
        <w:t>1.869,67 kn</w:t>
      </w:r>
      <w:r w:rsidRPr="000345D8">
        <w:rPr>
          <w:rFonts w:cs="Times New Roman"/>
        </w:rPr>
        <w:t xml:space="preserve">  odnosno </w:t>
      </w:r>
      <w:r w:rsidRPr="000345D8">
        <w:rPr>
          <w:rFonts w:cs="Times New Roman"/>
          <w:b/>
        </w:rPr>
        <w:t>0,011%</w:t>
      </w:r>
    </w:p>
    <w:p w:rsidRDefault="004001DA" w:rsidP="004001DA" w:rsidR="004001DA" w:rsidRPr="000345D8"/>
    <w:p w:rsidRDefault="00117522" w:rsidP="00117522" w:rsidR="00117522" w:rsidRPr="000345D8">
      <w:pPr>
        <w:pStyle w:val="Odlomakpopisa"/>
        <w:numPr>
          <w:ilvl w:val="0"/>
          <w:numId w:val="24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 w:rsidRPr="000345D8">
        <w:rPr>
          <w:rFonts w:cs="Times New Roman"/>
        </w:rPr>
        <w:t xml:space="preserve">vjerovnik TAU ON-LINE d.o.o. Zagreb, Strojarska cesta 20, sa pravom glasa u visini od </w:t>
      </w:r>
      <w:r w:rsidRPr="000345D8">
        <w:rPr>
          <w:rFonts w:cs="Times New Roman"/>
          <w:b/>
        </w:rPr>
        <w:t>487,50 kn</w:t>
      </w:r>
      <w:r w:rsidRPr="000345D8">
        <w:rPr>
          <w:rFonts w:cs="Times New Roman"/>
        </w:rPr>
        <w:t xml:space="preserve">  odnosno </w:t>
      </w:r>
      <w:r w:rsidRPr="000345D8">
        <w:rPr>
          <w:rFonts w:cs="Times New Roman"/>
          <w:b/>
        </w:rPr>
        <w:t>0,003%</w:t>
      </w:r>
    </w:p>
    <w:p w:rsidRDefault="004001DA" w:rsidP="004001DA" w:rsidR="004001DA" w:rsidRPr="000345D8"/>
    <w:p w:rsidRDefault="00117522" w:rsidP="00117522" w:rsidR="00117522" w:rsidRPr="000345D8">
      <w:pPr>
        <w:pStyle w:val="Odlomakpopisa"/>
        <w:numPr>
          <w:ilvl w:val="0"/>
          <w:numId w:val="24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 w:rsidRPr="000345D8">
        <w:rPr>
          <w:rFonts w:cs="Times New Roman"/>
        </w:rPr>
        <w:t xml:space="preserve">vjerovnik THE VALSPAR( NANTES) CORPORATI, Francuska, 25 bd. marchal a. juin, Nantes sa pravom glasa u visini od  </w:t>
      </w:r>
      <w:r w:rsidRPr="000345D8">
        <w:rPr>
          <w:rFonts w:cs="Times New Roman"/>
          <w:b/>
        </w:rPr>
        <w:t>49.062,09 kn</w:t>
      </w:r>
      <w:r w:rsidRPr="000345D8">
        <w:rPr>
          <w:rFonts w:cs="Times New Roman"/>
        </w:rPr>
        <w:t xml:space="preserve"> odnosno </w:t>
      </w:r>
      <w:r w:rsidRPr="000345D8">
        <w:rPr>
          <w:rFonts w:cs="Times New Roman"/>
          <w:b/>
        </w:rPr>
        <w:t>0,29 %</w:t>
      </w:r>
    </w:p>
    <w:p w:rsidRDefault="004001DA" w:rsidP="004001DA" w:rsidR="004001DA" w:rsidRPr="000345D8"/>
    <w:p w:rsidRDefault="00117522" w:rsidP="00117522" w:rsidR="00117522" w:rsidRPr="000345D8">
      <w:pPr>
        <w:pStyle w:val="Odlomakpopisa"/>
        <w:numPr>
          <w:ilvl w:val="0"/>
          <w:numId w:val="24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 w:rsidRPr="000345D8">
        <w:rPr>
          <w:rFonts w:cs="Times New Roman"/>
        </w:rPr>
        <w:t xml:space="preserve">vjerovnik TRAST NEKRETNINE d.d., Zagreb, Prisavlje 2, sa pravom glasa u visini od </w:t>
      </w:r>
      <w:r w:rsidRPr="000345D8">
        <w:rPr>
          <w:rFonts w:cs="Times New Roman"/>
          <w:b/>
        </w:rPr>
        <w:t>180,00 kn</w:t>
      </w:r>
      <w:r w:rsidRPr="000345D8">
        <w:rPr>
          <w:rFonts w:cs="Times New Roman"/>
        </w:rPr>
        <w:t xml:space="preserve"> odnosno </w:t>
      </w:r>
      <w:r w:rsidRPr="000345D8">
        <w:rPr>
          <w:rFonts w:cs="Times New Roman"/>
          <w:b/>
        </w:rPr>
        <w:t>0,001%</w:t>
      </w:r>
    </w:p>
    <w:p w:rsidRDefault="001E27FA" w:rsidP="001E27FA" w:rsidR="001E27FA" w:rsidRPr="000345D8"/>
    <w:p w:rsidRDefault="00117522" w:rsidP="00117522" w:rsidR="00117522" w:rsidRPr="000345D8">
      <w:pPr>
        <w:pStyle w:val="Odlomakpopisa"/>
        <w:numPr>
          <w:ilvl w:val="0"/>
          <w:numId w:val="24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 w:rsidRPr="000345D8">
        <w:rPr>
          <w:rFonts w:cs="Times New Roman"/>
        </w:rPr>
        <w:t xml:space="preserve">vjerovnik TRAST OTPREMNIŠTVO d.o.o. Novaki, Vojvodići 11, sa pravom glasa u visini od </w:t>
      </w:r>
      <w:r w:rsidRPr="000345D8">
        <w:rPr>
          <w:rFonts w:cs="Times New Roman"/>
          <w:b/>
        </w:rPr>
        <w:t>3.730,00 kn</w:t>
      </w:r>
      <w:r w:rsidRPr="000345D8">
        <w:rPr>
          <w:rFonts w:cs="Times New Roman"/>
        </w:rPr>
        <w:t xml:space="preserve"> odnosno </w:t>
      </w:r>
      <w:r w:rsidRPr="000345D8">
        <w:rPr>
          <w:rFonts w:cs="Times New Roman"/>
          <w:b/>
        </w:rPr>
        <w:t>0,022%</w:t>
      </w:r>
    </w:p>
    <w:p w:rsidRDefault="004001DA" w:rsidP="004001DA" w:rsidR="004001DA" w:rsidRPr="000345D8"/>
    <w:p w:rsidRDefault="00117522" w:rsidP="00117522" w:rsidR="00117522" w:rsidRPr="000345D8">
      <w:pPr>
        <w:pStyle w:val="Odlomakpopisa"/>
        <w:numPr>
          <w:ilvl w:val="0"/>
          <w:numId w:val="24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 w:rsidRPr="000345D8">
        <w:rPr>
          <w:rFonts w:cs="Times New Roman"/>
        </w:rPr>
        <w:t xml:space="preserve">vjerovnik UniCredit Leasing Croatia d.o.o. Zagreb, Heinzelova 33, sa pravom glasa u visini od </w:t>
      </w:r>
      <w:r w:rsidRPr="000345D8">
        <w:rPr>
          <w:rFonts w:cs="Times New Roman"/>
          <w:b/>
        </w:rPr>
        <w:t>5.164,38 kn</w:t>
      </w:r>
      <w:r w:rsidRPr="000345D8">
        <w:rPr>
          <w:rFonts w:cs="Times New Roman"/>
        </w:rPr>
        <w:t xml:space="preserve"> odnosno </w:t>
      </w:r>
      <w:r w:rsidRPr="000345D8">
        <w:rPr>
          <w:rFonts w:cs="Times New Roman"/>
          <w:b/>
        </w:rPr>
        <w:t>0,031 %</w:t>
      </w:r>
    </w:p>
    <w:p w:rsidRDefault="004001DA" w:rsidP="004001DA" w:rsidR="004001DA" w:rsidRPr="000345D8"/>
    <w:p w:rsidRDefault="00117522" w:rsidP="00117522" w:rsidR="00117522" w:rsidRPr="000345D8">
      <w:pPr>
        <w:pStyle w:val="Odlomakpopisa"/>
        <w:numPr>
          <w:ilvl w:val="0"/>
          <w:numId w:val="24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 w:rsidRPr="000345D8">
        <w:rPr>
          <w:rFonts w:cs="Times New Roman"/>
        </w:rPr>
        <w:t xml:space="preserve">vjerovnik VB LEASING d.o.o. Zagreb, Horvatova 82, sa pravom glasa u visini od </w:t>
      </w:r>
      <w:r w:rsidRPr="000345D8">
        <w:rPr>
          <w:rFonts w:cs="Times New Roman"/>
          <w:b/>
        </w:rPr>
        <w:t>8.362,11 kn</w:t>
      </w:r>
      <w:r w:rsidRPr="000345D8">
        <w:rPr>
          <w:rFonts w:cs="Times New Roman"/>
        </w:rPr>
        <w:t xml:space="preserve"> odnosno </w:t>
      </w:r>
      <w:r w:rsidRPr="000345D8">
        <w:rPr>
          <w:rFonts w:cs="Times New Roman"/>
          <w:b/>
        </w:rPr>
        <w:t>0,049 %</w:t>
      </w:r>
    </w:p>
    <w:p w:rsidRDefault="004001DA" w:rsidP="004001DA" w:rsidR="004001DA" w:rsidRPr="000345D8"/>
    <w:p w:rsidRDefault="00117522" w:rsidP="00117522" w:rsidR="00117522" w:rsidRPr="000345D8">
      <w:pPr>
        <w:pStyle w:val="Odlomakpopisa"/>
        <w:numPr>
          <w:ilvl w:val="0"/>
          <w:numId w:val="24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 w:rsidRPr="000345D8">
        <w:rPr>
          <w:rFonts w:cs="Times New Roman"/>
        </w:rPr>
        <w:t xml:space="preserve">vjerovnik VODOOPSKRBA I ODVODNJA d.o.o. Zagreb, Folnegovićeva 1, sa pravom glasa u visini od </w:t>
      </w:r>
      <w:r w:rsidRPr="000345D8">
        <w:rPr>
          <w:rFonts w:cs="Times New Roman"/>
          <w:b/>
        </w:rPr>
        <w:t>16.941,49 kn</w:t>
      </w:r>
      <w:r w:rsidRPr="000345D8">
        <w:rPr>
          <w:rFonts w:cs="Times New Roman"/>
        </w:rPr>
        <w:t xml:space="preserve"> odnosno </w:t>
      </w:r>
      <w:r w:rsidRPr="000345D8">
        <w:rPr>
          <w:rFonts w:cs="Times New Roman"/>
          <w:b/>
        </w:rPr>
        <w:t>0,1%</w:t>
      </w:r>
    </w:p>
    <w:p w:rsidRDefault="004001DA" w:rsidP="004001DA" w:rsidR="004001DA" w:rsidRPr="000345D8"/>
    <w:p w:rsidRDefault="00117522" w:rsidP="00117522" w:rsidR="00117522" w:rsidRPr="000345D8">
      <w:pPr>
        <w:pStyle w:val="Odlomakpopisa"/>
        <w:numPr>
          <w:ilvl w:val="0"/>
          <w:numId w:val="24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 w:rsidRPr="000345D8">
        <w:rPr>
          <w:rFonts w:cs="Times New Roman"/>
        </w:rPr>
        <w:t xml:space="preserve">vjerovnik ZAGREBAČKI HOLDING d.o.o. Zagreb, Ulica grada Vukovara 41, </w:t>
      </w:r>
      <w:r w:rsidRPr="000345D8">
        <w:rPr>
          <w:rFonts w:cs="Times New Roman"/>
          <w:b/>
        </w:rPr>
        <w:t>26.068,01 kn</w:t>
      </w:r>
      <w:r w:rsidRPr="000345D8">
        <w:rPr>
          <w:rFonts w:cs="Times New Roman"/>
        </w:rPr>
        <w:t xml:space="preserve"> odnosno </w:t>
      </w:r>
      <w:r w:rsidRPr="000345D8">
        <w:rPr>
          <w:rFonts w:cs="Times New Roman"/>
          <w:b/>
        </w:rPr>
        <w:t>0,154 %</w:t>
      </w:r>
    </w:p>
    <w:p w:rsidRDefault="004001DA" w:rsidP="004001DA" w:rsidR="004001DA" w:rsidRPr="000345D8"/>
    <w:p w:rsidRDefault="00117522" w:rsidP="00117522" w:rsidR="00117522" w:rsidRPr="000345D8">
      <w:pPr>
        <w:pStyle w:val="Odlomakpopisa"/>
        <w:numPr>
          <w:ilvl w:val="0"/>
          <w:numId w:val="24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 w:rsidRPr="000345D8">
        <w:rPr>
          <w:rFonts w:cs="Times New Roman"/>
        </w:rPr>
        <w:t xml:space="preserve">vjerovnik ZEHATZ Mendaro po.ind. kurutz-gain 12-13, sa pravom glasa u visini od </w:t>
      </w:r>
      <w:r w:rsidRPr="000345D8">
        <w:rPr>
          <w:rFonts w:cs="Times New Roman"/>
          <w:b/>
        </w:rPr>
        <w:t>16.173,66 kn</w:t>
      </w:r>
      <w:r w:rsidRPr="000345D8">
        <w:rPr>
          <w:rFonts w:cs="Times New Roman"/>
        </w:rPr>
        <w:t xml:space="preserve"> odnosno </w:t>
      </w:r>
      <w:r w:rsidRPr="000345D8">
        <w:rPr>
          <w:rFonts w:cs="Times New Roman"/>
          <w:b/>
        </w:rPr>
        <w:t>0,096 %</w:t>
      </w:r>
    </w:p>
    <w:p w:rsidRDefault="004001DA" w:rsidP="004001DA" w:rsidR="004001DA" w:rsidRPr="000345D8"/>
    <w:p w:rsidRDefault="00117522" w:rsidP="00117522" w:rsidR="00117522" w:rsidRPr="000345D8">
      <w:pPr>
        <w:pStyle w:val="Odlomakpopisa"/>
        <w:numPr>
          <w:ilvl w:val="0"/>
          <w:numId w:val="24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 w:rsidRPr="000345D8">
        <w:rPr>
          <w:rFonts w:cs="Times New Roman"/>
        </w:rPr>
        <w:t xml:space="preserve">vjerovnik Železara Smederevo doo, Srbija, Smederevo, Radinac bb, sa pravom glasa u visini od </w:t>
      </w:r>
      <w:r w:rsidRPr="000345D8">
        <w:rPr>
          <w:rFonts w:cs="Times New Roman"/>
          <w:b/>
        </w:rPr>
        <w:t>918.409,93 kn</w:t>
      </w:r>
      <w:r w:rsidRPr="000345D8">
        <w:rPr>
          <w:rFonts w:cs="Times New Roman"/>
        </w:rPr>
        <w:t xml:space="preserve"> odnosno </w:t>
      </w:r>
      <w:r w:rsidRPr="000345D8">
        <w:rPr>
          <w:rFonts w:cs="Times New Roman"/>
          <w:b/>
        </w:rPr>
        <w:t>5,434 %</w:t>
      </w:r>
    </w:p>
    <w:p w:rsidRDefault="00117522" w:rsidP="00117522" w:rsidR="00117522" w:rsidRPr="000345D8"/>
    <w:p w:rsidRDefault="00585634" w:rsidP="00585634" w:rsidR="00585634" w:rsidRPr="000345D8">
      <w:pPr>
        <w:jc w:val="both"/>
      </w:pPr>
      <w:r w:rsidRPr="000345D8">
        <w:tab/>
        <w:t>Prema čl. 59. st. 2. SZ-a smatrat će se da su vjerovnici prihvatili plan restrukturiranja ako je za njega glasovala većina svih vjerovnika i ako u svakoj skupini zbroj tražbina vjerovnika koji su glasovali za plan dvostruko prelazi zbroj tražbina vjerovnika koji su glasovali protiv prihvaćanja plana.</w:t>
      </w:r>
    </w:p>
    <w:p w:rsidRDefault="00585634" w:rsidP="00585634" w:rsidR="00585634" w:rsidRPr="000345D8">
      <w:pPr>
        <w:jc w:val="both"/>
      </w:pPr>
      <w:r w:rsidRPr="000345D8">
        <w:tab/>
        <w:t>Sukladno čl. 58. st. 1. SZ-a, ako vjerovnici do početka ročišta za glasovanje ne dostave</w:t>
      </w:r>
    </w:p>
    <w:p w:rsidRDefault="00585634" w:rsidP="00585634" w:rsidR="00585634" w:rsidRPr="000345D8">
      <w:pPr>
        <w:jc w:val="both"/>
      </w:pPr>
      <w:r w:rsidRPr="000345D8">
        <w:t>obrazac za glasovanje ili dostave obrazac iz kojeg se ne može nedvojbeno utvrditi kako su glasovali, smatrat će se da su glasovali protiv plana restrukturiranja.</w:t>
      </w:r>
    </w:p>
    <w:p w:rsidRDefault="002617DA" w:rsidP="00585634" w:rsidR="002617DA" w:rsidRPr="000345D8">
      <w:pPr>
        <w:jc w:val="both"/>
      </w:pPr>
      <w:r w:rsidRPr="000345D8">
        <w:tab/>
        <w:t>Dužnik nije razvrstao vjerovnike u skupine temeljem čl. 27. t.8. SZ budući su učinci izmijenjenog plana restrukturiranja jednaki prema svim vjerovnicima. S tim u vezi, vjerovnike nije bilo potrebno razvrstavati u posebne skupine.</w:t>
      </w:r>
    </w:p>
    <w:p w:rsidRDefault="0017697C" w:rsidP="00585634" w:rsidR="00A9457E" w:rsidRPr="000345D8">
      <w:pPr>
        <w:jc w:val="both"/>
      </w:pPr>
      <w:r w:rsidRPr="000345D8">
        <w:tab/>
        <w:t>Na ročištu za glasovanje sud je utvrdio da je za prihvaćanje plana restrukturira</w:t>
      </w:r>
      <w:r w:rsidR="00D02A89" w:rsidRPr="000345D8">
        <w:t>nja glasovala većina vjerovnika (156 od 218)</w:t>
      </w:r>
      <w:r w:rsidR="00C47EBF" w:rsidRPr="000345D8">
        <w:t xml:space="preserve"> sa ukupnim iznosom tražbina u visini od 13.537.089,59 kn,</w:t>
      </w:r>
      <w:r w:rsidR="00A9457E" w:rsidRPr="000345D8">
        <w:t xml:space="preserve"> što dvostruko prelazi ukupan iznos tražbina u visini od 3.364.841,85 kn vjerovnika koji su glasovali </w:t>
      </w:r>
      <w:r w:rsidR="00C47EBF" w:rsidRPr="000345D8">
        <w:t>protiv plana restrukturiranja</w:t>
      </w:r>
      <w:r w:rsidR="00A9457E" w:rsidRPr="000345D8">
        <w:t xml:space="preserve"> odnosno za koje se smatra da su glasovali protiv plana restrukturiranja.</w:t>
      </w:r>
    </w:p>
    <w:p w:rsidRDefault="00585634" w:rsidP="00585634" w:rsidR="00585634" w:rsidRPr="000345D8">
      <w:pPr>
        <w:jc w:val="both"/>
      </w:pPr>
      <w:r w:rsidRPr="000345D8">
        <w:tab/>
        <w:t xml:space="preserve">Sukladno odredbi čl. 61. st. 1. SZ-a sud će rješenjem utvrditi prihvaćanje plana restrukturiranja i potvrditi predstečajni sporazum ako vjerovnici prihvate plan restrukturiranja, osim u slučaju ako se ispune određeni u istom članku taksativno propisani uvjeti (- ako koji od vjerovnika učini vjerojatnim da se planom restrukturiranja umanjuju prava ispod razine </w:t>
      </w:r>
      <w:r w:rsidRPr="000345D8">
        <w:lastRenderedPageBreak/>
        <w:t>koju bi razumno očekivao ostvariti u slučaju neprovedbe restrukturiranja poslovanja dužnika, - ako iz plana restrukturiranja ne proizlazi vjerojatnost da će njegova provedba omogućiti sposobnost za plaćanje dužniku u razdoblju do kraja tekuće i u dvije sljedeće kalendarske godine, - ako planom restrukturiranja nije određeno namirenje iznosa koji bi dobili vjerovnici da njihova tražbina nije osporena ili, - ako je planom restrukturiranja predloženo pretvaranje tražbine jednog ili više vjerovnika u temeljni kapital dužnika, a članovi dužnika nisu u skladu sa Zakonom o trgovačkim društvima donijeli odluku kojom se to dopušta).</w:t>
      </w:r>
    </w:p>
    <w:p w:rsidRDefault="00585634" w:rsidP="00585634" w:rsidR="00585634" w:rsidRPr="000345D8">
      <w:pPr>
        <w:jc w:val="both"/>
      </w:pPr>
      <w:r w:rsidRPr="000345D8">
        <w:tab/>
        <w:t>Budući da su na ročištu za glasovanje plan restrukturiranja prihvatili vjerovnici koji su činili potrebne većine iz čl. 59. SZ-a, a sud nije našao da bi bio ispunjen koji od zakonom propisanog uvjeta uslijed kojeg ne bi bilo moguće donijeti rješenje o utvrđenju prihvaćanja plana restrukturiranja i potvrdi predstečajnog sporazuma, riješeno je kao u izreci.</w:t>
      </w:r>
    </w:p>
    <w:p w:rsidRDefault="00117522" w:rsidP="00117522" w:rsidR="00117522" w:rsidRPr="000345D8"/>
    <w:p w:rsidRDefault="00691923" w:rsidP="00BA1088" w:rsidR="00117522" w:rsidRPr="000345D8">
      <w:pPr>
        <w:jc w:val="center"/>
      </w:pPr>
      <w:r w:rsidRPr="000345D8">
        <w:t>U Rijeci, 6</w:t>
      </w:r>
      <w:r w:rsidR="00BA1088" w:rsidRPr="000345D8">
        <w:t>. travnja 2018.</w:t>
      </w:r>
    </w:p>
    <w:p w:rsidRDefault="00BA1088" w:rsidP="00BA1088" w:rsidR="00BA1088" w:rsidRPr="000345D8">
      <w:pPr>
        <w:jc w:val="center"/>
      </w:pPr>
    </w:p>
    <w:p w:rsidRDefault="00BA1088" w:rsidP="00BA1088" w:rsidR="00BA1088" w:rsidRPr="000345D8">
      <w:pPr>
        <w:jc w:val="center"/>
      </w:pPr>
      <w:r w:rsidRPr="000345D8">
        <w:tab/>
      </w:r>
      <w:r w:rsidRPr="000345D8">
        <w:tab/>
      </w:r>
      <w:r w:rsidRPr="000345D8">
        <w:tab/>
      </w:r>
      <w:r w:rsidRPr="000345D8">
        <w:tab/>
      </w:r>
      <w:r w:rsidRPr="000345D8">
        <w:tab/>
      </w:r>
      <w:r w:rsidRPr="000345D8">
        <w:tab/>
      </w:r>
      <w:r w:rsidRPr="000345D8">
        <w:tab/>
        <w:t>Sudac</w:t>
      </w:r>
    </w:p>
    <w:p w:rsidRDefault="00BA1088" w:rsidP="00BA1088" w:rsidR="00BA1088" w:rsidRPr="000345D8">
      <w:pPr>
        <w:jc w:val="center"/>
      </w:pPr>
      <w:r w:rsidRPr="000345D8">
        <w:tab/>
      </w:r>
      <w:r w:rsidRPr="000345D8">
        <w:tab/>
      </w:r>
      <w:r w:rsidRPr="000345D8">
        <w:tab/>
      </w:r>
      <w:r w:rsidRPr="000345D8">
        <w:tab/>
      </w:r>
      <w:r w:rsidRPr="000345D8">
        <w:tab/>
      </w:r>
      <w:r w:rsidRPr="000345D8">
        <w:tab/>
      </w:r>
      <w:r w:rsidRPr="000345D8">
        <w:tab/>
        <w:t>Daniela Korlević</w:t>
      </w:r>
    </w:p>
    <w:p w:rsidRDefault="00BA1088" w:rsidP="00BA1088" w:rsidR="00BA1088" w:rsidRPr="000345D8">
      <w:pPr>
        <w:jc w:val="center"/>
      </w:pPr>
    </w:p>
    <w:p w:rsidRDefault="00BA1088" w:rsidP="00BA1088" w:rsidR="00BA1088" w:rsidRPr="000345D8"/>
    <w:p w:rsidRDefault="00BA1088" w:rsidP="00BA1088" w:rsidR="00BA1088" w:rsidRPr="000345D8">
      <w:r w:rsidRPr="000345D8">
        <w:t>UPUTA O PRAVNOM LIJEKU:</w:t>
      </w:r>
    </w:p>
    <w:p w:rsidRDefault="00BA1088" w:rsidP="00BA1088" w:rsidR="00BA1088" w:rsidRPr="000345D8">
      <w:pPr>
        <w:jc w:val="both"/>
      </w:pPr>
      <w:r w:rsidRPr="000345D8">
        <w:t>Protiv ovog rješenja može se izjaviti žalba u roku od 8 (osam) dana od proteka osmog dana od objave rješenja na e-Oglasnoj ploči ovoga suda, putem ovog suda, a o žalbi odlučuje Visoki trgovački sud Republike Hrvatske u Zagrebu.</w:t>
      </w:r>
    </w:p>
    <w:p w:rsidRDefault="00BA1088" w:rsidP="00BA1088" w:rsidR="00BA1088" w:rsidRPr="000345D8"/>
    <w:sectPr w:rsidSect="00F83D42" w:rsidR="00BA1088" w:rsidRPr="000345D8">
      <w:headerReference w:type="default" r:id="rId10"/>
      <w:footerReference w:type="default" r:id="rId11"/>
      <w:headerReference w:type="first" r:id="rId12"/>
      <w:footerReference w:type="first" r:id="rId13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6DE5" w:rsidP="0009063B" w:rsidR="00596DE5">
      <w:r>
        <w:separator/>
      </w:r>
    </w:p>
  </w:endnote>
  <w:endnote w:id="0" w:type="continuationSeparator">
    <w:p w:rsidRDefault="00596DE5" w:rsidP="0009063B" w:rsidR="00596D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76160998"/>
      <w:docPartObj>
        <w:docPartGallery w:val="Page Numbers (Bottom of Page)"/>
        <w:docPartUnique/>
      </w:docPartObj>
    </w:sdtPr>
    <w:sdtEndPr/>
    <w:sdtContent>
      <w:p w:rsidRDefault="00596DE5" w:rsidR="00596DE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064E">
          <w:rPr>
            <w:noProof/>
          </w:rPr>
          <w:t>53</w:t>
        </w:r>
        <w:r>
          <w:fldChar w:fldCharType="end"/>
        </w:r>
      </w:p>
    </w:sdtContent>
  </w:sdt>
  <w:p w:rsidRDefault="00596DE5" w:rsidR="00596DE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6D20" w:rsidP="00936D20" w:rsidR="000345D8">
    <w:pPr>
      <w:pStyle w:val="Podnoje"/>
      <w:jc w:val="center"/>
    </w:pPr>
    <w:r>
      <w:t>1</w: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6DE5" w:rsidP="0009063B" w:rsidR="00596DE5">
      <w:r>
        <w:separator/>
      </w:r>
    </w:p>
  </w:footnote>
  <w:footnote w:id="0" w:type="continuationSeparator">
    <w:p w:rsidRDefault="00596DE5" w:rsidP="0009063B" w:rsidR="00596D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596DE5" w:rsidR="00596DE5">
        <w:pPr>
          <w:pStyle w:val="Zaglavlje"/>
          <w:jc w:val="center"/>
        </w:pPr>
        <w:r>
          <w:tab/>
        </w:r>
        <w:r>
          <w:tab/>
        </w:r>
        <w:r w:rsidR="000345D8">
          <w:t xml:space="preserve"> Poslovni broj </w:t>
        </w:r>
        <w:r>
          <w:t>15 St-503/2017-129</w:t>
        </w:r>
      </w:p>
    </w:sdtContent>
  </w:sdt>
  <w:p w:rsidRDefault="00596DE5" w:rsidR="00596DE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96DE5" w:rsidR="00596DE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F44A1"/>
    <w:multiLevelType w:val="hybridMultilevel"/>
    <w:tmpl w:val="A05C802A"/>
    <w:lvl w:tplc="C850405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1EE120C"/>
    <w:multiLevelType w:val="hybridMultilevel"/>
    <w:tmpl w:val="AFE42B30"/>
    <w:lvl w:tplc="47FCE54E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17055819"/>
    <w:multiLevelType w:val="hybridMultilevel"/>
    <w:tmpl w:val="25E8C214"/>
    <w:lvl w:tplc="7E94817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84E210C"/>
    <w:multiLevelType w:val="hybridMultilevel"/>
    <w:tmpl w:val="BD4EE380"/>
    <w:lvl w:tplc="19C4B93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19686364"/>
    <w:multiLevelType w:val="hybridMultilevel"/>
    <w:tmpl w:val="34BEA4C4"/>
    <w:lvl w:tplc="CC30F6A2" w:ilvl="0">
      <w:start w:val="1"/>
      <w:numFmt w:val="decimal"/>
      <w:lvlText w:val="%1."/>
      <w:lvlJc w:val="left"/>
      <w:pPr>
        <w:ind w:hanging="360" w:left="17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8"/>
      </w:pPr>
    </w:lvl>
    <w:lvl w:tentative="true" w:tplc="041A001B" w:ilvl="2">
      <w:start w:val="1"/>
      <w:numFmt w:val="lowerRoman"/>
      <w:lvlText w:val="%3."/>
      <w:lvlJc w:val="right"/>
      <w:pPr>
        <w:ind w:hanging="180" w:left="3228"/>
      </w:pPr>
    </w:lvl>
    <w:lvl w:tentative="true" w:tplc="041A000F" w:ilvl="3">
      <w:start w:val="1"/>
      <w:numFmt w:val="decimal"/>
      <w:lvlText w:val="%4."/>
      <w:lvlJc w:val="left"/>
      <w:pPr>
        <w:ind w:hanging="360" w:left="3948"/>
      </w:pPr>
    </w:lvl>
    <w:lvl w:tentative="true" w:tplc="041A0019" w:ilvl="4">
      <w:start w:val="1"/>
      <w:numFmt w:val="lowerLetter"/>
      <w:lvlText w:val="%5."/>
      <w:lvlJc w:val="left"/>
      <w:pPr>
        <w:ind w:hanging="360" w:left="4668"/>
      </w:pPr>
    </w:lvl>
    <w:lvl w:tentative="true" w:tplc="041A001B" w:ilvl="5">
      <w:start w:val="1"/>
      <w:numFmt w:val="lowerRoman"/>
      <w:lvlText w:val="%6."/>
      <w:lvlJc w:val="right"/>
      <w:pPr>
        <w:ind w:hanging="180" w:left="5388"/>
      </w:pPr>
    </w:lvl>
    <w:lvl w:tentative="true" w:tplc="041A000F" w:ilvl="6">
      <w:start w:val="1"/>
      <w:numFmt w:val="decimal"/>
      <w:lvlText w:val="%7."/>
      <w:lvlJc w:val="left"/>
      <w:pPr>
        <w:ind w:hanging="360" w:left="6108"/>
      </w:pPr>
    </w:lvl>
    <w:lvl w:tentative="true" w:tplc="041A0019" w:ilvl="7">
      <w:start w:val="1"/>
      <w:numFmt w:val="lowerLetter"/>
      <w:lvlText w:val="%8."/>
      <w:lvlJc w:val="left"/>
      <w:pPr>
        <w:ind w:hanging="360" w:left="6828"/>
      </w:pPr>
    </w:lvl>
    <w:lvl w:tentative="true" w:tplc="041A001B" w:ilvl="8">
      <w:start w:val="1"/>
      <w:numFmt w:val="lowerRoman"/>
      <w:lvlText w:val="%9."/>
      <w:lvlJc w:val="right"/>
      <w:pPr>
        <w:ind w:hanging="180" w:left="7548"/>
      </w:pPr>
    </w:lvl>
  </w:abstractNum>
  <w:abstractNum w:abstractNumId="5">
    <w:nsid w:val="1AEC7807"/>
    <w:multiLevelType w:val="hybridMultilevel"/>
    <w:tmpl w:val="5846FC26"/>
    <w:lvl w:tplc="280010AE" w:ilvl="0">
      <w:start w:val="5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1BFA057E"/>
    <w:multiLevelType w:val="hybridMultilevel"/>
    <w:tmpl w:val="7F266E20"/>
    <w:lvl w:tplc="BFF0D5AA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3BC2E6E"/>
    <w:multiLevelType w:val="hybridMultilevel"/>
    <w:tmpl w:val="82F46F50"/>
    <w:lvl w:tplc="477CCDF4" w:ilvl="0">
      <w:start w:val="1"/>
      <w:numFmt w:val="upperRoman"/>
      <w:lvlText w:val="%1."/>
      <w:lvlJc w:val="left"/>
      <w:pPr>
        <w:ind w:hanging="720" w:left="7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9">
    <w:nsid w:val="298224FD"/>
    <w:multiLevelType w:val="hybridMultilevel"/>
    <w:tmpl w:val="E556AF8C"/>
    <w:lvl w:tplc="169EFB40" w:ilvl="0">
      <w:start w:val="1"/>
      <w:numFmt w:val="decimal"/>
      <w:lvlText w:val="%1."/>
      <w:lvlJc w:val="left"/>
      <w:pPr>
        <w:ind w:hanging="360" w:left="1440"/>
      </w:pPr>
      <w:rPr>
        <w:rFonts w:cs="Times New Roman" w:eastAsia="Times New Roman" w:hAnsi="Times New Roman" w:ascii="Times New Roman"/>
        <w:b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0">
    <w:nsid w:val="2C417BFC"/>
    <w:multiLevelType w:val="hybridMultilevel"/>
    <w:tmpl w:val="3A36892C"/>
    <w:lvl w:tplc="B04A9E52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1">
    <w:nsid w:val="31C9247B"/>
    <w:multiLevelType w:val="hybridMultilevel"/>
    <w:tmpl w:val="F8CC4EE4"/>
    <w:lvl w:tplc="A9965CE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2">
    <w:nsid w:val="32103CFF"/>
    <w:multiLevelType w:val="hybridMultilevel"/>
    <w:tmpl w:val="4E36FCF8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056521A"/>
    <w:multiLevelType w:val="hybridMultilevel"/>
    <w:tmpl w:val="AEB61CDA"/>
    <w:lvl w:tplc="E02481D0" w:ilvl="0">
      <w:start w:val="1"/>
      <w:numFmt w:val="decimal"/>
      <w:lvlText w:val="%1."/>
      <w:lvlJc w:val="left"/>
      <w:pPr>
        <w:ind w:hanging="360" w:left="1065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4">
    <w:nsid w:val="4D823D12"/>
    <w:multiLevelType w:val="hybridMultilevel"/>
    <w:tmpl w:val="6B16C92A"/>
    <w:lvl w:tplc="243A3CFE" w:ilvl="0">
      <w:start w:val="1"/>
      <w:numFmt w:val="decimal"/>
      <w:lvlText w:val="%1.)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5">
    <w:nsid w:val="544C37C7"/>
    <w:multiLevelType w:val="hybridMultilevel"/>
    <w:tmpl w:val="F892B1E0"/>
    <w:lvl w:tplc="42EE211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6">
    <w:nsid w:val="554E5E6F"/>
    <w:multiLevelType w:val="hybridMultilevel"/>
    <w:tmpl w:val="9D66BC42"/>
    <w:lvl w:tplc="501EE75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7">
    <w:nsid w:val="599C7D4C"/>
    <w:multiLevelType w:val="hybridMultilevel"/>
    <w:tmpl w:val="B1C6AFD0"/>
    <w:lvl w:tplc="CB46C62A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5A02377C"/>
    <w:multiLevelType w:val="hybridMultilevel"/>
    <w:tmpl w:val="458EDE62"/>
    <w:lvl w:tplc="E44E49B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9">
    <w:nsid w:val="682806FF"/>
    <w:multiLevelType w:val="hybridMultilevel"/>
    <w:tmpl w:val="9F04E22E"/>
    <w:lvl w:tplc="041A000F" w:ilvl="0">
      <w:start w:val="20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1C97CBF"/>
    <w:multiLevelType w:val="hybridMultilevel"/>
    <w:tmpl w:val="2F2276E2"/>
    <w:lvl w:tplc="84981B9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1">
    <w:nsid w:val="743E3088"/>
    <w:multiLevelType w:val="hybridMultilevel"/>
    <w:tmpl w:val="27AA2BD6"/>
    <w:lvl w:tplc="9160AF00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2">
    <w:nsid w:val="79050719"/>
    <w:multiLevelType w:val="hybridMultilevel"/>
    <w:tmpl w:val="A4FE3C58"/>
    <w:lvl w:tplc="523075CC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3">
    <w:nsid w:val="7D84082E"/>
    <w:multiLevelType w:val="hybridMultilevel"/>
    <w:tmpl w:val="EF7CFF42"/>
    <w:lvl w:tplc="0D98D500" w:ilvl="0">
      <w:start w:val="1"/>
      <w:numFmt w:val="upperRoman"/>
      <w:lvlText w:val="%1."/>
      <w:lvlJc w:val="left"/>
      <w:pPr>
        <w:ind w:hanging="720" w:left="214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8"/>
      </w:pPr>
    </w:lvl>
    <w:lvl w:tentative="true" w:tplc="041A001B" w:ilvl="2">
      <w:start w:val="1"/>
      <w:numFmt w:val="lowerRoman"/>
      <w:lvlText w:val="%3."/>
      <w:lvlJc w:val="right"/>
      <w:pPr>
        <w:ind w:hanging="180" w:left="3228"/>
      </w:pPr>
    </w:lvl>
    <w:lvl w:tentative="true" w:tplc="041A000F" w:ilvl="3">
      <w:start w:val="1"/>
      <w:numFmt w:val="decimal"/>
      <w:lvlText w:val="%4."/>
      <w:lvlJc w:val="left"/>
      <w:pPr>
        <w:ind w:hanging="360" w:left="3948"/>
      </w:pPr>
    </w:lvl>
    <w:lvl w:tentative="true" w:tplc="041A0019" w:ilvl="4">
      <w:start w:val="1"/>
      <w:numFmt w:val="lowerLetter"/>
      <w:lvlText w:val="%5."/>
      <w:lvlJc w:val="left"/>
      <w:pPr>
        <w:ind w:hanging="360" w:left="4668"/>
      </w:pPr>
    </w:lvl>
    <w:lvl w:tentative="true" w:tplc="041A001B" w:ilvl="5">
      <w:start w:val="1"/>
      <w:numFmt w:val="lowerRoman"/>
      <w:lvlText w:val="%6."/>
      <w:lvlJc w:val="right"/>
      <w:pPr>
        <w:ind w:hanging="180" w:left="5388"/>
      </w:pPr>
    </w:lvl>
    <w:lvl w:tentative="true" w:tplc="041A000F" w:ilvl="6">
      <w:start w:val="1"/>
      <w:numFmt w:val="decimal"/>
      <w:lvlText w:val="%7."/>
      <w:lvlJc w:val="left"/>
      <w:pPr>
        <w:ind w:hanging="360" w:left="6108"/>
      </w:pPr>
    </w:lvl>
    <w:lvl w:tentative="true" w:tplc="041A0019" w:ilvl="7">
      <w:start w:val="1"/>
      <w:numFmt w:val="lowerLetter"/>
      <w:lvlText w:val="%8."/>
      <w:lvlJc w:val="left"/>
      <w:pPr>
        <w:ind w:hanging="360" w:left="6828"/>
      </w:pPr>
    </w:lvl>
    <w:lvl w:tentative="true" w:tplc="041A001B" w:ilvl="8">
      <w:start w:val="1"/>
      <w:numFmt w:val="lowerRoman"/>
      <w:lvlText w:val="%9."/>
      <w:lvlJc w:val="right"/>
      <w:pPr>
        <w:ind w:hanging="180" w:left="7548"/>
      </w:pPr>
    </w:lvl>
  </w:abstractNum>
  <w:num w:numId="1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12"/>
  </w:num>
  <w:num w:numId="4">
    <w:abstractNumId w:val="13"/>
  </w:num>
  <w:num w:numId="5">
    <w:abstractNumId w:val="14"/>
  </w:num>
  <w:num w:numId="6">
    <w:abstractNumId w:val="17"/>
  </w:num>
  <w:num w:numId="7">
    <w:abstractNumId w:val="0"/>
  </w:num>
  <w:num w:numId="8">
    <w:abstractNumId w:val="5"/>
  </w:num>
  <w:num w:numId="9">
    <w:abstractNumId w:val="19"/>
  </w:num>
  <w:num w:numId="10">
    <w:abstractNumId w:val="18"/>
  </w:num>
  <w:num w:numId="11">
    <w:abstractNumId w:val="16"/>
  </w:num>
  <w:num w:numId="12">
    <w:abstractNumId w:val="4"/>
  </w:num>
  <w:num w:numId="13">
    <w:abstractNumId w:val="8"/>
  </w:num>
  <w:num w:numId="14">
    <w:abstractNumId w:val="21"/>
  </w:num>
  <w:num w:numId="15">
    <w:abstractNumId w:val="2"/>
  </w:num>
  <w:num w:numId="16">
    <w:abstractNumId w:val="9"/>
  </w:num>
  <w:num w:numId="17">
    <w:abstractNumId w:val="20"/>
  </w:num>
  <w:num w:numId="18">
    <w:abstractNumId w:val="15"/>
  </w:num>
  <w:num w:numId="19">
    <w:abstractNumId w:val="3"/>
  </w:num>
  <w:num w:numId="20">
    <w:abstractNumId w:val="23"/>
  </w:num>
  <w:num w:numId="21">
    <w:abstractNumId w:val="22"/>
  </w:num>
  <w:num w:numId="22">
    <w:abstractNumId w:val="10"/>
  </w:num>
  <w:num w:numId="23">
    <w:abstractNumId w:val="1"/>
  </w:num>
  <w:num w:numId="24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063B"/>
    <w:rsid w:val="00024FA8"/>
    <w:rsid w:val="000345D8"/>
    <w:rsid w:val="000526C3"/>
    <w:rsid w:val="00055ACF"/>
    <w:rsid w:val="0009063B"/>
    <w:rsid w:val="000942DB"/>
    <w:rsid w:val="000B3705"/>
    <w:rsid w:val="000E02B4"/>
    <w:rsid w:val="000E32E4"/>
    <w:rsid w:val="000F7F16"/>
    <w:rsid w:val="00117522"/>
    <w:rsid w:val="00123BF3"/>
    <w:rsid w:val="0017697C"/>
    <w:rsid w:val="001A7B81"/>
    <w:rsid w:val="001D0821"/>
    <w:rsid w:val="001E27FA"/>
    <w:rsid w:val="002254C5"/>
    <w:rsid w:val="00230246"/>
    <w:rsid w:val="002310CC"/>
    <w:rsid w:val="002617DA"/>
    <w:rsid w:val="00273553"/>
    <w:rsid w:val="00293491"/>
    <w:rsid w:val="003135D7"/>
    <w:rsid w:val="0037706E"/>
    <w:rsid w:val="003F6685"/>
    <w:rsid w:val="004001DA"/>
    <w:rsid w:val="00403C48"/>
    <w:rsid w:val="00430029"/>
    <w:rsid w:val="00460B4B"/>
    <w:rsid w:val="004752DD"/>
    <w:rsid w:val="004B1FC8"/>
    <w:rsid w:val="004E2B41"/>
    <w:rsid w:val="00507ACD"/>
    <w:rsid w:val="00520615"/>
    <w:rsid w:val="00525758"/>
    <w:rsid w:val="00554328"/>
    <w:rsid w:val="005557CA"/>
    <w:rsid w:val="00585634"/>
    <w:rsid w:val="00596DE5"/>
    <w:rsid w:val="005E09CC"/>
    <w:rsid w:val="005F1EDD"/>
    <w:rsid w:val="005F7866"/>
    <w:rsid w:val="005F7B09"/>
    <w:rsid w:val="00614AB3"/>
    <w:rsid w:val="00691923"/>
    <w:rsid w:val="007D5886"/>
    <w:rsid w:val="00810325"/>
    <w:rsid w:val="00863B67"/>
    <w:rsid w:val="008E4CE8"/>
    <w:rsid w:val="0091064E"/>
    <w:rsid w:val="00913F43"/>
    <w:rsid w:val="00914287"/>
    <w:rsid w:val="00917594"/>
    <w:rsid w:val="009203BB"/>
    <w:rsid w:val="00936D20"/>
    <w:rsid w:val="00985388"/>
    <w:rsid w:val="009A27F9"/>
    <w:rsid w:val="00A00233"/>
    <w:rsid w:val="00A30FFC"/>
    <w:rsid w:val="00A42896"/>
    <w:rsid w:val="00A9457E"/>
    <w:rsid w:val="00AA4DF0"/>
    <w:rsid w:val="00AB0829"/>
    <w:rsid w:val="00AB1F2B"/>
    <w:rsid w:val="00B2184A"/>
    <w:rsid w:val="00B2504C"/>
    <w:rsid w:val="00B30EBA"/>
    <w:rsid w:val="00BA1088"/>
    <w:rsid w:val="00C47EBF"/>
    <w:rsid w:val="00C565DA"/>
    <w:rsid w:val="00D02A89"/>
    <w:rsid w:val="00D07263"/>
    <w:rsid w:val="00D17834"/>
    <w:rsid w:val="00D300AC"/>
    <w:rsid w:val="00D36DD3"/>
    <w:rsid w:val="00D51D0C"/>
    <w:rsid w:val="00DC278F"/>
    <w:rsid w:val="00DE6497"/>
    <w:rsid w:val="00DF21D8"/>
    <w:rsid w:val="00E429AB"/>
    <w:rsid w:val="00E63684"/>
    <w:rsid w:val="00E96AF1"/>
    <w:rsid w:val="00EB2BBE"/>
    <w:rsid w:val="00EC3A50"/>
    <w:rsid w:val="00EC5BEB"/>
    <w:rsid w:val="00F051CB"/>
    <w:rsid w:val="00F83A6C"/>
    <w:rsid w:val="00F83D42"/>
    <w:rsid w:val="00F92408"/>
    <w:rsid w:val="00FC4FA5"/>
    <w:rsid w:val="00FD1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Balloon Text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9063B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E96AF1"/>
    <w:pPr>
      <w:keepNext/>
      <w:keepLines/>
      <w:spacing w:before="40"/>
      <w:outlineLvl w:val="1"/>
    </w:pPr>
    <w:rPr>
      <w:rFonts w:cstheme="majorBidi" w:eastAsiaTheme="majorEastAsia" w:hAnsiTheme="majorHAnsi" w:asciiTheme="majorHAnsi"/>
      <w:color w:themeShade="BF" w:themeColor="accent1" w:val="365F91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09063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09063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nhideWhenUsed/>
    <w:rsid w:val="000906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9063B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9063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5557CA"/>
    <w:pPr>
      <w:tabs>
        <w:tab w:pos="851" w:val="left"/>
      </w:tabs>
      <w:spacing w:after="240"/>
      <w:ind w:firstLine="567"/>
      <w:jc w:val="both"/>
    </w:pPr>
    <w:rPr>
      <w:rFonts w:cstheme="minorBidi"/>
      <w:bCs w:val="false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5557CA"/>
    <w:rPr>
      <w:rFonts w:eastAsia="Times New Roman" w:hAnsi="Times New Roman" w:asci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5557CA"/>
    <w:pPr>
      <w:spacing w:after="120"/>
    </w:pPr>
    <w:rPr>
      <w:rFonts w:cstheme="minorBidi" w:eastAsiaTheme="minorHAnsi"/>
      <w:bCs w:val="false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5557CA"/>
    <w:rPr>
      <w:rFonts w:hAnsi="Times New Roman" w:ascii="Times New Roman"/>
      <w:sz w:val="24"/>
      <w:szCs w:val="24"/>
    </w:rPr>
  </w:style>
  <w:style w:styleId="Reetkatablice" w:type="table">
    <w:name w:val="Table Grid"/>
    <w:basedOn w:val="Obinatablica"/>
    <w:uiPriority w:val="59"/>
    <w:rsid w:val="003F6685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rojstranice" w:type="character">
    <w:name w:val="page number"/>
    <w:basedOn w:val="Zadanifontodlomka"/>
    <w:rsid w:val="00507ACD"/>
  </w:style>
  <w:style w:customStyle="true" w:styleId="Naslov2Char" w:type="character">
    <w:name w:val="Naslov 2 Char"/>
    <w:basedOn w:val="Zadanifontodlomka"/>
    <w:link w:val="Naslov2"/>
    <w:uiPriority w:val="9"/>
    <w:rsid w:val="00E96AF1"/>
    <w:rPr>
      <w:rFonts w:cstheme="majorBidi" w:eastAsiaTheme="majorEastAsia" w:hAnsiTheme="majorHAnsi" w:asciiTheme="majorHAnsi"/>
      <w:bCs/>
      <w:color w:themeShade="BF" w:themeColor="accent1" w:val="365F91"/>
      <w:sz w:val="26"/>
      <w:szCs w:val="2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106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064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064E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064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064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Balloo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9063B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E96AF1"/>
    <w:pPr>
      <w:keepNext/>
      <w:keepLines/>
      <w:spacing w:before="40"/>
      <w:outlineLvl w:val="1"/>
    </w:pPr>
    <w:rPr>
      <w:rFonts w:asciiTheme="majorHAnsi" w:cstheme="majorBidi" w:eastAsiaTheme="majorEastAsia" w:hAnsiTheme="majorHAnsi"/>
      <w:color w:themeColor="accent1" w:themeShade="BF" w:val="365F91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09063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09063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nhideWhenUsed/>
    <w:rsid w:val="000906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9063B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9063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5557CA"/>
    <w:pPr>
      <w:tabs>
        <w:tab w:pos="851" w:val="left"/>
      </w:tabs>
      <w:spacing w:after="240"/>
      <w:ind w:firstLine="567"/>
      <w:jc w:val="both"/>
    </w:pPr>
    <w:rPr>
      <w:rFonts w:cstheme="minorBidi"/>
      <w:bCs w:val="0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5557CA"/>
    <w:rPr>
      <w:rFonts w:ascii="Times New Roman" w:eastAsia="Times New Roman" w:hAns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5557CA"/>
    <w:pPr>
      <w:spacing w:after="120"/>
    </w:pPr>
    <w:rPr>
      <w:rFonts w:cstheme="minorBidi" w:eastAsiaTheme="minorHAnsi"/>
      <w:bCs w:val="0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5557CA"/>
    <w:rPr>
      <w:rFonts w:ascii="Times New Roman" w:hAnsi="Times New Roman"/>
      <w:sz w:val="24"/>
      <w:szCs w:val="24"/>
    </w:rPr>
  </w:style>
  <w:style w:styleId="Reetkatablice" w:type="table">
    <w:name w:val="Table Grid"/>
    <w:basedOn w:val="Obinatablica"/>
    <w:uiPriority w:val="59"/>
    <w:rsid w:val="003F668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rojstranice" w:type="character">
    <w:name w:val="page number"/>
    <w:basedOn w:val="Zadanifontodlomka"/>
    <w:rsid w:val="00507ACD"/>
  </w:style>
  <w:style w:customStyle="1" w:styleId="Naslov2Char" w:type="character">
    <w:name w:val="Naslov 2 Char"/>
    <w:basedOn w:val="Zadanifontodlomka"/>
    <w:link w:val="Naslov2"/>
    <w:uiPriority w:val="9"/>
    <w:rsid w:val="00E96AF1"/>
    <w:rPr>
      <w:rFonts w:asciiTheme="majorHAnsi" w:cstheme="majorBidi" w:eastAsiaTheme="majorEastAsia" w:hAnsiTheme="majorHAnsi"/>
      <w:bCs/>
      <w:color w:themeColor="accent1" w:themeShade="BF" w:val="365F91"/>
      <w:sz w:val="26"/>
      <w:szCs w:val="2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106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064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064E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064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064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232559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2018.</izvorni_sadrzaj>
    <derivirana_varijabla naziv="DomainObject.DatumDonosenjaOdluke_1">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503</izvorni_sadrzaj>
    <derivirana_varijabla naziv="DomainObject.Predmet.Broj_1">503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2017.</izvorni_sadrzaj>
    <derivirana_varijabla naziv="DomainObject.Predmet.DatumOsnivanja_1">22.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St-503/2017</izvorni_sadrzaj>
    <derivirana_varijabla naziv="DomainObject.Predmet.OznakaBroj_1">St-503/2017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MGK - pack d.d.</izvorni_sadrzaj>
    <derivirana_varijabla naziv="DomainObject.Predmet.StrankaFormated_1">  MGK - pack d.d.</derivirana_varijabla>
  </DomainObject.Predmet.StrankaFormated>
  <DomainObject.Predmet.StrankaFormatedOIB>
    <izvorni_sadrzaj>  MGK - pack d.d., OIB 09381762740</izvorni_sadrzaj>
    <derivirana_varijabla naziv="DomainObject.Predmet.StrankaFormatedOIB_1">  MGK - pack d.d., OIB 09381762740</derivirana_varijabla>
  </DomainObject.Predmet.StrankaFormatedOIB>
  <DomainObject.Predmet.StrankaFormatedWithAdress>
    <izvorni_sadrzaj> MGK - pack d.d., Kukuljanovo 349, 51227 Kukuljanovo</izvorni_sadrzaj>
    <derivirana_varijabla naziv="DomainObject.Predmet.StrankaFormatedWithAdress_1"> MGK - pack d.d., Kukuljanovo 349, 51227 Kukuljanovo</derivirana_varijabla>
  </DomainObject.Predmet.StrankaFormatedWithAdress>
  <DomainObject.Predmet.StrankaFormatedWithAdressOIB>
    <izvorni_sadrzaj> MGK - pack d.d., OIB 09381762740, Kukuljanovo 349, 51227 Kukuljanovo</izvorni_sadrzaj>
    <derivirana_varijabla naziv="DomainObject.Predmet.StrankaFormatedWithAdressOIB_1"> MGK - pack d.d., OIB 09381762740, Kukuljanovo 349, 51227 Kukuljanovo</derivirana_varijabla>
  </DomainObject.Predmet.StrankaFormatedWithAdressOIB>
  <DomainObject.Predmet.StrankaWithAdress>
    <izvorni_sadrzaj>MGK - pack d.d. Kukuljanovo 349,51227 Kukuljanovo</izvorni_sadrzaj>
    <derivirana_varijabla naziv="DomainObject.Predmet.StrankaWithAdress_1">MGK - pack d.d. Kukuljanovo 349,51227 Kukuljanovo</derivirana_varijabla>
  </DomainObject.Predmet.StrankaWithAdress>
  <DomainObject.Predmet.StrankaWithAdressOIB>
    <izvorni_sadrzaj>MGK - pack d.d., OIB 09381762740, Kukuljanovo 349,51227 Kukuljanovo</izvorni_sadrzaj>
    <derivirana_varijabla naziv="DomainObject.Predmet.StrankaWithAdressOIB_1">MGK - pack d.d., OIB 09381762740, Kukuljanovo 349,51227 Kukuljanovo</derivirana_varijabla>
  </DomainObject.Predmet.StrankaWithAdressOIB>
  <DomainObject.Predmet.StrankaNazivFormated>
    <izvorni_sadrzaj>MGK - pack d.d.</izvorni_sadrzaj>
    <derivirana_varijabla naziv="DomainObject.Predmet.StrankaNazivFormated_1">MGK - pack d.d.</derivirana_varijabla>
  </DomainObject.Predmet.StrankaNazivFormated>
  <DomainObject.Predmet.StrankaNazivFormatedOIB>
    <izvorni_sadrzaj>MGK - pack d.d., OIB 09381762740</izvorni_sadrzaj>
    <derivirana_varijabla naziv="DomainObject.Predmet.StrankaNazivFormatedOIB_1">MGK - pack d.d., OIB 09381762740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MGK - pack d.d.</item>
    </izvorni_sadrzaj>
    <derivirana_varijabla naziv="DomainObject.Predmet.StrankaListFormated_1">
      <item>MGK - pack d.d.</item>
    </derivirana_varijabla>
  </DomainObject.Predmet.StrankaListFormated>
  <DomainObject.Predmet.StrankaListFormatedOIB>
    <izvorni_sadrzaj>
      <item>MGK - pack d.d., OIB 09381762740</item>
    </izvorni_sadrzaj>
    <derivirana_varijabla naziv="DomainObject.Predmet.StrankaListFormatedOIB_1">
      <item>MGK - pack d.d., OIB 09381762740</item>
    </derivirana_varijabla>
  </DomainObject.Predmet.StrankaListFormatedOIB>
  <DomainObject.Predmet.StrankaListFormatedWithAdress>
    <izvorni_sadrzaj>
      <item>MGK - pack d.d., Kukuljanovo 349, 51227 Kukuljanovo</item>
    </izvorni_sadrzaj>
    <derivirana_varijabla naziv="DomainObject.Predmet.StrankaListFormatedWithAdress_1">
      <item>MGK - pack d.d., Kukuljanovo 349, 51227 Kukuljanovo</item>
    </derivirana_varijabla>
  </DomainObject.Predmet.StrankaListFormatedWithAdress>
  <DomainObject.Predmet.StrankaListFormatedWithAdressOIB>
    <izvorni_sadrzaj>
      <item>MGK - pack d.d., OIB 09381762740, Kukuljanovo 349, 51227 Kukuljanovo</item>
    </izvorni_sadrzaj>
    <derivirana_varijabla naziv="DomainObject.Predmet.StrankaListFormatedWithAdressOIB_1">
      <item>MGK - pack d.d., OIB 09381762740, Kukuljanovo 349, 51227 Kukuljanovo</item>
    </derivirana_varijabla>
  </DomainObject.Predmet.StrankaListFormatedWithAdressOIB>
  <DomainObject.Predmet.StrankaListNazivFormated>
    <izvorni_sadrzaj>
      <item>MGK - pack d.d.</item>
    </izvorni_sadrzaj>
    <derivirana_varijabla naziv="DomainObject.Predmet.StrankaListNazivFormated_1">
      <item>MGK - pack d.d.</item>
    </derivirana_varijabla>
  </DomainObject.Predmet.StrankaListNazivFormated>
  <DomainObject.Predmet.StrankaListNazivFormatedOIB>
    <izvorni_sadrzaj>
      <item>MGK - pack d.d., OIB 09381762740</item>
    </izvorni_sadrzaj>
    <derivirana_varijabla naziv="DomainObject.Predmet.StrankaListNazivFormatedOIB_1">
      <item>MGK - pack d.d., OIB 09381762740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Matea Posavec</item>
    </izvorni_sadrzaj>
    <derivirana_varijabla naziv="DomainObject.Predmet.OstaliListFormated_1">
      <item>Matea Posavec</item>
    </derivirana_varijabla>
  </DomainObject.Predmet.OstaliListFormated>
  <DomainObject.Predmet.OstaliListFormatedOIB>
    <izvorni_sadrzaj>
      <item>Matea Posavec</item>
    </izvorni_sadrzaj>
    <derivirana_varijabla naziv="DomainObject.Predmet.OstaliListFormatedOIB_1">
      <item>Matea Posavec</item>
    </derivirana_varijabla>
  </DomainObject.Predmet.OstaliListFormatedOIB>
  <DomainObject.Predmet.OstaliListFormatedWithAdress>
    <izvorni_sadrzaj>
      <item>Matea Posavec, Zrinjevac 17, 10000 Zagreb</item>
    </izvorni_sadrzaj>
    <derivirana_varijabla naziv="DomainObject.Predmet.OstaliListFormatedWithAdress_1">
      <item>Matea Posavec, Zrinjevac 17, 10000 Zagreb</item>
    </derivirana_varijabla>
  </DomainObject.Predmet.OstaliListFormatedWithAdress>
  <DomainObject.Predmet.OstaliListFormatedWithAdressOIB>
    <izvorni_sadrzaj>
      <item>Matea Posavec, Zrinjevac 17, 10000 Zagreb</item>
    </izvorni_sadrzaj>
    <derivirana_varijabla naziv="DomainObject.Predmet.OstaliListFormatedWithAdressOIB_1">
      <item>Matea Posavec, Zrinjevac 17, 10000 Zagreb</item>
    </derivirana_varijabla>
  </DomainObject.Predmet.OstaliListFormatedWithAdressOIB>
  <DomainObject.Predmet.OstaliListNazivFormated>
    <izvorni_sadrzaj>
      <item>Matea Posavec</item>
    </izvorni_sadrzaj>
    <derivirana_varijabla naziv="DomainObject.Predmet.OstaliListNazivFormated_1">
      <item>Matea Posavec</item>
    </derivirana_varijabla>
  </DomainObject.Predmet.OstaliListNazivFormated>
  <DomainObject.Predmet.OstaliListNazivFormatedOIB>
    <izvorni_sadrzaj>
      <item>Matea Posavec</item>
    </izvorni_sadrzaj>
    <derivirana_varijabla naziv="DomainObject.Predmet.OstaliListNazivFormatedOIB_1">
      <item>Matea Posavec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2018.</izvorni_sadrzaj>
    <derivirana_varijabla naziv="DomainObject.Datum_1">6.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MGK - pack d.d.</izvorni_sadrzaj>
    <derivirana_varijabla naziv="DomainObject.Predmet.StrankaIDrugi_1">MGK - pack d.d.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MGK - pack d.d., OIB 09381762740, Kukuljanovo 349, 51227 Kukuljanovo</izvorni_sadrzaj>
    <derivirana_varijabla naziv="DomainObject.Predmet.StrankaIDrugiAdressOIB_1">MGK - pack d.d., OIB 09381762740, Kukuljanovo 349, 51227 Kukuljanovo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MGK - pack d.d.</item>
      <item>Matea Posavec</item>
    </izvorni_sadrzaj>
    <derivirana_varijabla naziv="DomainObject.Predmet.SudioniciListNaziv_1">
      <item>MGK - pack d.d.</item>
      <item>Matea Posavec</item>
    </derivirana_varijabla>
  </DomainObject.Predmet.SudioniciListNaziv>
  <DomainObject.Predmet.SudioniciListAdressOIB>
    <izvorni_sadrzaj>
      <item>MGK - pack d.d., OIB 09381762740, Kukuljanovo 349,51227 Kukuljanovo</item>
      <item>Matea Posavec, Zrinjevac 17,10000 Zagreb</item>
    </izvorni_sadrzaj>
    <derivirana_varijabla naziv="DomainObject.Predmet.SudioniciListAdressOIB_1">
      <item>MGK - pack d.d., OIB 09381762740, Kukuljanovo 349,51227 Kukuljanovo</item>
      <item>Matea Posavec, Zrinjevac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09381762740</item>
      <item>, OIB null</item>
    </izvorni_sadrzaj>
    <derivirana_varijabla naziv="DomainObject.Predmet.SudioniciListNazivOIB_1">
      <item>, OIB 09381762740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53</properties:Pages>
  <properties:Words>13605</properties:Words>
  <properties:Characters>75158</properties:Characters>
  <properties:Lines>6427</properties:Lines>
  <properties:Paragraphs>3091</properties:Paragraphs>
  <properties:TotalTime>16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86008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2018-04-06T11:44:00Z</dcterms:created>
  <dc:creator>Jasmina Matika</dc:creator>
  <cp:lastModifiedBy>Jasna Radulović</cp:lastModifiedBy>
  <cp:lastPrinted>2018-04-05T11:06:00Z</cp:lastPrinted>
  <dcterms:modified xmlns:xsi="http://www.w3.org/2001/XMLSchema-instance" xsi:type="dcterms:W3CDTF">2018-04-06T12:02:00Z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potvrdi predstečajnog sporazuma (15_St-503,17-57 Rješenje_o_potvrdi_predstečjnog_sporazuma.docx)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53</vt:i4>
  </prop:property>
</prop:Properties>
</file>